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c6f7" w14:paraId="fe4c6f7" w:rsidRDefault="008B2ACE" w:rsidP="008B2ACE" w:rsidR="008B2ACE" w:rsidRPr="008B2ACE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r w:rsidRPr="008B2ACE">
        <w:rPr>
          <w:rFonts w:hAnsi="Times New Roman" w:ascii="Times New Roman"/>
          <w:sz w:val="24"/>
        </w:rPr>
        <w:t xml:space="preserve">                </w:t>
      </w:r>
      <w:r w:rsidRPr="008B2ACE">
        <w:rPr>
          <w:rFonts w:hAnsi="Times New Roman" w:ascii="Times New Roman"/>
          <w:noProof/>
        </w:rPr>
        <w:drawing>
          <wp:inline distR="0" distL="0" distB="0" distT="0">
            <wp:extent cy="723899" cx="561975"/>
            <wp:effectExtent b="63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2ACE" w:rsidP="008B2ACE" w:rsidR="008B2ACE" w:rsidRPr="008B2ACE">
      <w:pPr>
        <w:pStyle w:val="Naslov2"/>
        <w:jc w:val="left"/>
        <w:rPr>
          <w:b w:val="false"/>
          <w:bCs w:val="false"/>
          <w:sz w:val="24"/>
        </w:rPr>
      </w:pPr>
      <w:r w:rsidRPr="008B2ACE">
        <w:rPr>
          <w:b w:val="false"/>
          <w:bCs w:val="false"/>
          <w:sz w:val="24"/>
        </w:rPr>
        <w:t xml:space="preserve">    REPUBLIKA HRVATSKA</w:t>
      </w:r>
    </w:p>
    <w:p w:rsidRDefault="008B2ACE" w:rsidP="008B2ACE" w:rsidR="008B2ACE" w:rsidRPr="008B2ACE">
      <w:pPr>
        <w:rPr>
          <w:rFonts w:hAnsi="Times New Roman" w:ascii="Times New Roman"/>
        </w:rPr>
      </w:pPr>
      <w:r w:rsidRPr="008B2ACE">
        <w:rPr>
          <w:rFonts w:hAnsi="Times New Roman" w:ascii="Times New Roman"/>
        </w:rPr>
        <w:t xml:space="preserve">    Trgovački sud u Zagrebu</w:t>
      </w:r>
    </w:p>
    <w:p w:rsidRDefault="008B2ACE" w:rsidP="008B2ACE" w:rsidR="008B2ACE" w:rsidRPr="008B2ACE">
      <w:pPr>
        <w:rPr>
          <w:rFonts w:hAnsi="Times New Roman" w:ascii="Times New Roman"/>
          <w:b/>
        </w:rPr>
      </w:pPr>
      <w:r w:rsidRPr="008B2ACE">
        <w:rPr>
          <w:rFonts w:hAnsi="Times New Roman" w:ascii="Times New Roman"/>
        </w:rPr>
        <w:t xml:space="preserve">      Zagreb, </w:t>
      </w:r>
      <w:proofErr w:type="spellStart"/>
      <w:r w:rsidRPr="008B2ACE">
        <w:rPr>
          <w:rFonts w:hAnsi="Times New Roman" w:ascii="Times New Roman"/>
        </w:rPr>
        <w:t>Amruševa</w:t>
      </w:r>
      <w:proofErr w:type="spellEnd"/>
      <w:r w:rsidRPr="008B2ACE">
        <w:rPr>
          <w:rFonts w:hAnsi="Times New Roman" w:ascii="Times New Roman"/>
        </w:rPr>
        <w:t xml:space="preserve"> 2/II</w:t>
      </w:r>
    </w:p>
    <w:p w:rsidRDefault="006E422D" w:rsidP="006E422D" w:rsidR="006E422D" w:rsidRPr="00342ABD">
      <w:pPr>
        <w:rPr>
          <w:rFonts w:hAnsi="Times New Roman" w:ascii="Times New Roman"/>
          <w:szCs w:val="24"/>
          <w:lang w:val="hr-HR"/>
        </w:rPr>
      </w:pPr>
      <w:r w:rsidRPr="00342ABD">
        <w:rPr>
          <w:rFonts w:hAnsi="Times New Roman" w:ascii="Times New Roman"/>
          <w:szCs w:val="24"/>
          <w:lang w:val="hr-HR"/>
        </w:rPr>
        <w:t xml:space="preserve"> </w:t>
      </w:r>
    </w:p>
    <w:p w:rsidRDefault="008B2ACE" w:rsidP="004300C3" w:rsidR="006E422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FC3301" w:rsidRPr="00342ABD">
        <w:rPr>
          <w:rFonts w:hAnsi="Times New Roman" w:ascii="Times New Roman"/>
          <w:szCs w:val="24"/>
          <w:lang w:val="hr-HR"/>
        </w:rPr>
        <w:t>0</w:t>
      </w:r>
      <w:r w:rsidR="0013599D" w:rsidRPr="00342ABD">
        <w:rPr>
          <w:rFonts w:hAnsi="Times New Roman" w:ascii="Times New Roman"/>
          <w:szCs w:val="24"/>
          <w:lang w:val="hr-HR"/>
        </w:rPr>
        <w:t xml:space="preserve"> </w:t>
      </w:r>
      <w:r w:rsidR="006E422D" w:rsidRPr="00342ABD">
        <w:rPr>
          <w:rFonts w:hAnsi="Times New Roman" w:ascii="Times New Roman"/>
          <w:szCs w:val="24"/>
          <w:lang w:val="hr-HR"/>
        </w:rPr>
        <w:t>St-</w:t>
      </w:r>
      <w:r w:rsidR="00A63CC9">
        <w:rPr>
          <w:rFonts w:hAnsi="Times New Roman" w:ascii="Times New Roman"/>
          <w:szCs w:val="24"/>
          <w:lang w:val="hr-HR"/>
        </w:rPr>
        <w:t>5120/15</w:t>
      </w:r>
    </w:p>
    <w:p w:rsidRDefault="00342ABD" w:rsidP="004300C3" w:rsidR="00342ABD" w:rsidRPr="00342ABD">
      <w:pPr>
        <w:jc w:val="right"/>
        <w:rPr>
          <w:rFonts w:hAnsi="Times New Roman" w:ascii="Times New Roman"/>
          <w:szCs w:val="24"/>
          <w:lang w:val="hr-HR"/>
        </w:rPr>
      </w:pPr>
    </w:p>
    <w:p w:rsidRDefault="00342ABD" w:rsidP="00342ABD" w:rsidR="00342ABD" w:rsidRPr="00342ABD">
      <w:pPr>
        <w:jc w:val="center"/>
        <w:rPr>
          <w:rFonts w:hAnsi="Times New Roman" w:ascii="Times New Roman"/>
          <w:szCs w:val="24"/>
          <w:lang w:val="hr-HR"/>
        </w:rPr>
      </w:pPr>
      <w:r w:rsidRPr="00342ABD">
        <w:rPr>
          <w:rFonts w:hAnsi="Times New Roman" w:ascii="Times New Roman"/>
          <w:szCs w:val="24"/>
          <w:lang w:val="hr-HR"/>
        </w:rPr>
        <w:t>R E P  U B L I K A  H R V A T S K A</w:t>
      </w:r>
    </w:p>
    <w:p w:rsidRDefault="006E422D" w:rsidP="006E422D" w:rsidR="006E422D" w:rsidRPr="00342ABD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6E422D" w:rsidP="006E422D" w:rsidR="006E422D" w:rsidRPr="00342ABD">
      <w:pPr>
        <w:jc w:val="center"/>
        <w:rPr>
          <w:rFonts w:hAnsi="Times New Roman" w:ascii="Times New Roman"/>
          <w:szCs w:val="24"/>
          <w:lang w:val="hr-HR"/>
        </w:rPr>
      </w:pPr>
      <w:r w:rsidRPr="00342ABD">
        <w:rPr>
          <w:rFonts w:hAnsi="Times New Roman" w:ascii="Times New Roman"/>
          <w:szCs w:val="24"/>
          <w:lang w:val="hr-HR"/>
        </w:rPr>
        <w:t>R J E Š E N J E</w:t>
      </w:r>
    </w:p>
    <w:p w:rsidRDefault="006E422D" w:rsidP="006E422D" w:rsidR="006E422D" w:rsidRPr="00342ABD">
      <w:pPr>
        <w:jc w:val="center"/>
        <w:rPr>
          <w:rFonts w:hAnsi="Times New Roman" w:ascii="Times New Roman"/>
          <w:szCs w:val="24"/>
          <w:lang w:val="hr-HR"/>
        </w:rPr>
      </w:pPr>
      <w:r w:rsidRPr="00342ABD">
        <w:rPr>
          <w:rFonts w:hAnsi="Times New Roman" w:ascii="Times New Roman"/>
          <w:szCs w:val="24"/>
          <w:lang w:val="hr-HR"/>
        </w:rPr>
        <w:t xml:space="preserve">  </w:t>
      </w:r>
    </w:p>
    <w:p w:rsidRDefault="006E422D" w:rsidP="008D019B" w:rsidR="004300C3" w:rsidRPr="00342ABD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342ABD">
        <w:rPr>
          <w:rFonts w:hAnsi="Times New Roman" w:ascii="Times New Roman"/>
          <w:sz w:val="24"/>
          <w:szCs w:val="24"/>
        </w:rPr>
        <w:tab/>
      </w:r>
      <w:r w:rsidR="00A63CC9">
        <w:rPr>
          <w:rFonts w:hAnsi="Times New Roman" w:ascii="Times New Roman"/>
          <w:sz w:val="24"/>
          <w:szCs w:val="24"/>
        </w:rPr>
        <w:t>Trgovački sud u</w:t>
      </w:r>
      <w:r w:rsidR="00AD2170" w:rsidRPr="00342ABD">
        <w:rPr>
          <w:rFonts w:hAnsi="Times New Roman" w:ascii="Times New Roman"/>
          <w:sz w:val="24"/>
          <w:szCs w:val="24"/>
        </w:rPr>
        <w:t xml:space="preserve"> Z</w:t>
      </w:r>
      <w:r w:rsidR="00A63CC9">
        <w:rPr>
          <w:rFonts w:hAnsi="Times New Roman" w:ascii="Times New Roman"/>
          <w:sz w:val="24"/>
          <w:szCs w:val="24"/>
        </w:rPr>
        <w:t>agrebu</w:t>
      </w:r>
      <w:r w:rsidR="0013599D" w:rsidRPr="00342ABD">
        <w:rPr>
          <w:rFonts w:hAnsi="Times New Roman" w:ascii="Times New Roman"/>
          <w:sz w:val="24"/>
          <w:szCs w:val="24"/>
        </w:rPr>
        <w:t>,</w:t>
      </w:r>
      <w:r w:rsidR="00AD2170" w:rsidRPr="00342ABD">
        <w:rPr>
          <w:rFonts w:hAnsi="Times New Roman" w:ascii="Times New Roman"/>
          <w:sz w:val="24"/>
          <w:szCs w:val="24"/>
        </w:rPr>
        <w:t xml:space="preserve"> po sucu</w:t>
      </w:r>
      <w:r w:rsidR="0013457A" w:rsidRPr="00342ABD">
        <w:rPr>
          <w:rFonts w:hAnsi="Times New Roman" w:ascii="Times New Roman"/>
          <w:sz w:val="24"/>
          <w:szCs w:val="24"/>
        </w:rPr>
        <w:t xml:space="preserve"> pojedincu</w:t>
      </w:r>
      <w:r w:rsidR="00AD2170" w:rsidRPr="00342ABD">
        <w:rPr>
          <w:rFonts w:hAnsi="Times New Roman" w:ascii="Times New Roman"/>
          <w:sz w:val="24"/>
          <w:szCs w:val="24"/>
        </w:rPr>
        <w:t xml:space="preserve"> Luciji Butigan, </w:t>
      </w:r>
      <w:r w:rsidR="008D019B" w:rsidRPr="00342ABD">
        <w:rPr>
          <w:rFonts w:hAnsi="Times New Roman" w:ascii="Times New Roman"/>
          <w:sz w:val="24"/>
          <w:szCs w:val="24"/>
        </w:rPr>
        <w:t xml:space="preserve">u stečajnom postupku nad stečajnim dužnikom  </w:t>
      </w:r>
      <w:r w:rsidR="00A63CC9" w:rsidRPr="00A63CC9">
        <w:rPr>
          <w:rFonts w:hAnsi="Times New Roman" w:ascii="Times New Roman"/>
          <w:sz w:val="24"/>
          <w:szCs w:val="24"/>
        </w:rPr>
        <w:t>PRO ALARM d.o.</w:t>
      </w:r>
      <w:r w:rsidR="00A63CC9">
        <w:rPr>
          <w:rFonts w:hAnsi="Times New Roman" w:ascii="Times New Roman"/>
          <w:sz w:val="24"/>
          <w:szCs w:val="24"/>
        </w:rPr>
        <w:t>o., Zagreb, Sarajevska 29, OIB:</w:t>
      </w:r>
      <w:r w:rsidR="00A63CC9" w:rsidRPr="00A63CC9">
        <w:rPr>
          <w:rFonts w:hAnsi="Times New Roman" w:ascii="Times New Roman"/>
          <w:sz w:val="24"/>
          <w:szCs w:val="24"/>
        </w:rPr>
        <w:t>30439801100</w:t>
      </w:r>
      <w:r w:rsidR="008B2ACE" w:rsidRPr="008B2ACE">
        <w:rPr>
          <w:rFonts w:hAnsi="Times New Roman" w:ascii="Times New Roman"/>
          <w:sz w:val="24"/>
          <w:szCs w:val="24"/>
        </w:rPr>
        <w:t>,</w:t>
      </w:r>
      <w:r w:rsidR="008D019B" w:rsidRPr="00342ABD">
        <w:rPr>
          <w:rFonts w:hAnsi="Times New Roman" w:ascii="Times New Roman"/>
          <w:sz w:val="24"/>
          <w:szCs w:val="24"/>
        </w:rPr>
        <w:t xml:space="preserve"> dana </w:t>
      </w:r>
      <w:r w:rsidR="00A63CC9">
        <w:rPr>
          <w:rFonts w:hAnsi="Times New Roman" w:ascii="Times New Roman"/>
          <w:sz w:val="24"/>
          <w:szCs w:val="24"/>
        </w:rPr>
        <w:t>4</w:t>
      </w:r>
      <w:r w:rsidR="008B2ACE">
        <w:rPr>
          <w:rFonts w:hAnsi="Times New Roman" w:ascii="Times New Roman"/>
          <w:sz w:val="24"/>
          <w:szCs w:val="24"/>
        </w:rPr>
        <w:t xml:space="preserve">. </w:t>
      </w:r>
      <w:r w:rsidR="00A63CC9">
        <w:rPr>
          <w:rFonts w:hAnsi="Times New Roman" w:ascii="Times New Roman"/>
          <w:sz w:val="24"/>
          <w:szCs w:val="24"/>
        </w:rPr>
        <w:t>svibnja</w:t>
      </w:r>
      <w:r w:rsidR="008B2ACE">
        <w:rPr>
          <w:rFonts w:hAnsi="Times New Roman" w:ascii="Times New Roman"/>
          <w:sz w:val="24"/>
          <w:szCs w:val="24"/>
        </w:rPr>
        <w:t xml:space="preserve"> 2017.</w:t>
      </w:r>
    </w:p>
    <w:p w:rsidRDefault="008D019B" w:rsidP="008D019B" w:rsidR="008D019B" w:rsidRPr="00342ABD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E422D" w:rsidP="006E422D" w:rsidR="006E422D" w:rsidRPr="00342ABD">
      <w:pPr>
        <w:pStyle w:val="Tijeloteksta"/>
        <w:rPr>
          <w:rFonts w:hAnsi="Times New Roman" w:ascii="Times New Roman"/>
          <w:sz w:val="24"/>
          <w:szCs w:val="24"/>
        </w:rPr>
      </w:pPr>
      <w:r w:rsidRPr="00342ABD">
        <w:rPr>
          <w:rFonts w:hAnsi="Times New Roman" w:ascii="Times New Roman"/>
          <w:sz w:val="24"/>
          <w:szCs w:val="24"/>
        </w:rPr>
        <w:t>r i j e š i o</w:t>
      </w:r>
      <w:r w:rsidR="00D52828" w:rsidRPr="00342ABD">
        <w:rPr>
          <w:rFonts w:hAnsi="Times New Roman" w:ascii="Times New Roman"/>
          <w:sz w:val="24"/>
          <w:szCs w:val="24"/>
        </w:rPr>
        <w:t xml:space="preserve"> </w:t>
      </w:r>
      <w:r w:rsidRPr="00342ABD">
        <w:rPr>
          <w:rFonts w:hAnsi="Times New Roman" w:ascii="Times New Roman"/>
          <w:sz w:val="24"/>
          <w:szCs w:val="24"/>
        </w:rPr>
        <w:t xml:space="preserve">   j e</w:t>
      </w:r>
    </w:p>
    <w:p w:rsidRDefault="006E422D" w:rsidP="006E422D" w:rsidR="006E422D" w:rsidRPr="00342ABD">
      <w:pPr>
        <w:pStyle w:val="Tijeloteksta"/>
        <w:rPr>
          <w:rFonts w:hAnsi="Times New Roman" w:ascii="Times New Roman"/>
          <w:sz w:val="24"/>
          <w:szCs w:val="24"/>
        </w:rPr>
      </w:pPr>
    </w:p>
    <w:p w:rsidRDefault="00771F77" w:rsidP="008B2ACE" w:rsidR="00AD2170" w:rsidRPr="00037498">
      <w:pPr>
        <w:ind w:hanging="705" w:left="705"/>
        <w:jc w:val="both"/>
        <w:rPr>
          <w:rFonts w:eastAsia="Batang" w:hAnsi="Times New Roman" w:ascii="Times New Roman"/>
          <w:szCs w:val="24"/>
          <w:lang w:val="hr-HR"/>
        </w:rPr>
      </w:pPr>
      <w:r w:rsidRPr="00342ABD">
        <w:rPr>
          <w:rFonts w:hAnsi="Times New Roman" w:ascii="Times New Roman"/>
          <w:szCs w:val="24"/>
          <w:lang w:val="hr-HR"/>
        </w:rPr>
        <w:t>I.</w:t>
      </w:r>
      <w:r w:rsidRPr="00342ABD">
        <w:rPr>
          <w:rFonts w:hAnsi="Times New Roman" w:ascii="Times New Roman"/>
          <w:szCs w:val="24"/>
          <w:lang w:val="hr-HR"/>
        </w:rPr>
        <w:tab/>
      </w:r>
      <w:r w:rsidR="0013599D" w:rsidRPr="00342ABD">
        <w:rPr>
          <w:rFonts w:hAnsi="Times New Roman" w:ascii="Times New Roman"/>
          <w:szCs w:val="24"/>
          <w:lang w:val="hr-HR"/>
        </w:rPr>
        <w:t>U stečajnom postupku St-</w:t>
      </w:r>
      <w:r w:rsidR="00A63CC9">
        <w:rPr>
          <w:rFonts w:hAnsi="Times New Roman" w:ascii="Times New Roman"/>
          <w:szCs w:val="24"/>
          <w:lang w:val="hr-HR"/>
        </w:rPr>
        <w:t>5120</w:t>
      </w:r>
      <w:r w:rsidR="008D019B" w:rsidRPr="00342ABD">
        <w:rPr>
          <w:rFonts w:hAnsi="Times New Roman" w:ascii="Times New Roman"/>
          <w:szCs w:val="24"/>
          <w:lang w:val="hr-HR"/>
        </w:rPr>
        <w:t>/</w:t>
      </w:r>
      <w:r w:rsidR="00A63CC9">
        <w:rPr>
          <w:rFonts w:hAnsi="Times New Roman" w:ascii="Times New Roman"/>
          <w:szCs w:val="24"/>
          <w:lang w:val="hr-HR"/>
        </w:rPr>
        <w:t>15</w:t>
      </w:r>
      <w:r w:rsidR="00AD2170" w:rsidRPr="00342ABD">
        <w:rPr>
          <w:rFonts w:hAnsi="Times New Roman" w:ascii="Times New Roman"/>
          <w:szCs w:val="24"/>
          <w:lang w:val="hr-HR"/>
        </w:rPr>
        <w:t xml:space="preserve"> nad stečajnim dužnikom</w:t>
      </w:r>
      <w:r w:rsidR="008D019B" w:rsidRPr="00342ABD">
        <w:rPr>
          <w:rFonts w:hAnsi="Times New Roman" w:ascii="Times New Roman"/>
          <w:szCs w:val="24"/>
          <w:lang w:val="hr-HR"/>
        </w:rPr>
        <w:t xml:space="preserve"> </w:t>
      </w:r>
      <w:r w:rsidR="00A63CC9" w:rsidRPr="00226497">
        <w:rPr>
          <w:rFonts w:hAnsi="Times New Roman" w:ascii="Times New Roman"/>
          <w:szCs w:val="24"/>
        </w:rPr>
        <w:t xml:space="preserve">PRO ALARM </w:t>
      </w:r>
      <w:proofErr w:type="spellStart"/>
      <w:r w:rsidR="00A63CC9" w:rsidRPr="00226497">
        <w:rPr>
          <w:rFonts w:hAnsi="Times New Roman" w:ascii="Times New Roman"/>
          <w:szCs w:val="24"/>
        </w:rPr>
        <w:t>d.o.o</w:t>
      </w:r>
      <w:proofErr w:type="spellEnd"/>
      <w:r w:rsidR="00A63CC9" w:rsidRPr="00226497">
        <w:rPr>
          <w:rFonts w:hAnsi="Times New Roman" w:ascii="Times New Roman"/>
          <w:szCs w:val="24"/>
        </w:rPr>
        <w:t xml:space="preserve">., Zagreb, </w:t>
      </w:r>
      <w:proofErr w:type="spellStart"/>
      <w:r w:rsidR="00A63CC9" w:rsidRPr="00226497">
        <w:rPr>
          <w:rFonts w:hAnsi="Times New Roman" w:ascii="Times New Roman"/>
          <w:szCs w:val="24"/>
        </w:rPr>
        <w:t>Sarajevska</w:t>
      </w:r>
      <w:proofErr w:type="spellEnd"/>
      <w:r w:rsidR="00A63CC9" w:rsidRPr="00226497">
        <w:rPr>
          <w:rFonts w:hAnsi="Times New Roman" w:ascii="Times New Roman"/>
          <w:szCs w:val="24"/>
        </w:rPr>
        <w:t xml:space="preserve"> 29, OIB: 30439801100</w:t>
      </w:r>
      <w:r w:rsidR="008B2ACE" w:rsidRPr="008B2ACE">
        <w:rPr>
          <w:rFonts w:hAnsi="Times New Roman" w:ascii="Times New Roman"/>
          <w:szCs w:val="24"/>
        </w:rPr>
        <w:t>,</w:t>
      </w:r>
      <w:r w:rsidR="0013599D" w:rsidRPr="00342ABD">
        <w:rPr>
          <w:rFonts w:hAnsi="Times New Roman" w:ascii="Times New Roman"/>
          <w:szCs w:val="24"/>
          <w:lang w:val="hr-HR"/>
        </w:rPr>
        <w:t xml:space="preserve"> </w:t>
      </w:r>
      <w:r w:rsidR="00AD2170" w:rsidRPr="00342ABD">
        <w:rPr>
          <w:rFonts w:hAnsi="Times New Roman" w:ascii="Times New Roman"/>
          <w:szCs w:val="24"/>
          <w:lang w:val="hr-HR"/>
        </w:rPr>
        <w:t>privremeno</w:t>
      </w:r>
      <w:r w:rsidR="00342ABD" w:rsidRPr="00342ABD">
        <w:rPr>
          <w:rFonts w:hAnsi="Times New Roman" w:ascii="Times New Roman"/>
          <w:szCs w:val="24"/>
          <w:lang w:val="hr-HR"/>
        </w:rPr>
        <w:t xml:space="preserve">m stečajnom upravitelju </w:t>
      </w:r>
      <w:r w:rsidR="00A63CC9">
        <w:rPr>
          <w:rFonts w:eastAsia="Batang" w:hAnsi="Times New Roman" w:ascii="Times New Roman"/>
          <w:bCs/>
          <w:szCs w:val="24"/>
        </w:rPr>
        <w:t xml:space="preserve">Martin </w:t>
      </w:r>
      <w:proofErr w:type="spellStart"/>
      <w:r w:rsidR="00A63CC9">
        <w:rPr>
          <w:rFonts w:eastAsia="Batang" w:hAnsi="Times New Roman" w:ascii="Times New Roman"/>
          <w:bCs/>
          <w:szCs w:val="24"/>
        </w:rPr>
        <w:t>Lukin</w:t>
      </w:r>
      <w:proofErr w:type="spellEnd"/>
      <w:r w:rsidR="00A63CC9">
        <w:rPr>
          <w:rFonts w:eastAsia="Batang" w:hAnsi="Times New Roman" w:ascii="Times New Roman"/>
          <w:bCs/>
          <w:szCs w:val="24"/>
        </w:rPr>
        <w:t xml:space="preserve">, Zagreb, </w:t>
      </w:r>
      <w:proofErr w:type="spellStart"/>
      <w:r w:rsidR="00A63CC9">
        <w:rPr>
          <w:rFonts w:eastAsia="Batang" w:hAnsi="Times New Roman" w:ascii="Times New Roman"/>
          <w:bCs/>
          <w:szCs w:val="24"/>
        </w:rPr>
        <w:t>Gračanska</w:t>
      </w:r>
      <w:proofErr w:type="spellEnd"/>
      <w:r w:rsidR="00A63CC9">
        <w:rPr>
          <w:rFonts w:eastAsia="Batang" w:hAnsi="Times New Roman" w:ascii="Times New Roman"/>
          <w:bCs/>
          <w:szCs w:val="24"/>
        </w:rPr>
        <w:t xml:space="preserve"> </w:t>
      </w:r>
      <w:proofErr w:type="spellStart"/>
      <w:r w:rsidR="00A63CC9">
        <w:rPr>
          <w:rFonts w:eastAsia="Batang" w:hAnsi="Times New Roman" w:ascii="Times New Roman"/>
          <w:bCs/>
          <w:szCs w:val="24"/>
        </w:rPr>
        <w:t>cesta</w:t>
      </w:r>
      <w:proofErr w:type="spellEnd"/>
      <w:r w:rsidR="00A63CC9">
        <w:rPr>
          <w:rFonts w:eastAsia="Batang" w:hAnsi="Times New Roman" w:ascii="Times New Roman"/>
          <w:bCs/>
          <w:szCs w:val="24"/>
        </w:rPr>
        <w:t xml:space="preserve"> 145f, OIB</w:t>
      </w:r>
      <w:proofErr w:type="gramStart"/>
      <w:r w:rsidR="00A63CC9">
        <w:rPr>
          <w:rFonts w:eastAsia="Batang" w:hAnsi="Times New Roman" w:ascii="Times New Roman"/>
          <w:bCs/>
          <w:szCs w:val="24"/>
        </w:rPr>
        <w:t>:12398076495</w:t>
      </w:r>
      <w:proofErr w:type="gramEnd"/>
      <w:r w:rsidR="0013599D" w:rsidRPr="00342ABD">
        <w:rPr>
          <w:rFonts w:hAnsi="Times New Roman" w:ascii="Times New Roman"/>
          <w:szCs w:val="24"/>
          <w:lang w:val="hr-HR"/>
        </w:rPr>
        <w:t xml:space="preserve">, </w:t>
      </w:r>
      <w:r w:rsidR="00E26240" w:rsidRPr="00342ABD">
        <w:rPr>
          <w:rFonts w:eastAsia="Batang" w:hAnsi="Times New Roman" w:ascii="Times New Roman"/>
          <w:bCs/>
          <w:szCs w:val="24"/>
          <w:lang w:val="hr-HR"/>
        </w:rPr>
        <w:t xml:space="preserve"> </w:t>
      </w:r>
      <w:r w:rsidR="00AD2170" w:rsidRPr="00342ABD">
        <w:rPr>
          <w:rFonts w:hAnsi="Times New Roman" w:ascii="Times New Roman"/>
          <w:szCs w:val="24"/>
          <w:lang w:val="hr-HR"/>
        </w:rPr>
        <w:t xml:space="preserve">određuje se </w:t>
      </w:r>
      <w:r w:rsidR="00A63CC9">
        <w:rPr>
          <w:rFonts w:hAnsi="Times New Roman" w:ascii="Times New Roman"/>
          <w:szCs w:val="24"/>
          <w:lang w:val="hr-HR"/>
        </w:rPr>
        <w:t>bruto</w:t>
      </w:r>
      <w:r w:rsidR="00AD2170" w:rsidRPr="00342ABD">
        <w:rPr>
          <w:rFonts w:hAnsi="Times New Roman" w:ascii="Times New Roman"/>
          <w:szCs w:val="24"/>
          <w:lang w:val="hr-HR"/>
        </w:rPr>
        <w:t xml:space="preserve"> nagra</w:t>
      </w:r>
      <w:r w:rsidR="00876364" w:rsidRPr="00342ABD">
        <w:rPr>
          <w:rFonts w:hAnsi="Times New Roman" w:ascii="Times New Roman"/>
          <w:szCs w:val="24"/>
          <w:lang w:val="hr-HR"/>
        </w:rPr>
        <w:t>d</w:t>
      </w:r>
      <w:r w:rsidR="008D019B" w:rsidRPr="00342ABD">
        <w:rPr>
          <w:rFonts w:hAnsi="Times New Roman" w:ascii="Times New Roman"/>
          <w:szCs w:val="24"/>
          <w:lang w:val="hr-HR"/>
        </w:rPr>
        <w:t>a</w:t>
      </w:r>
      <w:r w:rsidR="00876364" w:rsidRPr="00342ABD">
        <w:rPr>
          <w:rFonts w:hAnsi="Times New Roman" w:ascii="Times New Roman"/>
          <w:szCs w:val="24"/>
          <w:lang w:val="hr-HR"/>
        </w:rPr>
        <w:t xml:space="preserve"> u iznosu od</w:t>
      </w:r>
      <w:r w:rsidR="008D019B" w:rsidRPr="00342ABD">
        <w:rPr>
          <w:rFonts w:hAnsi="Times New Roman" w:ascii="Times New Roman"/>
          <w:szCs w:val="24"/>
          <w:lang w:val="hr-HR"/>
        </w:rPr>
        <w:t xml:space="preserve"> </w:t>
      </w:r>
      <w:r w:rsidR="008B2ACE">
        <w:rPr>
          <w:rFonts w:hAnsi="Times New Roman" w:ascii="Times New Roman"/>
          <w:szCs w:val="24"/>
          <w:lang w:val="hr-HR"/>
        </w:rPr>
        <w:t>5.000,00</w:t>
      </w:r>
      <w:r w:rsidR="00342ABD" w:rsidRPr="00342ABD">
        <w:rPr>
          <w:rFonts w:hAnsi="Times New Roman" w:ascii="Times New Roman"/>
          <w:szCs w:val="24"/>
          <w:lang w:val="hr-HR"/>
        </w:rPr>
        <w:t xml:space="preserve"> </w:t>
      </w:r>
      <w:r w:rsidR="00AD2170" w:rsidRPr="00342ABD">
        <w:rPr>
          <w:rFonts w:hAnsi="Times New Roman" w:ascii="Times New Roman"/>
          <w:szCs w:val="24"/>
          <w:lang w:val="hr-HR"/>
        </w:rPr>
        <w:t>kn.</w:t>
      </w:r>
    </w:p>
    <w:p w:rsidRDefault="004D38C1" w:rsidP="008B2ACE" w:rsidR="00AD2170" w:rsidRPr="00037498">
      <w:pPr>
        <w:ind w:hanging="705" w:left="705"/>
        <w:jc w:val="both"/>
        <w:rPr>
          <w:rFonts w:eastAsia="Batang" w:hAnsi="Times New Roman" w:ascii="Times New Roman"/>
          <w:szCs w:val="24"/>
          <w:lang w:val="hr-HR"/>
        </w:rPr>
      </w:pPr>
      <w:r w:rsidRPr="00342ABD">
        <w:rPr>
          <w:rFonts w:hAnsi="Times New Roman" w:ascii="Times New Roman"/>
          <w:szCs w:val="24"/>
          <w:lang w:val="hr-HR"/>
        </w:rPr>
        <w:t xml:space="preserve"> </w:t>
      </w:r>
    </w:p>
    <w:p w:rsidRDefault="00AD2170" w:rsidP="00AD2170" w:rsidR="00AD2170" w:rsidRPr="00342ABD">
      <w:pPr>
        <w:jc w:val="center"/>
        <w:rPr>
          <w:rFonts w:hAnsi="Times New Roman" w:ascii="Times New Roman"/>
          <w:szCs w:val="24"/>
          <w:lang w:val="hr-HR"/>
        </w:rPr>
      </w:pPr>
      <w:r w:rsidRPr="00342ABD">
        <w:rPr>
          <w:rFonts w:hAnsi="Times New Roman" w:ascii="Times New Roman"/>
          <w:szCs w:val="24"/>
          <w:lang w:val="hr-HR"/>
        </w:rPr>
        <w:t>Obrazloženje</w:t>
      </w:r>
    </w:p>
    <w:p w:rsidRDefault="0047418A" w:rsidP="00AD2170" w:rsidR="0047418A" w:rsidRPr="00342ABD">
      <w:pPr>
        <w:jc w:val="center"/>
        <w:rPr>
          <w:rFonts w:hAnsi="Times New Roman" w:ascii="Times New Roman"/>
          <w:szCs w:val="24"/>
          <w:lang w:val="hr-HR"/>
        </w:rPr>
      </w:pPr>
    </w:p>
    <w:p w:rsidRDefault="00E26240" w:rsidP="00AD2170" w:rsidR="00342ABD">
      <w:pPr>
        <w:jc w:val="both"/>
        <w:rPr>
          <w:rFonts w:eastAsia="Batang" w:hAnsi="Times New Roman" w:ascii="Times New Roman"/>
          <w:szCs w:val="24"/>
        </w:rPr>
      </w:pPr>
      <w:r w:rsidRPr="00342ABD">
        <w:rPr>
          <w:rFonts w:hAnsi="Times New Roman" w:ascii="Times New Roman"/>
          <w:szCs w:val="24"/>
          <w:lang w:val="hr-HR"/>
        </w:rPr>
        <w:tab/>
        <w:t>U stečajnom predmetu St-</w:t>
      </w:r>
      <w:r w:rsidR="00A63CC9">
        <w:rPr>
          <w:rFonts w:hAnsi="Times New Roman" w:ascii="Times New Roman"/>
          <w:szCs w:val="24"/>
          <w:lang w:val="hr-HR"/>
        </w:rPr>
        <w:t>5120/15</w:t>
      </w:r>
      <w:r w:rsidR="008B2ACE">
        <w:rPr>
          <w:rFonts w:hAnsi="Times New Roman" w:ascii="Times New Roman"/>
          <w:szCs w:val="24"/>
          <w:lang w:val="hr-HR"/>
        </w:rPr>
        <w:t>,</w:t>
      </w:r>
      <w:r w:rsidR="00342ABD" w:rsidRPr="00342ABD">
        <w:rPr>
          <w:rFonts w:hAnsi="Times New Roman" w:ascii="Times New Roman"/>
          <w:szCs w:val="24"/>
          <w:lang w:val="hr-HR"/>
        </w:rPr>
        <w:t xml:space="preserve"> </w:t>
      </w:r>
      <w:r w:rsidR="00AD2170" w:rsidRPr="00342ABD">
        <w:rPr>
          <w:rFonts w:hAnsi="Times New Roman" w:ascii="Times New Roman"/>
          <w:szCs w:val="24"/>
          <w:lang w:val="hr-HR"/>
        </w:rPr>
        <w:t>nad stečajnim dužnikom</w:t>
      </w:r>
      <w:r w:rsidR="009D138D" w:rsidRPr="00342ABD">
        <w:rPr>
          <w:rFonts w:hAnsi="Times New Roman" w:ascii="Times New Roman"/>
          <w:szCs w:val="24"/>
          <w:lang w:val="hr-HR"/>
        </w:rPr>
        <w:t xml:space="preserve"> </w:t>
      </w:r>
      <w:r w:rsidR="00A63CC9" w:rsidRPr="00226497">
        <w:rPr>
          <w:rFonts w:hAnsi="Times New Roman" w:ascii="Times New Roman"/>
          <w:szCs w:val="24"/>
        </w:rPr>
        <w:t xml:space="preserve">PRO ALARM </w:t>
      </w:r>
      <w:proofErr w:type="spellStart"/>
      <w:r w:rsidR="00A63CC9" w:rsidRPr="00226497">
        <w:rPr>
          <w:rFonts w:hAnsi="Times New Roman" w:ascii="Times New Roman"/>
          <w:szCs w:val="24"/>
        </w:rPr>
        <w:t>d.o.o</w:t>
      </w:r>
      <w:proofErr w:type="spellEnd"/>
      <w:r w:rsidR="00A63CC9" w:rsidRPr="00226497">
        <w:rPr>
          <w:rFonts w:hAnsi="Times New Roman" w:ascii="Times New Roman"/>
          <w:szCs w:val="24"/>
        </w:rPr>
        <w:t xml:space="preserve">., Zagreb, </w:t>
      </w:r>
      <w:proofErr w:type="spellStart"/>
      <w:r w:rsidR="00A63CC9" w:rsidRPr="00226497">
        <w:rPr>
          <w:rFonts w:hAnsi="Times New Roman" w:ascii="Times New Roman"/>
          <w:szCs w:val="24"/>
        </w:rPr>
        <w:t>Sarajevska</w:t>
      </w:r>
      <w:proofErr w:type="spellEnd"/>
      <w:r w:rsidR="00A63CC9" w:rsidRPr="00226497">
        <w:rPr>
          <w:rFonts w:hAnsi="Times New Roman" w:ascii="Times New Roman"/>
          <w:szCs w:val="24"/>
        </w:rPr>
        <w:t xml:space="preserve"> 29, OIB: 30439801100</w:t>
      </w:r>
      <w:r w:rsidR="00AD2170" w:rsidRPr="00342ABD">
        <w:rPr>
          <w:rFonts w:hAnsi="Times New Roman" w:ascii="Times New Roman"/>
          <w:szCs w:val="24"/>
          <w:lang w:val="hr-HR"/>
        </w:rPr>
        <w:t>, Rješenjem ovog suda br. St-</w:t>
      </w:r>
      <w:r w:rsidR="00A63CC9">
        <w:rPr>
          <w:rFonts w:hAnsi="Times New Roman" w:ascii="Times New Roman"/>
          <w:szCs w:val="24"/>
          <w:lang w:val="hr-HR"/>
        </w:rPr>
        <w:t>5120</w:t>
      </w:r>
      <w:r w:rsidR="00342ABD" w:rsidRPr="00342ABD">
        <w:rPr>
          <w:rFonts w:hAnsi="Times New Roman" w:ascii="Times New Roman"/>
          <w:szCs w:val="24"/>
          <w:lang w:val="hr-HR"/>
        </w:rPr>
        <w:t>/</w:t>
      </w:r>
      <w:r w:rsidR="00A63CC9">
        <w:rPr>
          <w:rFonts w:hAnsi="Times New Roman" w:ascii="Times New Roman"/>
          <w:szCs w:val="24"/>
          <w:lang w:val="hr-HR"/>
        </w:rPr>
        <w:t>15</w:t>
      </w:r>
      <w:r w:rsidR="00342ABD" w:rsidRPr="00342ABD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342ABD" w:rsidRPr="00342ABD">
        <w:rPr>
          <w:rFonts w:hAnsi="Times New Roman" w:ascii="Times New Roman"/>
          <w:szCs w:val="24"/>
          <w:lang w:val="hr-HR"/>
        </w:rPr>
        <w:t>od</w:t>
      </w:r>
      <w:proofErr w:type="gramEnd"/>
      <w:r w:rsidR="00342ABD" w:rsidRPr="00342ABD">
        <w:rPr>
          <w:rFonts w:hAnsi="Times New Roman" w:ascii="Times New Roman"/>
          <w:szCs w:val="24"/>
          <w:lang w:val="hr-HR"/>
        </w:rPr>
        <w:t xml:space="preserve"> </w:t>
      </w:r>
      <w:r w:rsidR="00A63CC9">
        <w:rPr>
          <w:rFonts w:hAnsi="Times New Roman" w:ascii="Times New Roman"/>
          <w:szCs w:val="24"/>
          <w:lang w:val="hr-HR"/>
        </w:rPr>
        <w:t>18. siječnja 2017</w:t>
      </w:r>
      <w:r w:rsidR="00342ABD" w:rsidRPr="00342ABD">
        <w:rPr>
          <w:rFonts w:hAnsi="Times New Roman" w:ascii="Times New Roman"/>
          <w:szCs w:val="24"/>
          <w:lang w:val="hr-HR"/>
        </w:rPr>
        <w:t>.</w:t>
      </w:r>
      <w:r w:rsidR="00AD2170" w:rsidRPr="00342ABD">
        <w:rPr>
          <w:rFonts w:hAnsi="Times New Roman" w:ascii="Times New Roman"/>
          <w:szCs w:val="24"/>
          <w:lang w:val="hr-HR"/>
        </w:rPr>
        <w:t xml:space="preserve"> za privremen</w:t>
      </w:r>
      <w:r w:rsidR="00342ABD" w:rsidRPr="00342ABD">
        <w:rPr>
          <w:rFonts w:hAnsi="Times New Roman" w:ascii="Times New Roman"/>
          <w:szCs w:val="24"/>
          <w:lang w:val="hr-HR"/>
        </w:rPr>
        <w:t xml:space="preserve">og stečajnog upravitelja imenovan je </w:t>
      </w:r>
      <w:r w:rsidR="00A63CC9">
        <w:rPr>
          <w:rFonts w:eastAsia="Batang" w:hAnsi="Times New Roman" w:ascii="Times New Roman"/>
          <w:bCs/>
          <w:szCs w:val="24"/>
        </w:rPr>
        <w:t xml:space="preserve">Martin </w:t>
      </w:r>
      <w:proofErr w:type="spellStart"/>
      <w:r w:rsidR="00A63CC9">
        <w:rPr>
          <w:rFonts w:eastAsia="Batang" w:hAnsi="Times New Roman" w:ascii="Times New Roman"/>
          <w:bCs/>
          <w:szCs w:val="24"/>
        </w:rPr>
        <w:t>Lukin</w:t>
      </w:r>
      <w:proofErr w:type="spellEnd"/>
      <w:r w:rsidR="00A63CC9">
        <w:rPr>
          <w:rFonts w:eastAsia="Batang" w:hAnsi="Times New Roman" w:ascii="Times New Roman"/>
          <w:bCs/>
          <w:szCs w:val="24"/>
        </w:rPr>
        <w:t xml:space="preserve">, Zagreb, </w:t>
      </w:r>
      <w:proofErr w:type="spellStart"/>
      <w:r w:rsidR="00A63CC9">
        <w:rPr>
          <w:rFonts w:eastAsia="Batang" w:hAnsi="Times New Roman" w:ascii="Times New Roman"/>
          <w:bCs/>
          <w:szCs w:val="24"/>
        </w:rPr>
        <w:t>Gračanska</w:t>
      </w:r>
      <w:proofErr w:type="spellEnd"/>
      <w:r w:rsidR="00A63CC9">
        <w:rPr>
          <w:rFonts w:eastAsia="Batang" w:hAnsi="Times New Roman" w:ascii="Times New Roman"/>
          <w:bCs/>
          <w:szCs w:val="24"/>
        </w:rPr>
        <w:t xml:space="preserve"> </w:t>
      </w:r>
      <w:proofErr w:type="spellStart"/>
      <w:r w:rsidR="00A63CC9">
        <w:rPr>
          <w:rFonts w:eastAsia="Batang" w:hAnsi="Times New Roman" w:ascii="Times New Roman"/>
          <w:bCs/>
          <w:szCs w:val="24"/>
        </w:rPr>
        <w:t>cesta</w:t>
      </w:r>
      <w:proofErr w:type="spellEnd"/>
      <w:r w:rsidR="00A63CC9">
        <w:rPr>
          <w:rFonts w:eastAsia="Batang" w:hAnsi="Times New Roman" w:ascii="Times New Roman"/>
          <w:bCs/>
          <w:szCs w:val="24"/>
        </w:rPr>
        <w:t xml:space="preserve"> 145f, OIB:12398076495</w:t>
      </w:r>
      <w:r w:rsidR="008B2ACE">
        <w:rPr>
          <w:rFonts w:eastAsia="Batang" w:hAnsi="Times New Roman" w:ascii="Times New Roman"/>
          <w:szCs w:val="24"/>
        </w:rPr>
        <w:t>.</w:t>
      </w:r>
    </w:p>
    <w:p w:rsidRDefault="00913AD6" w:rsidP="00AD2170" w:rsidR="00913AD6" w:rsidRPr="00037498">
      <w:pPr>
        <w:jc w:val="both"/>
        <w:rPr>
          <w:rFonts w:eastAsia="Batang" w:hAnsi="Times New Roman" w:ascii="Times New Roman"/>
          <w:szCs w:val="24"/>
          <w:lang w:val="hr-HR"/>
        </w:rPr>
      </w:pPr>
    </w:p>
    <w:p w:rsidRDefault="00A63CC9" w:rsidP="00AD2170" w:rsidR="00AD217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1650D4">
        <w:rPr>
          <w:rFonts w:hAnsi="Times New Roman" w:ascii="Times New Roman"/>
          <w:szCs w:val="24"/>
          <w:lang w:val="hr-HR"/>
        </w:rPr>
        <w:t>P</w:t>
      </w:r>
      <w:r w:rsidR="008D019B" w:rsidRPr="001650D4">
        <w:rPr>
          <w:rFonts w:hAnsi="Times New Roman" w:ascii="Times New Roman"/>
          <w:szCs w:val="24"/>
          <w:lang w:val="hr-HR"/>
        </w:rPr>
        <w:t>rivremen</w:t>
      </w:r>
      <w:r w:rsidR="00342ABD" w:rsidRPr="001650D4">
        <w:rPr>
          <w:rFonts w:hAnsi="Times New Roman" w:ascii="Times New Roman"/>
          <w:szCs w:val="24"/>
          <w:lang w:val="hr-HR"/>
        </w:rPr>
        <w:t>i</w:t>
      </w:r>
      <w:r w:rsidR="008D019B" w:rsidRPr="001650D4">
        <w:rPr>
          <w:rFonts w:hAnsi="Times New Roman" w:ascii="Times New Roman"/>
          <w:szCs w:val="24"/>
          <w:lang w:val="hr-HR"/>
        </w:rPr>
        <w:t xml:space="preserve"> stečajn</w:t>
      </w:r>
      <w:r w:rsidR="00342ABD" w:rsidRPr="001650D4">
        <w:rPr>
          <w:rFonts w:hAnsi="Times New Roman" w:ascii="Times New Roman"/>
          <w:szCs w:val="24"/>
          <w:lang w:val="hr-HR"/>
        </w:rPr>
        <w:t>i</w:t>
      </w:r>
      <w:r w:rsidR="00AD2170" w:rsidRPr="001650D4">
        <w:rPr>
          <w:rFonts w:hAnsi="Times New Roman" w:ascii="Times New Roman"/>
          <w:szCs w:val="24"/>
          <w:lang w:val="hr-HR"/>
        </w:rPr>
        <w:t xml:space="preserve"> </w:t>
      </w:r>
      <w:r w:rsidR="00AD2170" w:rsidRPr="00342ABD">
        <w:rPr>
          <w:rFonts w:hAnsi="Times New Roman" w:ascii="Times New Roman"/>
          <w:szCs w:val="24"/>
          <w:lang w:val="hr-HR"/>
        </w:rPr>
        <w:t>upravitelj dobi</w:t>
      </w:r>
      <w:r w:rsidR="00342ABD" w:rsidRPr="00342ABD">
        <w:rPr>
          <w:rFonts w:hAnsi="Times New Roman" w:ascii="Times New Roman"/>
          <w:szCs w:val="24"/>
          <w:lang w:val="hr-HR"/>
        </w:rPr>
        <w:t>o</w:t>
      </w:r>
      <w:r w:rsidR="00AD2170" w:rsidRPr="00342ABD">
        <w:rPr>
          <w:rFonts w:hAnsi="Times New Roman" w:ascii="Times New Roman"/>
          <w:szCs w:val="24"/>
          <w:lang w:val="hr-HR"/>
        </w:rPr>
        <w:t xml:space="preserve"> je zadatak da izvrši uvid u knjige i poslovnu dokumentaciju dužnika, te da nakon toga podnese Izvješće, a u kojem će iznijeti svoje stručno mišljenje o tome postoji li razlog za otvaranje stečajnog postupka.</w:t>
      </w:r>
    </w:p>
    <w:p w:rsidRDefault="00913AD6" w:rsidP="00AD2170" w:rsidR="00913AD6" w:rsidRPr="00342ABD">
      <w:pPr>
        <w:jc w:val="both"/>
        <w:rPr>
          <w:rFonts w:hAnsi="Times New Roman" w:ascii="Times New Roman"/>
          <w:szCs w:val="24"/>
          <w:lang w:val="hr-HR"/>
        </w:rPr>
      </w:pPr>
    </w:p>
    <w:p w:rsidRDefault="00AD2170" w:rsidP="004E6ECA" w:rsidR="00913AD6" w:rsidRPr="00342ABD">
      <w:pPr>
        <w:jc w:val="both"/>
        <w:rPr>
          <w:rFonts w:hAnsi="Times New Roman" w:ascii="Times New Roman"/>
          <w:szCs w:val="24"/>
          <w:lang w:val="hr-HR"/>
        </w:rPr>
      </w:pPr>
      <w:r w:rsidRPr="00342ABD">
        <w:rPr>
          <w:rFonts w:hAnsi="Times New Roman" w:ascii="Times New Roman"/>
          <w:szCs w:val="24"/>
          <w:lang w:val="hr-HR"/>
        </w:rPr>
        <w:tab/>
      </w:r>
      <w:r w:rsidR="008D019B" w:rsidRPr="00342ABD">
        <w:rPr>
          <w:rFonts w:hAnsi="Times New Roman" w:ascii="Times New Roman"/>
          <w:szCs w:val="24"/>
          <w:lang w:val="hr-HR"/>
        </w:rPr>
        <w:t>Privremen</w:t>
      </w:r>
      <w:r w:rsidR="00342ABD" w:rsidRPr="00342ABD">
        <w:rPr>
          <w:rFonts w:hAnsi="Times New Roman" w:ascii="Times New Roman"/>
          <w:szCs w:val="24"/>
          <w:lang w:val="hr-HR"/>
        </w:rPr>
        <w:t>i</w:t>
      </w:r>
      <w:r w:rsidR="004E6ECA" w:rsidRPr="00342ABD">
        <w:rPr>
          <w:rFonts w:hAnsi="Times New Roman" w:ascii="Times New Roman"/>
          <w:szCs w:val="24"/>
          <w:lang w:val="hr-HR"/>
        </w:rPr>
        <w:t xml:space="preserve"> stečajn</w:t>
      </w:r>
      <w:r w:rsidR="00342ABD" w:rsidRPr="00342ABD">
        <w:rPr>
          <w:rFonts w:hAnsi="Times New Roman" w:ascii="Times New Roman"/>
          <w:szCs w:val="24"/>
          <w:lang w:val="hr-HR"/>
        </w:rPr>
        <w:t>i</w:t>
      </w:r>
      <w:r w:rsidR="004E6ECA" w:rsidRPr="00342ABD">
        <w:rPr>
          <w:rFonts w:hAnsi="Times New Roman" w:ascii="Times New Roman"/>
          <w:szCs w:val="24"/>
          <w:lang w:val="hr-HR"/>
        </w:rPr>
        <w:t xml:space="preserve"> upravitelj sačini</w:t>
      </w:r>
      <w:r w:rsidR="00342ABD" w:rsidRPr="00342ABD">
        <w:rPr>
          <w:rFonts w:hAnsi="Times New Roman" w:ascii="Times New Roman"/>
          <w:szCs w:val="24"/>
          <w:lang w:val="hr-HR"/>
        </w:rPr>
        <w:t>o</w:t>
      </w:r>
      <w:r w:rsidR="004E6ECA" w:rsidRPr="00342ABD">
        <w:rPr>
          <w:rFonts w:hAnsi="Times New Roman" w:ascii="Times New Roman"/>
          <w:szCs w:val="24"/>
          <w:lang w:val="hr-HR"/>
        </w:rPr>
        <w:t xml:space="preserve"> je pisano Izvješće o zatečenom stanju i postojanju razloga za otvaranje stečajnog postupka nad naznačenim dužnikom, izvješće je usmeno obrazložio na ročištu održanom radi utvrđivanja uvjeta o postojanju zakonskih razloga za otvaranje i provođenje stečajnog postupka. </w:t>
      </w:r>
    </w:p>
    <w:p w:rsidRDefault="004E6ECA" w:rsidP="00342ABD" w:rsidR="004E6EC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42ABD">
        <w:rPr>
          <w:rFonts w:hAnsi="Times New Roman" w:ascii="Times New Roman"/>
          <w:szCs w:val="24"/>
          <w:lang w:val="hr-HR"/>
        </w:rPr>
        <w:t xml:space="preserve">Pisanim putem na </w:t>
      </w:r>
      <w:proofErr w:type="spellStart"/>
      <w:r w:rsidRPr="00342ABD">
        <w:rPr>
          <w:rFonts w:hAnsi="Times New Roman" w:ascii="Times New Roman"/>
          <w:szCs w:val="24"/>
          <w:lang w:val="hr-HR"/>
        </w:rPr>
        <w:t>ovosudni</w:t>
      </w:r>
      <w:proofErr w:type="spellEnd"/>
      <w:r w:rsidRPr="00342ABD">
        <w:rPr>
          <w:rFonts w:hAnsi="Times New Roman" w:ascii="Times New Roman"/>
          <w:szCs w:val="24"/>
          <w:lang w:val="hr-HR"/>
        </w:rPr>
        <w:t xml:space="preserve"> </w:t>
      </w:r>
      <w:smartTag w:element="PersonName" w:uri="urn:schemas-microsoft-com:office:smarttags">
        <w:r w:rsidRPr="00342ABD">
          <w:rPr>
            <w:rFonts w:hAnsi="Times New Roman" w:ascii="Times New Roman"/>
            <w:szCs w:val="24"/>
            <w:lang w:val="hr-HR"/>
          </w:rPr>
          <w:t>spis</w:t>
        </w:r>
      </w:smartTag>
      <w:r w:rsidRPr="00342ABD">
        <w:rPr>
          <w:rFonts w:hAnsi="Times New Roman" w:ascii="Times New Roman"/>
          <w:szCs w:val="24"/>
          <w:lang w:val="hr-HR"/>
        </w:rPr>
        <w:t xml:space="preserve"> privremen</w:t>
      </w:r>
      <w:r w:rsidR="00342ABD" w:rsidRPr="00342ABD">
        <w:rPr>
          <w:rFonts w:hAnsi="Times New Roman" w:ascii="Times New Roman"/>
          <w:szCs w:val="24"/>
          <w:lang w:val="hr-HR"/>
        </w:rPr>
        <w:t xml:space="preserve">i stečajni upravitelj dostavio </w:t>
      </w:r>
      <w:r w:rsidRPr="00342ABD">
        <w:rPr>
          <w:rFonts w:hAnsi="Times New Roman" w:ascii="Times New Roman"/>
          <w:szCs w:val="24"/>
          <w:lang w:val="hr-HR"/>
        </w:rPr>
        <w:t>je prijedlog za nagradu, a u ime obavljenog posla u prethodnom postupku.</w:t>
      </w:r>
    </w:p>
    <w:p w:rsidRDefault="00913AD6" w:rsidP="00342ABD" w:rsidR="00913AD6" w:rsidRPr="00342AB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E6ECA" w:rsidP="004E6ECA" w:rsidR="004E6ECA">
      <w:pPr>
        <w:jc w:val="both"/>
        <w:rPr>
          <w:rFonts w:hAnsi="Times New Roman" w:ascii="Times New Roman"/>
          <w:szCs w:val="24"/>
          <w:lang w:val="hr-HR"/>
        </w:rPr>
      </w:pPr>
      <w:r w:rsidRPr="00342ABD">
        <w:rPr>
          <w:rFonts w:hAnsi="Times New Roman" w:ascii="Times New Roman"/>
          <w:szCs w:val="24"/>
          <w:lang w:val="hr-HR"/>
        </w:rPr>
        <w:tab/>
        <w:t>Izvršenim uvidom u spis, te uzimajući u obzir obavljeni posao privremen</w:t>
      </w:r>
      <w:r w:rsidR="00342ABD" w:rsidRPr="00342ABD">
        <w:rPr>
          <w:rFonts w:hAnsi="Times New Roman" w:ascii="Times New Roman"/>
          <w:szCs w:val="24"/>
          <w:lang w:val="hr-HR"/>
        </w:rPr>
        <w:t xml:space="preserve">og </w:t>
      </w:r>
      <w:r w:rsidRPr="00342ABD">
        <w:rPr>
          <w:rFonts w:hAnsi="Times New Roman" w:ascii="Times New Roman"/>
          <w:szCs w:val="24"/>
          <w:lang w:val="hr-HR"/>
        </w:rPr>
        <w:t>stečajn</w:t>
      </w:r>
      <w:r w:rsidR="00342ABD" w:rsidRPr="00342ABD">
        <w:rPr>
          <w:rFonts w:hAnsi="Times New Roman" w:ascii="Times New Roman"/>
          <w:szCs w:val="24"/>
          <w:lang w:val="hr-HR"/>
        </w:rPr>
        <w:t>og</w:t>
      </w:r>
      <w:r w:rsidRPr="00342ABD">
        <w:rPr>
          <w:rFonts w:hAnsi="Times New Roman" w:ascii="Times New Roman"/>
          <w:szCs w:val="24"/>
          <w:lang w:val="hr-HR"/>
        </w:rPr>
        <w:t xml:space="preserve"> upravitelj</w:t>
      </w:r>
      <w:r w:rsidR="00342ABD" w:rsidRPr="00342ABD">
        <w:rPr>
          <w:rFonts w:hAnsi="Times New Roman" w:ascii="Times New Roman"/>
          <w:szCs w:val="24"/>
          <w:lang w:val="hr-HR"/>
        </w:rPr>
        <w:t>a</w:t>
      </w:r>
      <w:r w:rsidRPr="00342ABD">
        <w:rPr>
          <w:rFonts w:hAnsi="Times New Roman" w:ascii="Times New Roman"/>
          <w:szCs w:val="24"/>
          <w:lang w:val="hr-HR"/>
        </w:rPr>
        <w:t>, sud je ocijenio da je zatražena nagrada primjerena obavljenom, pa je na temelj</w:t>
      </w:r>
      <w:r w:rsidR="00342ABD" w:rsidRPr="00342ABD">
        <w:rPr>
          <w:rFonts w:hAnsi="Times New Roman" w:ascii="Times New Roman"/>
          <w:szCs w:val="24"/>
          <w:lang w:val="hr-HR"/>
        </w:rPr>
        <w:t xml:space="preserve">u odredbe članka </w:t>
      </w:r>
      <w:r w:rsidR="001650D4">
        <w:rPr>
          <w:rFonts w:hAnsi="Times New Roman" w:ascii="Times New Roman"/>
          <w:szCs w:val="24"/>
          <w:lang w:val="hr-HR"/>
        </w:rPr>
        <w:t>94</w:t>
      </w:r>
      <w:r w:rsidR="00342ABD" w:rsidRPr="00342ABD">
        <w:rPr>
          <w:rFonts w:hAnsi="Times New Roman" w:ascii="Times New Roman"/>
          <w:szCs w:val="24"/>
          <w:lang w:val="hr-HR"/>
        </w:rPr>
        <w:t xml:space="preserve">. </w:t>
      </w:r>
      <w:r w:rsidR="001650D4">
        <w:rPr>
          <w:rFonts w:hAnsi="Times New Roman" w:ascii="Times New Roman"/>
          <w:szCs w:val="24"/>
          <w:lang w:val="hr-HR"/>
        </w:rPr>
        <w:t>st. 1. i 2.</w:t>
      </w:r>
      <w:r w:rsidR="00342ABD" w:rsidRPr="00342ABD">
        <w:rPr>
          <w:rFonts w:hAnsi="Times New Roman" w:ascii="Times New Roman"/>
          <w:szCs w:val="24"/>
          <w:lang w:val="hr-HR"/>
        </w:rPr>
        <w:t xml:space="preserve"> Stečajnog zakona</w:t>
      </w:r>
      <w:r w:rsidR="00342ABD" w:rsidRPr="00037498">
        <w:rPr>
          <w:rFonts w:hAnsi="Times New Roman" w:ascii="Times New Roman"/>
          <w:szCs w:val="24"/>
          <w:lang w:val="hr-HR"/>
        </w:rPr>
        <w:t xml:space="preserve"> (</w:t>
      </w:r>
      <w:proofErr w:type="spellStart"/>
      <w:r w:rsidR="00342ABD" w:rsidRPr="00342ABD">
        <w:rPr>
          <w:rFonts w:hAnsi="Times New Roman" w:ascii="Times New Roman"/>
          <w:szCs w:val="24"/>
        </w:rPr>
        <w:t>Narodne</w:t>
      </w:r>
      <w:proofErr w:type="spellEnd"/>
      <w:r w:rsidR="00342ABD" w:rsidRPr="0003749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42ABD" w:rsidRPr="00342ABD">
        <w:rPr>
          <w:rFonts w:hAnsi="Times New Roman" w:ascii="Times New Roman"/>
          <w:szCs w:val="24"/>
        </w:rPr>
        <w:t>novine</w:t>
      </w:r>
      <w:proofErr w:type="spellEnd"/>
      <w:r w:rsidR="00342ABD" w:rsidRPr="0003749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42ABD" w:rsidRPr="00342ABD">
        <w:rPr>
          <w:rFonts w:hAnsi="Times New Roman" w:ascii="Times New Roman"/>
          <w:szCs w:val="24"/>
        </w:rPr>
        <w:t>br</w:t>
      </w:r>
      <w:proofErr w:type="spellEnd"/>
      <w:r w:rsidR="00342ABD" w:rsidRPr="00037498">
        <w:rPr>
          <w:rFonts w:hAnsi="Times New Roman" w:ascii="Times New Roman"/>
          <w:szCs w:val="24"/>
          <w:lang w:val="hr-HR"/>
        </w:rPr>
        <w:t xml:space="preserve">. </w:t>
      </w:r>
      <w:r w:rsidR="001650D4">
        <w:rPr>
          <w:rFonts w:hAnsi="Times New Roman" w:ascii="Times New Roman"/>
          <w:szCs w:val="24"/>
          <w:lang w:val="hr-HR"/>
        </w:rPr>
        <w:t>71/15</w:t>
      </w:r>
      <w:r w:rsidR="00342ABD" w:rsidRPr="00037498">
        <w:rPr>
          <w:rFonts w:hAnsi="Times New Roman" w:ascii="Times New Roman"/>
          <w:szCs w:val="24"/>
          <w:lang w:val="hr-HR"/>
        </w:rPr>
        <w:t xml:space="preserve">;  - </w:t>
      </w:r>
      <w:proofErr w:type="spellStart"/>
      <w:r w:rsidR="00342ABD" w:rsidRPr="00342ABD">
        <w:rPr>
          <w:rFonts w:hAnsi="Times New Roman" w:ascii="Times New Roman"/>
          <w:szCs w:val="24"/>
        </w:rPr>
        <w:t>dalje</w:t>
      </w:r>
      <w:proofErr w:type="spellEnd"/>
      <w:r w:rsidR="00342ABD" w:rsidRPr="00037498">
        <w:rPr>
          <w:rFonts w:hAnsi="Times New Roman" w:ascii="Times New Roman"/>
          <w:szCs w:val="24"/>
          <w:lang w:val="hr-HR"/>
        </w:rPr>
        <w:t xml:space="preserve"> </w:t>
      </w:r>
      <w:r w:rsidR="00342ABD" w:rsidRPr="00342ABD">
        <w:rPr>
          <w:rFonts w:hAnsi="Times New Roman" w:ascii="Times New Roman"/>
          <w:szCs w:val="24"/>
        </w:rPr>
        <w:t>SZ</w:t>
      </w:r>
      <w:r w:rsidR="00342ABD" w:rsidRPr="00037498">
        <w:rPr>
          <w:rFonts w:hAnsi="Times New Roman" w:ascii="Times New Roman"/>
          <w:szCs w:val="24"/>
          <w:lang w:val="hr-HR"/>
        </w:rPr>
        <w:t>)</w:t>
      </w:r>
      <w:r w:rsidR="001650D4">
        <w:rPr>
          <w:rFonts w:hAnsi="Times New Roman" w:ascii="Times New Roman"/>
          <w:szCs w:val="24"/>
          <w:lang w:val="hr-HR"/>
        </w:rPr>
        <w:t xml:space="preserve">, te čl. 2. st. 1. i čl. 4. st 1. i 2. </w:t>
      </w:r>
      <w:r w:rsidR="00342ABD" w:rsidRPr="00037498">
        <w:rPr>
          <w:rFonts w:hAnsi="Times New Roman" w:ascii="Times New Roman"/>
          <w:szCs w:val="24"/>
          <w:lang w:val="hr-HR"/>
        </w:rPr>
        <w:t xml:space="preserve"> </w:t>
      </w:r>
      <w:r w:rsidR="00D6256D" w:rsidRPr="00342ABD">
        <w:rPr>
          <w:rFonts w:hAnsi="Times New Roman" w:ascii="Times New Roman"/>
          <w:szCs w:val="24"/>
          <w:lang w:val="hr-HR"/>
        </w:rPr>
        <w:t xml:space="preserve">Uredbe </w:t>
      </w:r>
      <w:r w:rsidRPr="00342ABD">
        <w:rPr>
          <w:rFonts w:hAnsi="Times New Roman" w:ascii="Times New Roman"/>
          <w:szCs w:val="24"/>
          <w:lang w:val="hr-HR"/>
        </w:rPr>
        <w:t xml:space="preserve">o kriterijima i načinu obračuna i plaćanja nagrada stečajnim upraviteljima (Narodne novine </w:t>
      </w:r>
      <w:r w:rsidR="001650D4">
        <w:rPr>
          <w:rFonts w:hAnsi="Times New Roman" w:ascii="Times New Roman"/>
          <w:szCs w:val="24"/>
          <w:lang w:val="hr-HR"/>
        </w:rPr>
        <w:t>105/15</w:t>
      </w:r>
      <w:r w:rsidRPr="00342ABD">
        <w:rPr>
          <w:rFonts w:hAnsi="Times New Roman" w:ascii="Times New Roman"/>
          <w:szCs w:val="24"/>
          <w:lang w:val="hr-HR"/>
        </w:rPr>
        <w:t>)</w:t>
      </w:r>
      <w:r w:rsidR="00F02C23">
        <w:rPr>
          <w:rFonts w:hAnsi="Times New Roman" w:ascii="Times New Roman"/>
          <w:szCs w:val="24"/>
          <w:lang w:val="hr-HR"/>
        </w:rPr>
        <w:t>, donio ovo rješenje.</w:t>
      </w:r>
    </w:p>
    <w:p w:rsidRDefault="00913AD6" w:rsidP="004E6ECA" w:rsidR="00913AD6">
      <w:pPr>
        <w:jc w:val="both"/>
        <w:rPr>
          <w:rFonts w:hAnsi="Times New Roman" w:ascii="Times New Roman"/>
          <w:szCs w:val="24"/>
          <w:lang w:val="hr-HR"/>
        </w:rPr>
      </w:pPr>
    </w:p>
    <w:p w:rsidRDefault="001650D4" w:rsidP="004E6ECA" w:rsidR="001650D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  <w:t xml:space="preserve">Nagrada privremenom stečajnom upravitelju isplatit će se </w:t>
      </w:r>
      <w:r w:rsidR="00913AD6">
        <w:rPr>
          <w:rFonts w:hAnsi="Times New Roman" w:ascii="Times New Roman"/>
          <w:szCs w:val="24"/>
          <w:lang w:val="hr-HR"/>
        </w:rPr>
        <w:t>iz uplaćenog dodatnog predujma u iznosu od 6.000,00 kn, a koji iznos je dužnik uplatio na depozitni račun Trgovačkog suda u Zagrebu, dana 25. siječnja 2017.</w:t>
      </w:r>
    </w:p>
    <w:p w:rsidRDefault="00342ABD" w:rsidP="006E422D" w:rsidR="00342ABD" w:rsidRPr="00342ABD">
      <w:pPr>
        <w:jc w:val="both"/>
        <w:rPr>
          <w:rFonts w:hAnsi="Times New Roman" w:ascii="Times New Roman"/>
          <w:szCs w:val="24"/>
          <w:lang w:val="hr-HR"/>
        </w:rPr>
      </w:pPr>
    </w:p>
    <w:p w:rsidRDefault="006E422D" w:rsidP="00FC3301" w:rsidR="006E422D" w:rsidRPr="00342ABD">
      <w:pPr>
        <w:jc w:val="center"/>
        <w:rPr>
          <w:rFonts w:hAnsi="Times New Roman" w:ascii="Times New Roman"/>
          <w:szCs w:val="24"/>
          <w:lang w:val="hr-HR"/>
        </w:rPr>
      </w:pPr>
      <w:r w:rsidRPr="00342ABD">
        <w:rPr>
          <w:rFonts w:hAnsi="Times New Roman" w:ascii="Times New Roman"/>
          <w:szCs w:val="24"/>
          <w:lang w:val="hr-HR"/>
        </w:rPr>
        <w:t>U Zagrebu</w:t>
      </w:r>
      <w:r w:rsidR="009274A1" w:rsidRPr="00342ABD">
        <w:rPr>
          <w:rFonts w:hAnsi="Times New Roman" w:ascii="Times New Roman"/>
          <w:szCs w:val="24"/>
          <w:lang w:val="hr-HR"/>
        </w:rPr>
        <w:t xml:space="preserve"> </w:t>
      </w:r>
      <w:r w:rsidR="00A63CC9">
        <w:rPr>
          <w:rFonts w:hAnsi="Times New Roman" w:ascii="Times New Roman"/>
          <w:szCs w:val="24"/>
          <w:lang w:val="hr-HR"/>
        </w:rPr>
        <w:t>4</w:t>
      </w:r>
      <w:r w:rsidR="008B2ACE">
        <w:rPr>
          <w:rFonts w:hAnsi="Times New Roman" w:ascii="Times New Roman"/>
          <w:szCs w:val="24"/>
          <w:lang w:val="hr-HR"/>
        </w:rPr>
        <w:t xml:space="preserve">. </w:t>
      </w:r>
      <w:r w:rsidR="00A63CC9">
        <w:rPr>
          <w:rFonts w:hAnsi="Times New Roman" w:ascii="Times New Roman"/>
          <w:szCs w:val="24"/>
          <w:lang w:val="hr-HR"/>
        </w:rPr>
        <w:t>svibnja</w:t>
      </w:r>
      <w:r w:rsidR="008B2ACE">
        <w:rPr>
          <w:rFonts w:hAnsi="Times New Roman" w:ascii="Times New Roman"/>
          <w:szCs w:val="24"/>
          <w:lang w:val="hr-HR"/>
        </w:rPr>
        <w:t xml:space="preserve"> 2017.</w:t>
      </w:r>
    </w:p>
    <w:p w:rsidRDefault="006E422D" w:rsidP="006E422D" w:rsidR="006E422D" w:rsidRPr="00342ABD">
      <w:pPr>
        <w:jc w:val="center"/>
        <w:rPr>
          <w:rFonts w:hAnsi="Times New Roman" w:ascii="Times New Roman"/>
          <w:szCs w:val="24"/>
          <w:lang w:val="hr-HR"/>
        </w:rPr>
      </w:pPr>
    </w:p>
    <w:p w:rsidRDefault="006E422D" w:rsidP="006E422D" w:rsidR="006E422D" w:rsidRPr="00342ABD">
      <w:pPr>
        <w:rPr>
          <w:rFonts w:hAnsi="Times New Roman" w:ascii="Times New Roman"/>
          <w:szCs w:val="24"/>
          <w:lang w:val="hr-HR"/>
        </w:rPr>
      </w:pPr>
      <w:r w:rsidRPr="00342ABD">
        <w:rPr>
          <w:rFonts w:hAnsi="Times New Roman" w:ascii="Times New Roman"/>
          <w:szCs w:val="24"/>
          <w:lang w:val="hr-HR"/>
        </w:rPr>
        <w:tab/>
      </w:r>
      <w:r w:rsidRPr="00342ABD">
        <w:rPr>
          <w:rFonts w:hAnsi="Times New Roman" w:ascii="Times New Roman"/>
          <w:szCs w:val="24"/>
          <w:lang w:val="hr-HR"/>
        </w:rPr>
        <w:tab/>
      </w:r>
      <w:r w:rsidRPr="00342ABD">
        <w:rPr>
          <w:rFonts w:hAnsi="Times New Roman" w:ascii="Times New Roman"/>
          <w:szCs w:val="24"/>
          <w:lang w:val="hr-HR"/>
        </w:rPr>
        <w:tab/>
      </w:r>
      <w:r w:rsidRPr="00342ABD">
        <w:rPr>
          <w:rFonts w:hAnsi="Times New Roman" w:ascii="Times New Roman"/>
          <w:szCs w:val="24"/>
          <w:lang w:val="hr-HR"/>
        </w:rPr>
        <w:tab/>
      </w:r>
      <w:r w:rsidRPr="00342ABD">
        <w:rPr>
          <w:rFonts w:hAnsi="Times New Roman" w:ascii="Times New Roman"/>
          <w:szCs w:val="24"/>
          <w:lang w:val="hr-HR"/>
        </w:rPr>
        <w:tab/>
      </w:r>
      <w:r w:rsidRPr="00342ABD">
        <w:rPr>
          <w:rFonts w:hAnsi="Times New Roman" w:ascii="Times New Roman"/>
          <w:szCs w:val="24"/>
          <w:lang w:val="hr-HR"/>
        </w:rPr>
        <w:tab/>
      </w:r>
      <w:r w:rsidRPr="00342ABD">
        <w:rPr>
          <w:rFonts w:hAnsi="Times New Roman" w:ascii="Times New Roman"/>
          <w:szCs w:val="24"/>
          <w:lang w:val="hr-HR"/>
        </w:rPr>
        <w:tab/>
      </w:r>
      <w:r w:rsidRPr="00342ABD">
        <w:rPr>
          <w:rFonts w:hAnsi="Times New Roman" w:ascii="Times New Roman"/>
          <w:szCs w:val="24"/>
          <w:lang w:val="hr-HR"/>
        </w:rPr>
        <w:tab/>
      </w:r>
      <w:r w:rsidR="0013457A" w:rsidRPr="00342ABD">
        <w:rPr>
          <w:rFonts w:hAnsi="Times New Roman" w:ascii="Times New Roman"/>
          <w:szCs w:val="24"/>
          <w:lang w:val="hr-HR"/>
        </w:rPr>
        <w:t xml:space="preserve">      </w:t>
      </w:r>
      <w:r w:rsidRPr="00342ABD">
        <w:rPr>
          <w:rFonts w:hAnsi="Times New Roman" w:ascii="Times New Roman"/>
          <w:szCs w:val="24"/>
          <w:lang w:val="hr-HR"/>
        </w:rPr>
        <w:t>S</w:t>
      </w:r>
      <w:r w:rsidR="0013457A" w:rsidRPr="00342ABD">
        <w:rPr>
          <w:rFonts w:hAnsi="Times New Roman" w:ascii="Times New Roman"/>
          <w:szCs w:val="24"/>
          <w:lang w:val="hr-HR"/>
        </w:rPr>
        <w:t xml:space="preserve"> </w:t>
      </w:r>
      <w:r w:rsidRPr="00342ABD">
        <w:rPr>
          <w:rFonts w:hAnsi="Times New Roman" w:ascii="Times New Roman"/>
          <w:szCs w:val="24"/>
          <w:lang w:val="hr-HR"/>
        </w:rPr>
        <w:t>U</w:t>
      </w:r>
      <w:r w:rsidR="0013457A" w:rsidRPr="00342ABD">
        <w:rPr>
          <w:rFonts w:hAnsi="Times New Roman" w:ascii="Times New Roman"/>
          <w:szCs w:val="24"/>
          <w:lang w:val="hr-HR"/>
        </w:rPr>
        <w:t xml:space="preserve"> </w:t>
      </w:r>
      <w:r w:rsidRPr="00342ABD">
        <w:rPr>
          <w:rFonts w:hAnsi="Times New Roman" w:ascii="Times New Roman"/>
          <w:szCs w:val="24"/>
          <w:lang w:val="hr-HR"/>
        </w:rPr>
        <w:t>D</w:t>
      </w:r>
      <w:r w:rsidR="0013457A" w:rsidRPr="00342ABD">
        <w:rPr>
          <w:rFonts w:hAnsi="Times New Roman" w:ascii="Times New Roman"/>
          <w:szCs w:val="24"/>
          <w:lang w:val="hr-HR"/>
        </w:rPr>
        <w:t xml:space="preserve"> </w:t>
      </w:r>
      <w:r w:rsidRPr="00342ABD">
        <w:rPr>
          <w:rFonts w:hAnsi="Times New Roman" w:ascii="Times New Roman"/>
          <w:szCs w:val="24"/>
          <w:lang w:val="hr-HR"/>
        </w:rPr>
        <w:t>A</w:t>
      </w:r>
      <w:r w:rsidR="0013457A" w:rsidRPr="00342ABD">
        <w:rPr>
          <w:rFonts w:hAnsi="Times New Roman" w:ascii="Times New Roman"/>
          <w:szCs w:val="24"/>
          <w:lang w:val="hr-HR"/>
        </w:rPr>
        <w:t xml:space="preserve"> </w:t>
      </w:r>
      <w:r w:rsidRPr="00342ABD">
        <w:rPr>
          <w:rFonts w:hAnsi="Times New Roman" w:ascii="Times New Roman"/>
          <w:szCs w:val="24"/>
          <w:lang w:val="hr-HR"/>
        </w:rPr>
        <w:t>C:</w:t>
      </w:r>
    </w:p>
    <w:p w:rsidRDefault="006E422D" w:rsidP="006E422D" w:rsidR="006E422D" w:rsidRPr="00342ABD">
      <w:pPr>
        <w:rPr>
          <w:rFonts w:hAnsi="Times New Roman" w:ascii="Times New Roman"/>
          <w:szCs w:val="24"/>
          <w:lang w:val="hr-HR"/>
        </w:rPr>
      </w:pPr>
    </w:p>
    <w:p w:rsidRDefault="006E422D" w:rsidP="006E422D" w:rsidR="00DC002E">
      <w:pPr>
        <w:rPr>
          <w:rFonts w:hAnsi="Times New Roman" w:ascii="Times New Roman"/>
          <w:szCs w:val="24"/>
          <w:lang w:val="hr-HR"/>
        </w:rPr>
      </w:pPr>
      <w:r w:rsidRPr="00342ABD">
        <w:rPr>
          <w:rFonts w:hAnsi="Times New Roman" w:ascii="Times New Roman"/>
          <w:szCs w:val="24"/>
          <w:lang w:val="hr-HR"/>
        </w:rPr>
        <w:tab/>
      </w:r>
      <w:r w:rsidRPr="00342ABD">
        <w:rPr>
          <w:rFonts w:hAnsi="Times New Roman" w:ascii="Times New Roman"/>
          <w:szCs w:val="24"/>
          <w:lang w:val="hr-HR"/>
        </w:rPr>
        <w:tab/>
      </w:r>
      <w:r w:rsidRPr="00342ABD">
        <w:rPr>
          <w:rFonts w:hAnsi="Times New Roman" w:ascii="Times New Roman"/>
          <w:szCs w:val="24"/>
          <w:lang w:val="hr-HR"/>
        </w:rPr>
        <w:tab/>
      </w:r>
      <w:r w:rsidRPr="00342ABD">
        <w:rPr>
          <w:rFonts w:hAnsi="Times New Roman" w:ascii="Times New Roman"/>
          <w:szCs w:val="24"/>
          <w:lang w:val="hr-HR"/>
        </w:rPr>
        <w:tab/>
      </w:r>
      <w:r w:rsidRPr="00342ABD">
        <w:rPr>
          <w:rFonts w:hAnsi="Times New Roman" w:ascii="Times New Roman"/>
          <w:szCs w:val="24"/>
          <w:lang w:val="hr-HR"/>
        </w:rPr>
        <w:tab/>
      </w:r>
      <w:r w:rsidRPr="00342ABD">
        <w:rPr>
          <w:rFonts w:hAnsi="Times New Roman" w:ascii="Times New Roman"/>
          <w:szCs w:val="24"/>
          <w:lang w:val="hr-HR"/>
        </w:rPr>
        <w:tab/>
      </w:r>
      <w:r w:rsidRPr="00342ABD">
        <w:rPr>
          <w:rFonts w:hAnsi="Times New Roman" w:ascii="Times New Roman"/>
          <w:szCs w:val="24"/>
          <w:lang w:val="hr-HR"/>
        </w:rPr>
        <w:tab/>
      </w:r>
      <w:r w:rsidRPr="00342ABD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FC543F">
        <w:rPr>
          <w:rFonts w:hAnsi="Times New Roman" w:ascii="Times New Roman"/>
          <w:szCs w:val="24"/>
          <w:lang w:val="hr-HR"/>
        </w:rPr>
        <w:t>, v.r.</w:t>
      </w:r>
    </w:p>
    <w:p w:rsidRDefault="006A1BE4" w:rsidP="006E422D" w:rsidR="006A1BE4">
      <w:pPr>
        <w:rPr>
          <w:rFonts w:hAnsi="Times New Roman" w:ascii="Times New Roman"/>
          <w:szCs w:val="24"/>
          <w:lang w:val="hr-HR"/>
        </w:rPr>
      </w:pPr>
    </w:p>
    <w:p w:rsidRDefault="006A1BE4" w:rsidR="006A1BE4" w:rsidRPr="00037498">
      <w:pPr>
        <w:rPr>
          <w:lang w:val="hr-HR"/>
        </w:rPr>
      </w:pPr>
    </w:p>
    <w:p w:rsidRDefault="009274A1" w:rsidP="006E422D" w:rsidR="006E422D" w:rsidRPr="00342ABD">
      <w:pPr>
        <w:jc w:val="both"/>
        <w:rPr>
          <w:rFonts w:hAnsi="Times New Roman" w:ascii="Times New Roman"/>
          <w:szCs w:val="24"/>
          <w:lang w:val="hr-HR"/>
        </w:rPr>
      </w:pPr>
      <w:r w:rsidRPr="00342ABD">
        <w:rPr>
          <w:rFonts w:hAnsi="Times New Roman" w:ascii="Times New Roman"/>
          <w:szCs w:val="24"/>
          <w:lang w:val="hr-HR"/>
        </w:rPr>
        <w:t>UPUTA</w:t>
      </w:r>
      <w:r w:rsidR="006E422D" w:rsidRPr="00342ABD">
        <w:rPr>
          <w:rFonts w:hAnsi="Times New Roman" w:ascii="Times New Roman"/>
          <w:szCs w:val="24"/>
          <w:lang w:val="hr-HR"/>
        </w:rPr>
        <w:t xml:space="preserve"> O PRAVNOM LIJEKU:</w:t>
      </w:r>
    </w:p>
    <w:p w:rsidRDefault="006E422D" w:rsidP="00EE0BAB" w:rsidR="00925D3B">
      <w:pPr>
        <w:jc w:val="both"/>
        <w:rPr>
          <w:rFonts w:hAnsi="Times New Roman" w:ascii="Times New Roman"/>
          <w:szCs w:val="24"/>
          <w:lang w:val="hr-HR"/>
        </w:rPr>
      </w:pPr>
      <w:r w:rsidRPr="00342ABD">
        <w:rPr>
          <w:rFonts w:hAnsi="Times New Roman" w:ascii="Times New Roman"/>
          <w:szCs w:val="24"/>
          <w:lang w:val="hr-HR"/>
        </w:rPr>
        <w:t xml:space="preserve">Protiv ovog rješenja </w:t>
      </w:r>
      <w:r w:rsidR="00925D3B">
        <w:rPr>
          <w:rFonts w:hAnsi="Times New Roman" w:ascii="Times New Roman"/>
          <w:szCs w:val="24"/>
          <w:lang w:val="hr-HR"/>
        </w:rPr>
        <w:t xml:space="preserve">pravo na žalbu </w:t>
      </w:r>
      <w:r w:rsidR="00925D3B" w:rsidRPr="00342ABD">
        <w:rPr>
          <w:rFonts w:hAnsi="Times New Roman" w:ascii="Times New Roman"/>
          <w:szCs w:val="24"/>
          <w:lang w:val="hr-HR"/>
        </w:rPr>
        <w:t xml:space="preserve">imaju stečajni upravitelj, dužnik pojedinac i svaki stečajni vjerovnik (članak </w:t>
      </w:r>
      <w:r w:rsidR="00925D3B">
        <w:rPr>
          <w:rFonts w:hAnsi="Times New Roman" w:ascii="Times New Roman"/>
          <w:szCs w:val="24"/>
          <w:lang w:val="hr-HR"/>
        </w:rPr>
        <w:t>94. stavak 5.</w:t>
      </w:r>
      <w:r w:rsidR="00925D3B" w:rsidRPr="00342ABD">
        <w:rPr>
          <w:rFonts w:hAnsi="Times New Roman" w:ascii="Times New Roman"/>
          <w:szCs w:val="24"/>
          <w:lang w:val="hr-HR"/>
        </w:rPr>
        <w:t xml:space="preserve"> S</w:t>
      </w:r>
      <w:r w:rsidR="00925D3B">
        <w:rPr>
          <w:rFonts w:hAnsi="Times New Roman" w:ascii="Times New Roman"/>
          <w:szCs w:val="24"/>
          <w:lang w:val="hr-HR"/>
        </w:rPr>
        <w:t>Z-a</w:t>
      </w:r>
      <w:r w:rsidR="00925D3B" w:rsidRPr="00342ABD">
        <w:rPr>
          <w:rFonts w:hAnsi="Times New Roman" w:ascii="Times New Roman"/>
          <w:szCs w:val="24"/>
          <w:lang w:val="hr-HR"/>
        </w:rPr>
        <w:t>).</w:t>
      </w:r>
      <w:r w:rsidR="00925D3B">
        <w:rPr>
          <w:rFonts w:hAnsi="Times New Roman" w:ascii="Times New Roman"/>
          <w:szCs w:val="24"/>
          <w:lang w:val="hr-HR"/>
        </w:rPr>
        <w:t xml:space="preserve"> </w:t>
      </w:r>
      <w:r w:rsidR="00925D3B" w:rsidRPr="00342ABD">
        <w:rPr>
          <w:rFonts w:hAnsi="Times New Roman" w:ascii="Times New Roman"/>
          <w:szCs w:val="24"/>
          <w:lang w:val="hr-HR"/>
        </w:rPr>
        <w:t>Žalba se podnosi Visokom trgovačkom sudu RH, a putem Trgovačkog suda u Zagrebu.</w:t>
      </w:r>
    </w:p>
    <w:p w:rsidRDefault="00FC543F" w:rsidR="00FC543F" w:rsidRPr="00FC543F">
      <w:pPr>
        <w:rPr>
          <w:rFonts w:hAnsi="Times New Roman" w:ascii="Times New Roman"/>
        </w:rPr>
      </w:pPr>
      <w:proofErr w:type="spellStart"/>
      <w:r w:rsidRPr="00FC543F">
        <w:rPr>
          <w:rFonts w:hAnsi="Times New Roman" w:ascii="Times New Roman"/>
        </w:rPr>
        <w:t>Za</w:t>
      </w:r>
      <w:proofErr w:type="spellEnd"/>
      <w:r w:rsidRPr="00FC543F">
        <w:rPr>
          <w:rFonts w:hAnsi="Times New Roman" w:ascii="Times New Roman"/>
        </w:rPr>
        <w:t xml:space="preserve"> </w:t>
      </w:r>
      <w:proofErr w:type="spellStart"/>
      <w:r w:rsidRPr="00FC543F">
        <w:rPr>
          <w:rFonts w:hAnsi="Times New Roman" w:ascii="Times New Roman"/>
        </w:rPr>
        <w:t>točnost</w:t>
      </w:r>
      <w:proofErr w:type="spellEnd"/>
      <w:r w:rsidRPr="00FC543F">
        <w:rPr>
          <w:rFonts w:hAnsi="Times New Roman" w:ascii="Times New Roman"/>
        </w:rPr>
        <w:t xml:space="preserve"> </w:t>
      </w:r>
      <w:proofErr w:type="spellStart"/>
      <w:r w:rsidRPr="00FC543F">
        <w:rPr>
          <w:rFonts w:hAnsi="Times New Roman" w:ascii="Times New Roman"/>
        </w:rPr>
        <w:t>otpravka</w:t>
      </w:r>
      <w:proofErr w:type="spellEnd"/>
      <w:r w:rsidRPr="00FC543F">
        <w:rPr>
          <w:rFonts w:hAnsi="Times New Roman" w:ascii="Times New Roman"/>
        </w:rPr>
        <w:t xml:space="preserve"> – </w:t>
      </w:r>
      <w:proofErr w:type="spellStart"/>
      <w:r w:rsidRPr="00FC543F">
        <w:rPr>
          <w:rFonts w:hAnsi="Times New Roman" w:ascii="Times New Roman"/>
        </w:rPr>
        <w:t>ovlašteni</w:t>
      </w:r>
      <w:proofErr w:type="spellEnd"/>
      <w:r w:rsidRPr="00FC543F">
        <w:rPr>
          <w:rFonts w:hAnsi="Times New Roman" w:ascii="Times New Roman"/>
        </w:rPr>
        <w:t xml:space="preserve"> </w:t>
      </w:r>
      <w:proofErr w:type="spellStart"/>
      <w:r w:rsidRPr="00FC543F">
        <w:rPr>
          <w:rFonts w:hAnsi="Times New Roman" w:ascii="Times New Roman"/>
        </w:rPr>
        <w:t>službenik</w:t>
      </w:r>
      <w:proofErr w:type="spellEnd"/>
      <w:r w:rsidRPr="00FC543F">
        <w:rPr>
          <w:rFonts w:hAnsi="Times New Roman" w:ascii="Times New Roman"/>
        </w:rPr>
        <w:t>:</w:t>
      </w:r>
    </w:p>
    <w:p w:rsidRDefault="00FC543F" w:rsidR="00FC543F" w:rsidRPr="00FC543F">
      <w:pPr>
        <w:rPr>
          <w:rFonts w:hAnsi="Times New Roman" w:ascii="Times New Roman"/>
        </w:rPr>
      </w:pPr>
      <w:r w:rsidRPr="00FC543F">
        <w:rPr>
          <w:rFonts w:hAnsi="Times New Roman" w:ascii="Times New Roman"/>
        </w:rPr>
        <w:t xml:space="preserve">              Valentina </w:t>
      </w:r>
      <w:proofErr w:type="spellStart"/>
      <w:r w:rsidRPr="00FC543F">
        <w:rPr>
          <w:rFonts w:hAnsi="Times New Roman" w:ascii="Times New Roman"/>
        </w:rPr>
        <w:t>Kranjčić</w:t>
      </w:r>
      <w:proofErr w:type="spellEnd"/>
    </w:p>
    <w:p w:rsidRDefault="00925D3B" w:rsidP="00EE0BAB" w:rsidR="00925D3B">
      <w:pPr>
        <w:jc w:val="both"/>
        <w:rPr>
          <w:rFonts w:hAnsi="Times New Roman" w:ascii="Times New Roman"/>
          <w:szCs w:val="24"/>
          <w:lang w:val="hr-HR"/>
        </w:rPr>
      </w:pPr>
    </w:p>
    <w:p w:rsidRDefault="00621455" w:rsidP="00EE0BAB" w:rsidR="00621455" w:rsidRPr="00342ABD">
      <w:pPr>
        <w:jc w:val="both"/>
        <w:rPr>
          <w:rFonts w:hAnsi="Times New Roman" w:ascii="Times New Roman"/>
          <w:szCs w:val="24"/>
          <w:lang w:val="hr-HR"/>
        </w:rPr>
      </w:pPr>
    </w:p>
    <w:p w:rsidRDefault="009D138D" w:rsidP="00EE0BAB" w:rsidR="009D138D" w:rsidRPr="00342ABD">
      <w:pPr>
        <w:jc w:val="both"/>
        <w:rPr>
          <w:rFonts w:hAnsi="Times New Roman" w:ascii="Times New Roman"/>
          <w:szCs w:val="24"/>
          <w:lang w:val="hr-HR"/>
        </w:rPr>
      </w:pPr>
    </w:p>
    <w:p w:rsidRDefault="009274A1" w:rsidP="00EE0BAB" w:rsidR="0096630E" w:rsidRPr="00FC543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C543F">
        <w:rPr>
          <w:rFonts w:hAnsi="Times New Roman" w:ascii="Times New Roman"/>
          <w:color w:val="FFFFFF"/>
          <w:szCs w:val="24"/>
          <w:lang w:val="hr-HR"/>
        </w:rPr>
        <w:t>DNA:</w:t>
      </w:r>
      <w:bookmarkStart w:name="_GoBack" w:id="0"/>
      <w:bookmarkEnd w:id="0"/>
    </w:p>
    <w:p w:rsidRDefault="009274A1" w:rsidP="009274A1" w:rsidR="009274A1" w:rsidRPr="00FC543F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C543F">
        <w:rPr>
          <w:rFonts w:hAnsi="Times New Roman" w:ascii="Times New Roman"/>
          <w:color w:val="FFFFFF"/>
          <w:szCs w:val="24"/>
          <w:lang w:val="hr-HR"/>
        </w:rPr>
        <w:t>stečajn</w:t>
      </w:r>
      <w:r w:rsidR="00262265" w:rsidRPr="00FC543F">
        <w:rPr>
          <w:rFonts w:hAnsi="Times New Roman" w:ascii="Times New Roman"/>
          <w:color w:val="FFFFFF"/>
          <w:szCs w:val="24"/>
          <w:lang w:val="hr-HR"/>
        </w:rPr>
        <w:t>i</w:t>
      </w:r>
      <w:r w:rsidRPr="00FC543F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</w:p>
    <w:p w:rsidRDefault="0021082F" w:rsidP="009274A1" w:rsidR="0021082F" w:rsidRPr="00FC543F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C543F">
        <w:rPr>
          <w:rFonts w:hAnsi="Times New Roman" w:ascii="Times New Roman"/>
          <w:color w:val="FFFFFF"/>
          <w:szCs w:val="24"/>
          <w:lang w:val="hr-HR"/>
        </w:rPr>
        <w:t>e-oglasna ploča suda 8 dana</w:t>
      </w:r>
    </w:p>
    <w:p w:rsidRDefault="00342ABD" w:rsidP="009274A1" w:rsidR="00342ABD" w:rsidRPr="00FC543F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9274A1" w:rsidP="009274A1" w:rsidR="009274A1" w:rsidRPr="00342ABD">
      <w:pPr>
        <w:jc w:val="both"/>
        <w:rPr>
          <w:rFonts w:hAnsi="Times New Roman" w:ascii="Times New Roman"/>
          <w:szCs w:val="24"/>
          <w:lang w:val="hr-HR"/>
        </w:rPr>
      </w:pPr>
    </w:p>
    <w:sectPr w:rsidSect="0013457A" w:rsidR="009274A1" w:rsidRPr="00342ABD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701" w:bottom="1618" w:right="146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2A2" w:rsidR="007D42A2">
      <w:r>
        <w:separator/>
      </w:r>
    </w:p>
  </w:endnote>
  <w:endnote w:id="0" w:type="continuationSeparator">
    <w:p w:rsidRDefault="007D42A2" w:rsidR="007D4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317D8E" w:rsidR="000D2E7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2E7E" w:rsidP="0083615E" w:rsidR="000D2E7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83615E" w:rsidR="000D2E7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2A2" w:rsidR="007D42A2">
      <w:r>
        <w:separator/>
      </w:r>
    </w:p>
  </w:footnote>
  <w:footnote w:id="0" w:type="continuationSeparator">
    <w:p w:rsidRDefault="007D42A2" w:rsidR="007D42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FB167D" w:rsidR="000D2E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4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7E" w:rsidR="000D2E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FB167D" w:rsidR="000D2E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4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7E" w:rsidR="000D2E7E">
    <w:pPr>
      <w:pStyle w:val="Zaglavlje"/>
      <w:rPr>
        <w:rFonts w:cs="Arial"/>
        <w:sz w:val="22"/>
        <w:szCs w:val="22"/>
        <w:lang w:val="hr-HR"/>
      </w:rPr>
    </w:pPr>
  </w:p>
  <w:p w:rsidRDefault="000D2E7E" w:rsidP="001F4932" w:rsidR="000D2E7E" w:rsidRPr="00342ABD">
    <w:pPr>
      <w:pStyle w:val="Zaglavlje"/>
      <w:jc w:val="right"/>
      <w:rPr>
        <w:rFonts w:hAnsi="Times New Roman" w:ascii="Times New Roman"/>
        <w:szCs w:val="24"/>
        <w:lang w:val="hr-HR"/>
      </w:rPr>
    </w:pPr>
    <w:r w:rsidRPr="00342ABD">
      <w:rPr>
        <w:rFonts w:hAnsi="Times New Roman" w:ascii="Times New Roman"/>
        <w:szCs w:val="24"/>
        <w:lang w:val="hr-HR"/>
      </w:rPr>
      <w:t>20 St-</w:t>
    </w:r>
    <w:r w:rsidR="00A63CC9">
      <w:rPr>
        <w:rFonts w:hAnsi="Times New Roman" w:ascii="Times New Roman"/>
        <w:szCs w:val="24"/>
        <w:lang w:val="hr-HR"/>
      </w:rPr>
      <w:t>5120/15</w:t>
    </w:r>
    <w:r w:rsidR="008D019B" w:rsidRPr="00342ABD">
      <w:rPr>
        <w:rFonts w:hAnsi="Times New Roman" w:ascii="Times New Roman"/>
        <w:szCs w:val="24"/>
        <w:lang w:val="hr-HR"/>
      </w:rPr>
      <w:t>-</w:t>
    </w:r>
  </w:p>
  <w:p w:rsidRDefault="000D2E7E" w:rsidP="001F4932" w:rsidR="000D2E7E">
    <w:pPr>
      <w:pStyle w:val="Zaglavlje"/>
      <w:jc w:val="right"/>
      <w:rPr>
        <w:rFonts w:cs="Arial"/>
        <w:sz w:val="22"/>
        <w:szCs w:val="22"/>
        <w:lang w:val="hr-HR"/>
      </w:rPr>
    </w:pPr>
  </w:p>
  <w:p w:rsidRDefault="000D2E7E" w:rsidP="001F4932" w:rsidR="000D2E7E" w:rsidRPr="001F4932">
    <w:pPr>
      <w:pStyle w:val="Zaglavlje"/>
      <w:jc w:val="right"/>
      <w:rPr>
        <w:rFonts w:cs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73F02"/>
    <w:multiLevelType w:val="hybridMultilevel"/>
    <w:tmpl w:val="0666C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A67979"/>
    <w:multiLevelType w:val="hybridMultilevel"/>
    <w:tmpl w:val="C338D3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EE1E08"/>
    <w:multiLevelType w:val="hybridMultilevel"/>
    <w:tmpl w:val="570836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0E516B"/>
    <w:multiLevelType w:val="hybridMultilevel"/>
    <w:tmpl w:val="7F6E35AE"/>
    <w:lvl w:tplc="BF78D9B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4A34631"/>
    <w:multiLevelType w:val="hybridMultilevel"/>
    <w:tmpl w:val="AA32EB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B25027"/>
    <w:multiLevelType w:val="hybridMultilevel"/>
    <w:tmpl w:val="4CFE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03198"/>
    <w:rsid w:val="00006225"/>
    <w:rsid w:val="000203DA"/>
    <w:rsid w:val="00024D84"/>
    <w:rsid w:val="000256D5"/>
    <w:rsid w:val="000262C4"/>
    <w:rsid w:val="00036C29"/>
    <w:rsid w:val="00037498"/>
    <w:rsid w:val="00040FF2"/>
    <w:rsid w:val="00051733"/>
    <w:rsid w:val="00052AC1"/>
    <w:rsid w:val="000570A9"/>
    <w:rsid w:val="000669A2"/>
    <w:rsid w:val="00071D3C"/>
    <w:rsid w:val="00074D8E"/>
    <w:rsid w:val="000755B3"/>
    <w:rsid w:val="000827DA"/>
    <w:rsid w:val="00083424"/>
    <w:rsid w:val="00090E19"/>
    <w:rsid w:val="00093532"/>
    <w:rsid w:val="00094376"/>
    <w:rsid w:val="000A37A9"/>
    <w:rsid w:val="000A5DAE"/>
    <w:rsid w:val="000B15AB"/>
    <w:rsid w:val="000B62B8"/>
    <w:rsid w:val="000C1009"/>
    <w:rsid w:val="000C30A1"/>
    <w:rsid w:val="000D07CE"/>
    <w:rsid w:val="000D2E7E"/>
    <w:rsid w:val="000D3377"/>
    <w:rsid w:val="000D6BFA"/>
    <w:rsid w:val="000D6E02"/>
    <w:rsid w:val="000D7D74"/>
    <w:rsid w:val="000E34EB"/>
    <w:rsid w:val="000F081B"/>
    <w:rsid w:val="000F09A6"/>
    <w:rsid w:val="000F0A5E"/>
    <w:rsid w:val="000F1010"/>
    <w:rsid w:val="00100890"/>
    <w:rsid w:val="0010515A"/>
    <w:rsid w:val="00105571"/>
    <w:rsid w:val="00105894"/>
    <w:rsid w:val="00106263"/>
    <w:rsid w:val="00106D7F"/>
    <w:rsid w:val="0010760B"/>
    <w:rsid w:val="001111B5"/>
    <w:rsid w:val="001132AA"/>
    <w:rsid w:val="00113F48"/>
    <w:rsid w:val="001326BD"/>
    <w:rsid w:val="00133427"/>
    <w:rsid w:val="0013457A"/>
    <w:rsid w:val="00134C1D"/>
    <w:rsid w:val="00135836"/>
    <w:rsid w:val="0013599D"/>
    <w:rsid w:val="001365E7"/>
    <w:rsid w:val="00137156"/>
    <w:rsid w:val="0013731A"/>
    <w:rsid w:val="0014128F"/>
    <w:rsid w:val="00155114"/>
    <w:rsid w:val="001632BC"/>
    <w:rsid w:val="001650D4"/>
    <w:rsid w:val="0016594E"/>
    <w:rsid w:val="001669C2"/>
    <w:rsid w:val="0017094F"/>
    <w:rsid w:val="001736F7"/>
    <w:rsid w:val="00174FA3"/>
    <w:rsid w:val="00175347"/>
    <w:rsid w:val="001827D4"/>
    <w:rsid w:val="001831AE"/>
    <w:rsid w:val="001868F9"/>
    <w:rsid w:val="00186A5F"/>
    <w:rsid w:val="001873F3"/>
    <w:rsid w:val="00191A70"/>
    <w:rsid w:val="001A2A35"/>
    <w:rsid w:val="001A31D6"/>
    <w:rsid w:val="001A3F92"/>
    <w:rsid w:val="001A789B"/>
    <w:rsid w:val="001A7B8B"/>
    <w:rsid w:val="001B1B61"/>
    <w:rsid w:val="001B24DB"/>
    <w:rsid w:val="001C0696"/>
    <w:rsid w:val="001C5B9A"/>
    <w:rsid w:val="001D5547"/>
    <w:rsid w:val="001D6C68"/>
    <w:rsid w:val="001D6E76"/>
    <w:rsid w:val="001D7DFE"/>
    <w:rsid w:val="001E054B"/>
    <w:rsid w:val="001F3C6A"/>
    <w:rsid w:val="001F4932"/>
    <w:rsid w:val="001F5469"/>
    <w:rsid w:val="00205761"/>
    <w:rsid w:val="0021082F"/>
    <w:rsid w:val="002129DE"/>
    <w:rsid w:val="0021526A"/>
    <w:rsid w:val="00217A23"/>
    <w:rsid w:val="00224298"/>
    <w:rsid w:val="002278E7"/>
    <w:rsid w:val="0023556B"/>
    <w:rsid w:val="00242F10"/>
    <w:rsid w:val="00252C8A"/>
    <w:rsid w:val="0025300A"/>
    <w:rsid w:val="002569F6"/>
    <w:rsid w:val="00261EA1"/>
    <w:rsid w:val="00262265"/>
    <w:rsid w:val="00266EDE"/>
    <w:rsid w:val="00272036"/>
    <w:rsid w:val="0027277D"/>
    <w:rsid w:val="00273678"/>
    <w:rsid w:val="00285D2E"/>
    <w:rsid w:val="002878AA"/>
    <w:rsid w:val="00291C7B"/>
    <w:rsid w:val="002939EF"/>
    <w:rsid w:val="00295C36"/>
    <w:rsid w:val="002978FD"/>
    <w:rsid w:val="002A2FBB"/>
    <w:rsid w:val="002A5002"/>
    <w:rsid w:val="002A6F53"/>
    <w:rsid w:val="002B0352"/>
    <w:rsid w:val="002B13C3"/>
    <w:rsid w:val="002B1BDF"/>
    <w:rsid w:val="002B3EE9"/>
    <w:rsid w:val="002B77CA"/>
    <w:rsid w:val="002C485C"/>
    <w:rsid w:val="002C5038"/>
    <w:rsid w:val="002D07C5"/>
    <w:rsid w:val="002D1726"/>
    <w:rsid w:val="002D3CB8"/>
    <w:rsid w:val="002D4092"/>
    <w:rsid w:val="002E1E5C"/>
    <w:rsid w:val="002E59E8"/>
    <w:rsid w:val="002E6DC4"/>
    <w:rsid w:val="002E7A58"/>
    <w:rsid w:val="002F2100"/>
    <w:rsid w:val="002F594D"/>
    <w:rsid w:val="00300F8A"/>
    <w:rsid w:val="00304A17"/>
    <w:rsid w:val="00304AAF"/>
    <w:rsid w:val="003157AC"/>
    <w:rsid w:val="00317D8E"/>
    <w:rsid w:val="0032091F"/>
    <w:rsid w:val="003261C8"/>
    <w:rsid w:val="003330CD"/>
    <w:rsid w:val="0034105C"/>
    <w:rsid w:val="00342ABD"/>
    <w:rsid w:val="00343A51"/>
    <w:rsid w:val="00350E44"/>
    <w:rsid w:val="003631AA"/>
    <w:rsid w:val="003644A9"/>
    <w:rsid w:val="003653AE"/>
    <w:rsid w:val="00370333"/>
    <w:rsid w:val="00371255"/>
    <w:rsid w:val="003714AA"/>
    <w:rsid w:val="003738DC"/>
    <w:rsid w:val="0037538D"/>
    <w:rsid w:val="00383BC1"/>
    <w:rsid w:val="00390E42"/>
    <w:rsid w:val="00391F58"/>
    <w:rsid w:val="00393FB9"/>
    <w:rsid w:val="00397BCB"/>
    <w:rsid w:val="003A4693"/>
    <w:rsid w:val="003A69BB"/>
    <w:rsid w:val="003B04A8"/>
    <w:rsid w:val="003B260C"/>
    <w:rsid w:val="003B36EB"/>
    <w:rsid w:val="003B4C46"/>
    <w:rsid w:val="003B767B"/>
    <w:rsid w:val="003C311E"/>
    <w:rsid w:val="003C6D33"/>
    <w:rsid w:val="003C7B6E"/>
    <w:rsid w:val="003E1EE7"/>
    <w:rsid w:val="003E229D"/>
    <w:rsid w:val="003F1628"/>
    <w:rsid w:val="003F3631"/>
    <w:rsid w:val="003F706E"/>
    <w:rsid w:val="00400BAB"/>
    <w:rsid w:val="0040390A"/>
    <w:rsid w:val="004074ED"/>
    <w:rsid w:val="004112AD"/>
    <w:rsid w:val="004115BD"/>
    <w:rsid w:val="00411F78"/>
    <w:rsid w:val="00412EE6"/>
    <w:rsid w:val="00413F70"/>
    <w:rsid w:val="004158B3"/>
    <w:rsid w:val="00416CFF"/>
    <w:rsid w:val="00417B90"/>
    <w:rsid w:val="004219DA"/>
    <w:rsid w:val="00421DE8"/>
    <w:rsid w:val="004300C3"/>
    <w:rsid w:val="00434A70"/>
    <w:rsid w:val="00441EFA"/>
    <w:rsid w:val="0044316F"/>
    <w:rsid w:val="0044330E"/>
    <w:rsid w:val="00444957"/>
    <w:rsid w:val="00445D3C"/>
    <w:rsid w:val="004464D6"/>
    <w:rsid w:val="004505C1"/>
    <w:rsid w:val="00452A33"/>
    <w:rsid w:val="00460343"/>
    <w:rsid w:val="004642D7"/>
    <w:rsid w:val="0047418A"/>
    <w:rsid w:val="00480053"/>
    <w:rsid w:val="00483898"/>
    <w:rsid w:val="00487FD0"/>
    <w:rsid w:val="004926EA"/>
    <w:rsid w:val="00492CD3"/>
    <w:rsid w:val="00494574"/>
    <w:rsid w:val="00494810"/>
    <w:rsid w:val="004A04D2"/>
    <w:rsid w:val="004A0BF7"/>
    <w:rsid w:val="004A4742"/>
    <w:rsid w:val="004A77A9"/>
    <w:rsid w:val="004B2F43"/>
    <w:rsid w:val="004B3A9A"/>
    <w:rsid w:val="004B69B8"/>
    <w:rsid w:val="004B7C4C"/>
    <w:rsid w:val="004D05B8"/>
    <w:rsid w:val="004D38C1"/>
    <w:rsid w:val="004D39E6"/>
    <w:rsid w:val="004E2615"/>
    <w:rsid w:val="004E32C8"/>
    <w:rsid w:val="004E383A"/>
    <w:rsid w:val="004E4630"/>
    <w:rsid w:val="004E69CB"/>
    <w:rsid w:val="004E6ECA"/>
    <w:rsid w:val="004F4B14"/>
    <w:rsid w:val="004F6DEF"/>
    <w:rsid w:val="005001BC"/>
    <w:rsid w:val="00514926"/>
    <w:rsid w:val="005224A6"/>
    <w:rsid w:val="005271FB"/>
    <w:rsid w:val="0053136B"/>
    <w:rsid w:val="00536EF4"/>
    <w:rsid w:val="00546644"/>
    <w:rsid w:val="005507B6"/>
    <w:rsid w:val="0055255C"/>
    <w:rsid w:val="00552E22"/>
    <w:rsid w:val="00557E4B"/>
    <w:rsid w:val="00564560"/>
    <w:rsid w:val="00564ED7"/>
    <w:rsid w:val="00566544"/>
    <w:rsid w:val="00566D41"/>
    <w:rsid w:val="005712C4"/>
    <w:rsid w:val="005727FD"/>
    <w:rsid w:val="00572929"/>
    <w:rsid w:val="00575469"/>
    <w:rsid w:val="0058082B"/>
    <w:rsid w:val="005859F3"/>
    <w:rsid w:val="005A1BEA"/>
    <w:rsid w:val="005A4040"/>
    <w:rsid w:val="005A6215"/>
    <w:rsid w:val="005A7E15"/>
    <w:rsid w:val="005C643E"/>
    <w:rsid w:val="005D06D9"/>
    <w:rsid w:val="005D6BFE"/>
    <w:rsid w:val="005E3EDC"/>
    <w:rsid w:val="005F3AD1"/>
    <w:rsid w:val="005F5F5A"/>
    <w:rsid w:val="00600C45"/>
    <w:rsid w:val="006026EC"/>
    <w:rsid w:val="0060335A"/>
    <w:rsid w:val="0060640A"/>
    <w:rsid w:val="00611B93"/>
    <w:rsid w:val="00617D89"/>
    <w:rsid w:val="00621455"/>
    <w:rsid w:val="00624ABC"/>
    <w:rsid w:val="00624D3D"/>
    <w:rsid w:val="006311C9"/>
    <w:rsid w:val="00632992"/>
    <w:rsid w:val="00636461"/>
    <w:rsid w:val="006401F5"/>
    <w:rsid w:val="00644073"/>
    <w:rsid w:val="0065173D"/>
    <w:rsid w:val="006527A0"/>
    <w:rsid w:val="006546DD"/>
    <w:rsid w:val="006605D9"/>
    <w:rsid w:val="00673CF6"/>
    <w:rsid w:val="00681294"/>
    <w:rsid w:val="00683C91"/>
    <w:rsid w:val="0068777B"/>
    <w:rsid w:val="00694047"/>
    <w:rsid w:val="006953FF"/>
    <w:rsid w:val="00697B3A"/>
    <w:rsid w:val="006A1BE4"/>
    <w:rsid w:val="006A38DB"/>
    <w:rsid w:val="006A42AA"/>
    <w:rsid w:val="006A5535"/>
    <w:rsid w:val="006A5FA8"/>
    <w:rsid w:val="006A74FA"/>
    <w:rsid w:val="006B17DA"/>
    <w:rsid w:val="006B4B49"/>
    <w:rsid w:val="006B6665"/>
    <w:rsid w:val="006B7D04"/>
    <w:rsid w:val="006C0D21"/>
    <w:rsid w:val="006D5069"/>
    <w:rsid w:val="006D58A0"/>
    <w:rsid w:val="006E1D7C"/>
    <w:rsid w:val="006E2DCD"/>
    <w:rsid w:val="006E4148"/>
    <w:rsid w:val="006E422D"/>
    <w:rsid w:val="006F0D40"/>
    <w:rsid w:val="006F4E53"/>
    <w:rsid w:val="006F59B1"/>
    <w:rsid w:val="006F6637"/>
    <w:rsid w:val="00700DFF"/>
    <w:rsid w:val="00701F09"/>
    <w:rsid w:val="00701FBC"/>
    <w:rsid w:val="007038A0"/>
    <w:rsid w:val="00706C7B"/>
    <w:rsid w:val="007117CF"/>
    <w:rsid w:val="00714433"/>
    <w:rsid w:val="00717075"/>
    <w:rsid w:val="00721ADA"/>
    <w:rsid w:val="00722511"/>
    <w:rsid w:val="00725704"/>
    <w:rsid w:val="00727F95"/>
    <w:rsid w:val="007319FD"/>
    <w:rsid w:val="00740810"/>
    <w:rsid w:val="00751ECC"/>
    <w:rsid w:val="00753294"/>
    <w:rsid w:val="0075689F"/>
    <w:rsid w:val="00760485"/>
    <w:rsid w:val="0076103B"/>
    <w:rsid w:val="00762E30"/>
    <w:rsid w:val="00767698"/>
    <w:rsid w:val="0077033B"/>
    <w:rsid w:val="007708D4"/>
    <w:rsid w:val="00771A9F"/>
    <w:rsid w:val="00771F77"/>
    <w:rsid w:val="0077600C"/>
    <w:rsid w:val="007804F0"/>
    <w:rsid w:val="007859AF"/>
    <w:rsid w:val="00785F03"/>
    <w:rsid w:val="0078721B"/>
    <w:rsid w:val="00787EFC"/>
    <w:rsid w:val="007914B4"/>
    <w:rsid w:val="007A1C90"/>
    <w:rsid w:val="007A4135"/>
    <w:rsid w:val="007A446E"/>
    <w:rsid w:val="007B3AAB"/>
    <w:rsid w:val="007B65D7"/>
    <w:rsid w:val="007B782C"/>
    <w:rsid w:val="007C1C22"/>
    <w:rsid w:val="007D2CB1"/>
    <w:rsid w:val="007D42A2"/>
    <w:rsid w:val="007D444E"/>
    <w:rsid w:val="007E1401"/>
    <w:rsid w:val="00800A74"/>
    <w:rsid w:val="00800B08"/>
    <w:rsid w:val="0080260F"/>
    <w:rsid w:val="00805528"/>
    <w:rsid w:val="00805EC0"/>
    <w:rsid w:val="00806212"/>
    <w:rsid w:val="00807E61"/>
    <w:rsid w:val="008112D1"/>
    <w:rsid w:val="00813645"/>
    <w:rsid w:val="0081789E"/>
    <w:rsid w:val="00825985"/>
    <w:rsid w:val="00827C80"/>
    <w:rsid w:val="00830CF6"/>
    <w:rsid w:val="00830FC9"/>
    <w:rsid w:val="00831E71"/>
    <w:rsid w:val="00831FDA"/>
    <w:rsid w:val="00832B3A"/>
    <w:rsid w:val="0083615E"/>
    <w:rsid w:val="00836C00"/>
    <w:rsid w:val="00840FFE"/>
    <w:rsid w:val="008439F3"/>
    <w:rsid w:val="00844355"/>
    <w:rsid w:val="00847820"/>
    <w:rsid w:val="00853DC4"/>
    <w:rsid w:val="0085550F"/>
    <w:rsid w:val="008570DA"/>
    <w:rsid w:val="0087050A"/>
    <w:rsid w:val="0087325C"/>
    <w:rsid w:val="00876364"/>
    <w:rsid w:val="008818CD"/>
    <w:rsid w:val="00882EC9"/>
    <w:rsid w:val="00885DD8"/>
    <w:rsid w:val="00892B42"/>
    <w:rsid w:val="00897DD3"/>
    <w:rsid w:val="008A1715"/>
    <w:rsid w:val="008A4D85"/>
    <w:rsid w:val="008B2ACE"/>
    <w:rsid w:val="008D019B"/>
    <w:rsid w:val="008E2984"/>
    <w:rsid w:val="008E603B"/>
    <w:rsid w:val="008E79D7"/>
    <w:rsid w:val="008F0C36"/>
    <w:rsid w:val="008F1DDE"/>
    <w:rsid w:val="008F45FC"/>
    <w:rsid w:val="008F556E"/>
    <w:rsid w:val="008F5582"/>
    <w:rsid w:val="008F5FA2"/>
    <w:rsid w:val="0090143C"/>
    <w:rsid w:val="0090589C"/>
    <w:rsid w:val="00911D5A"/>
    <w:rsid w:val="00913AD6"/>
    <w:rsid w:val="00914AB9"/>
    <w:rsid w:val="009152DB"/>
    <w:rsid w:val="009153F3"/>
    <w:rsid w:val="00924182"/>
    <w:rsid w:val="00924FEF"/>
    <w:rsid w:val="00925D3B"/>
    <w:rsid w:val="009274A1"/>
    <w:rsid w:val="00934D2F"/>
    <w:rsid w:val="00936621"/>
    <w:rsid w:val="00941885"/>
    <w:rsid w:val="0094404E"/>
    <w:rsid w:val="00950135"/>
    <w:rsid w:val="00950A08"/>
    <w:rsid w:val="0096630E"/>
    <w:rsid w:val="00970CA5"/>
    <w:rsid w:val="00972004"/>
    <w:rsid w:val="00974834"/>
    <w:rsid w:val="00975049"/>
    <w:rsid w:val="0099541B"/>
    <w:rsid w:val="009A0BE0"/>
    <w:rsid w:val="009B1EC2"/>
    <w:rsid w:val="009B7212"/>
    <w:rsid w:val="009C1A39"/>
    <w:rsid w:val="009C280F"/>
    <w:rsid w:val="009D138D"/>
    <w:rsid w:val="009E0361"/>
    <w:rsid w:val="009E0FE0"/>
    <w:rsid w:val="009E560F"/>
    <w:rsid w:val="009F10CA"/>
    <w:rsid w:val="009F2143"/>
    <w:rsid w:val="00A01536"/>
    <w:rsid w:val="00A0697E"/>
    <w:rsid w:val="00A07DBF"/>
    <w:rsid w:val="00A12FA2"/>
    <w:rsid w:val="00A13C3C"/>
    <w:rsid w:val="00A15603"/>
    <w:rsid w:val="00A17107"/>
    <w:rsid w:val="00A23B82"/>
    <w:rsid w:val="00A26706"/>
    <w:rsid w:val="00A31B20"/>
    <w:rsid w:val="00A33BF9"/>
    <w:rsid w:val="00A36124"/>
    <w:rsid w:val="00A50C19"/>
    <w:rsid w:val="00A56B9C"/>
    <w:rsid w:val="00A60894"/>
    <w:rsid w:val="00A610A9"/>
    <w:rsid w:val="00A63CC9"/>
    <w:rsid w:val="00A71E86"/>
    <w:rsid w:val="00A73276"/>
    <w:rsid w:val="00A75411"/>
    <w:rsid w:val="00A75650"/>
    <w:rsid w:val="00A77D94"/>
    <w:rsid w:val="00A80C6E"/>
    <w:rsid w:val="00A84BFB"/>
    <w:rsid w:val="00A8743E"/>
    <w:rsid w:val="00A87CDA"/>
    <w:rsid w:val="00A92FC4"/>
    <w:rsid w:val="00A9425A"/>
    <w:rsid w:val="00AA0363"/>
    <w:rsid w:val="00AA3D79"/>
    <w:rsid w:val="00AA4AAD"/>
    <w:rsid w:val="00AA5ABF"/>
    <w:rsid w:val="00AB68B9"/>
    <w:rsid w:val="00AC3616"/>
    <w:rsid w:val="00AD0D5C"/>
    <w:rsid w:val="00AD15ED"/>
    <w:rsid w:val="00AD19B9"/>
    <w:rsid w:val="00AD2170"/>
    <w:rsid w:val="00AD2A8B"/>
    <w:rsid w:val="00AD5D14"/>
    <w:rsid w:val="00AD70AD"/>
    <w:rsid w:val="00AE0717"/>
    <w:rsid w:val="00AE285B"/>
    <w:rsid w:val="00AE6C18"/>
    <w:rsid w:val="00AE7396"/>
    <w:rsid w:val="00AF6375"/>
    <w:rsid w:val="00AF6A33"/>
    <w:rsid w:val="00B02450"/>
    <w:rsid w:val="00B04372"/>
    <w:rsid w:val="00B04ED1"/>
    <w:rsid w:val="00B11F97"/>
    <w:rsid w:val="00B13F01"/>
    <w:rsid w:val="00B33988"/>
    <w:rsid w:val="00B34A7A"/>
    <w:rsid w:val="00B34B0F"/>
    <w:rsid w:val="00B34E29"/>
    <w:rsid w:val="00B37265"/>
    <w:rsid w:val="00B43DF7"/>
    <w:rsid w:val="00B623AD"/>
    <w:rsid w:val="00B6679E"/>
    <w:rsid w:val="00B669DC"/>
    <w:rsid w:val="00B676AE"/>
    <w:rsid w:val="00B67B38"/>
    <w:rsid w:val="00B73E94"/>
    <w:rsid w:val="00B77642"/>
    <w:rsid w:val="00B7774F"/>
    <w:rsid w:val="00B818E4"/>
    <w:rsid w:val="00B819AA"/>
    <w:rsid w:val="00B8238F"/>
    <w:rsid w:val="00B8512B"/>
    <w:rsid w:val="00B92AD7"/>
    <w:rsid w:val="00B94EA4"/>
    <w:rsid w:val="00BA105B"/>
    <w:rsid w:val="00BA1E9B"/>
    <w:rsid w:val="00BB33CB"/>
    <w:rsid w:val="00BB3F75"/>
    <w:rsid w:val="00BB5117"/>
    <w:rsid w:val="00BC0C5F"/>
    <w:rsid w:val="00BC32E6"/>
    <w:rsid w:val="00BC57DF"/>
    <w:rsid w:val="00BC6B69"/>
    <w:rsid w:val="00BD09E1"/>
    <w:rsid w:val="00BD211C"/>
    <w:rsid w:val="00BD2655"/>
    <w:rsid w:val="00BD5AC0"/>
    <w:rsid w:val="00BD5B09"/>
    <w:rsid w:val="00BE5C73"/>
    <w:rsid w:val="00BF15A6"/>
    <w:rsid w:val="00BF203E"/>
    <w:rsid w:val="00BF3D6D"/>
    <w:rsid w:val="00BF4A82"/>
    <w:rsid w:val="00BF52BC"/>
    <w:rsid w:val="00BF677D"/>
    <w:rsid w:val="00C049F5"/>
    <w:rsid w:val="00C12B78"/>
    <w:rsid w:val="00C21E0F"/>
    <w:rsid w:val="00C26D81"/>
    <w:rsid w:val="00C30D13"/>
    <w:rsid w:val="00C33A75"/>
    <w:rsid w:val="00C35202"/>
    <w:rsid w:val="00C36305"/>
    <w:rsid w:val="00C435B3"/>
    <w:rsid w:val="00C4494A"/>
    <w:rsid w:val="00C45C1E"/>
    <w:rsid w:val="00C46BE6"/>
    <w:rsid w:val="00C51390"/>
    <w:rsid w:val="00C51CF4"/>
    <w:rsid w:val="00C61BDB"/>
    <w:rsid w:val="00C62583"/>
    <w:rsid w:val="00C643F4"/>
    <w:rsid w:val="00C66249"/>
    <w:rsid w:val="00C667F2"/>
    <w:rsid w:val="00C72E1B"/>
    <w:rsid w:val="00C7589D"/>
    <w:rsid w:val="00C813F3"/>
    <w:rsid w:val="00C8530B"/>
    <w:rsid w:val="00C85EC8"/>
    <w:rsid w:val="00C901F5"/>
    <w:rsid w:val="00C90671"/>
    <w:rsid w:val="00C94E1A"/>
    <w:rsid w:val="00C97810"/>
    <w:rsid w:val="00CA030B"/>
    <w:rsid w:val="00CA227C"/>
    <w:rsid w:val="00CA66B3"/>
    <w:rsid w:val="00CA6F48"/>
    <w:rsid w:val="00CA74CA"/>
    <w:rsid w:val="00CB358A"/>
    <w:rsid w:val="00CB548F"/>
    <w:rsid w:val="00CB6102"/>
    <w:rsid w:val="00CB723E"/>
    <w:rsid w:val="00CC029F"/>
    <w:rsid w:val="00CC2188"/>
    <w:rsid w:val="00CC52F0"/>
    <w:rsid w:val="00CC68F0"/>
    <w:rsid w:val="00CC6985"/>
    <w:rsid w:val="00CD6FB3"/>
    <w:rsid w:val="00CE1B5D"/>
    <w:rsid w:val="00CE7387"/>
    <w:rsid w:val="00CE7A76"/>
    <w:rsid w:val="00CF360E"/>
    <w:rsid w:val="00D04396"/>
    <w:rsid w:val="00D124B7"/>
    <w:rsid w:val="00D15E08"/>
    <w:rsid w:val="00D1695A"/>
    <w:rsid w:val="00D16F6D"/>
    <w:rsid w:val="00D20256"/>
    <w:rsid w:val="00D228D5"/>
    <w:rsid w:val="00D26499"/>
    <w:rsid w:val="00D34208"/>
    <w:rsid w:val="00D35425"/>
    <w:rsid w:val="00D5043F"/>
    <w:rsid w:val="00D52828"/>
    <w:rsid w:val="00D529FE"/>
    <w:rsid w:val="00D565D1"/>
    <w:rsid w:val="00D57E44"/>
    <w:rsid w:val="00D60D0D"/>
    <w:rsid w:val="00D6256D"/>
    <w:rsid w:val="00D70814"/>
    <w:rsid w:val="00D83148"/>
    <w:rsid w:val="00D91E60"/>
    <w:rsid w:val="00D9249D"/>
    <w:rsid w:val="00D96E0B"/>
    <w:rsid w:val="00D9792A"/>
    <w:rsid w:val="00DA7CD4"/>
    <w:rsid w:val="00DB2304"/>
    <w:rsid w:val="00DB7721"/>
    <w:rsid w:val="00DC002E"/>
    <w:rsid w:val="00DC137D"/>
    <w:rsid w:val="00DD186C"/>
    <w:rsid w:val="00DD19B3"/>
    <w:rsid w:val="00DD4A2F"/>
    <w:rsid w:val="00DD577C"/>
    <w:rsid w:val="00DE02EA"/>
    <w:rsid w:val="00DE22D9"/>
    <w:rsid w:val="00DF2B3A"/>
    <w:rsid w:val="00E02200"/>
    <w:rsid w:val="00E11791"/>
    <w:rsid w:val="00E12006"/>
    <w:rsid w:val="00E1360F"/>
    <w:rsid w:val="00E22F58"/>
    <w:rsid w:val="00E24EA4"/>
    <w:rsid w:val="00E26240"/>
    <w:rsid w:val="00E30B41"/>
    <w:rsid w:val="00E315F8"/>
    <w:rsid w:val="00E3430C"/>
    <w:rsid w:val="00E34E1A"/>
    <w:rsid w:val="00E35630"/>
    <w:rsid w:val="00E37D18"/>
    <w:rsid w:val="00E410AA"/>
    <w:rsid w:val="00E51DA8"/>
    <w:rsid w:val="00E6373B"/>
    <w:rsid w:val="00E65BEC"/>
    <w:rsid w:val="00E67CCC"/>
    <w:rsid w:val="00E72231"/>
    <w:rsid w:val="00E753C7"/>
    <w:rsid w:val="00E9077F"/>
    <w:rsid w:val="00E951C0"/>
    <w:rsid w:val="00EA2720"/>
    <w:rsid w:val="00EA30D7"/>
    <w:rsid w:val="00EA6A8D"/>
    <w:rsid w:val="00EB1D83"/>
    <w:rsid w:val="00EB1F0C"/>
    <w:rsid w:val="00EB1F13"/>
    <w:rsid w:val="00EB3CC7"/>
    <w:rsid w:val="00EC0525"/>
    <w:rsid w:val="00EC37D4"/>
    <w:rsid w:val="00EC5333"/>
    <w:rsid w:val="00EC543E"/>
    <w:rsid w:val="00ED1274"/>
    <w:rsid w:val="00ED3E97"/>
    <w:rsid w:val="00ED4BAB"/>
    <w:rsid w:val="00ED76B2"/>
    <w:rsid w:val="00EE017D"/>
    <w:rsid w:val="00EE0BAB"/>
    <w:rsid w:val="00EE2410"/>
    <w:rsid w:val="00EE694A"/>
    <w:rsid w:val="00EF2FC0"/>
    <w:rsid w:val="00EF6725"/>
    <w:rsid w:val="00F02C23"/>
    <w:rsid w:val="00F04BD7"/>
    <w:rsid w:val="00F065B3"/>
    <w:rsid w:val="00F20A2F"/>
    <w:rsid w:val="00F22300"/>
    <w:rsid w:val="00F2262F"/>
    <w:rsid w:val="00F25DD4"/>
    <w:rsid w:val="00F26B4A"/>
    <w:rsid w:val="00F30BF6"/>
    <w:rsid w:val="00F314F9"/>
    <w:rsid w:val="00F34229"/>
    <w:rsid w:val="00F370F6"/>
    <w:rsid w:val="00F37324"/>
    <w:rsid w:val="00F37A55"/>
    <w:rsid w:val="00F43B47"/>
    <w:rsid w:val="00F44930"/>
    <w:rsid w:val="00F454CB"/>
    <w:rsid w:val="00F47C4D"/>
    <w:rsid w:val="00F54EB9"/>
    <w:rsid w:val="00F57B95"/>
    <w:rsid w:val="00F614ED"/>
    <w:rsid w:val="00F63086"/>
    <w:rsid w:val="00F65979"/>
    <w:rsid w:val="00F6702E"/>
    <w:rsid w:val="00F70DDE"/>
    <w:rsid w:val="00F7199D"/>
    <w:rsid w:val="00F80CFD"/>
    <w:rsid w:val="00F901E2"/>
    <w:rsid w:val="00F9579A"/>
    <w:rsid w:val="00FA222F"/>
    <w:rsid w:val="00FA71CD"/>
    <w:rsid w:val="00FB167D"/>
    <w:rsid w:val="00FB59ED"/>
    <w:rsid w:val="00FC2AD8"/>
    <w:rsid w:val="00FC3301"/>
    <w:rsid w:val="00FC336D"/>
    <w:rsid w:val="00FC543F"/>
    <w:rsid w:val="00FC643A"/>
    <w:rsid w:val="00FC7A17"/>
    <w:rsid w:val="00FD3624"/>
    <w:rsid w:val="00FD73F6"/>
    <w:rsid w:val="00FE146F"/>
    <w:rsid w:val="00FE32CB"/>
    <w:rsid w:val="00FF30D2"/>
    <w:rsid w:val="00FF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422D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8B2AC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lineRule="auto" w:line="480" w:after="120"/>
      <w:ind w:left="283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customStyle="true" w:styleId="Naslov2Char" w:type="character">
    <w:name w:val="Naslov 2 Char"/>
    <w:basedOn w:val="Zadanifontodlomka"/>
    <w:link w:val="Naslov2"/>
    <w:rsid w:val="008B2AC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54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54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43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4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4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42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8B2AC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customStyle="1" w:styleId="Naslov2Char" w:type="character">
    <w:name w:val="Naslov 2 Char"/>
    <w:basedOn w:val="Zadanifontodlomka"/>
    <w:link w:val="Naslov2"/>
    <w:rsid w:val="008B2AC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54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54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43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4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4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5120</izvorni_sadrzaj>
    <derivirana_varijabla naziv="DomainObject.Predmet.Broj_1">5120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St-5120/2015</izvorni_sadrzaj>
    <derivirana_varijabla naziv="DomainObject.Predmet.OznakaBroj_1">St-5120/2015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ALARM, d.o.o. zastupanog po punomoćniku Robert Pažitka; Vlado Frajzman</izvorni_sadrzaj>
    <derivirana_varijabla naziv="DomainObject.Predmet.ProtustrankaFormated_1">  PRO ALARM, d.o.o. zastupanog po punomoćniku Robert Pažitka; Vlado Frajzman</derivirana_varijabla>
  </DomainObject.Predmet.ProtustrankaFormated>
  <DomainObject.Predmet.ProtustrankaFormatedOIB>
    <izvorni_sadrzaj>  PRO ALARM, d.o.o., OIB 30439801100 zastupanog po punomoćniku Robert Pažitka; Vlado Frajzman</izvorni_sadrzaj>
    <derivirana_varijabla naziv="DomainObject.Predmet.ProtustrankaFormatedOIB_1">  PRO ALARM, d.o.o., OIB 30439801100 zastupanog po punomoćniku Robert Pažitka; Vlado Frajzman</derivirana_varijabla>
  </DomainObject.Predmet.ProtustrankaFormatedOIB>
  <DomainObject.Predmet.ProtustrankaFormatedWithAdress>
    <izvorni_sadrzaj> PRO ALARM, d.o.o., Sarajevska 29, 10000 Zagreb zastupanog po punomoćniku Robert Pažitka; Vlado Frajzman</izvorni_sadrzaj>
    <derivirana_varijabla naziv="DomainObject.Predmet.ProtustrankaFormatedWithAdress_1"> PRO ALARM, d.o.o., Sarajevska 29, 10000 Zagreb zastupanog po punomoćniku Robert Pažitka; Vlado Frajzman</derivirana_varijabla>
  </DomainObject.Predmet.ProtustrankaFormatedWithAdress>
  <DomainObject.Predmet.ProtustrankaFormatedWithAdressOIB>
    <izvorni_sadrzaj> PRO ALARM, d.o.o., OIB 30439801100, Sarajevska 29, 10000 Zagreb zastupanog po punomoćniku Robert Pažitka; Vlado Frajzman</izvorni_sadrzaj>
    <derivirana_varijabla naziv="DomainObject.Predmet.ProtustrankaFormatedWithAdressOIB_1"> PRO ALARM, d.o.o., OIB 30439801100, Sarajevska 29, 10000 Zagreb zastupanog po punomoćniku Robert Pažitka; Vlado Frajzman</derivirana_varijabla>
  </DomainObject.Predmet.ProtustrankaFormatedWithAdressOIB>
  <DomainObject.Predmet.ProtustrankaWithAdress>
    <izvorni_sadrzaj>PRO ALARM, d.o.o. Sarajevska 29, 10000 Zagreb</izvorni_sadrzaj>
    <derivirana_varijabla naziv="DomainObject.Predmet.ProtustrankaWithAdress_1">PRO ALARM, d.o.o. Sarajevska 29, 10000 Zagreb</derivirana_varijabla>
  </DomainObject.Predmet.ProtustrankaWithAdress>
  <DomainObject.Predmet.ProtustrankaWithAdressOIB>
    <izvorni_sadrzaj>PRO ALARM, d.o.o., OIB 30439801100, Sarajevska 29, 10000 Zagreb</izvorni_sadrzaj>
    <derivirana_varijabla naziv="DomainObject.Predmet.ProtustrankaWithAdressOIB_1">PRO ALARM, d.o.o., OIB 30439801100, Sarajevska 29, 10000 Zagreb</derivirana_varijabla>
  </DomainObject.Predmet.ProtustrankaWithAdressOIB>
  <DomainObject.Predmet.ProtustrankaNazivFormated>
    <izvorni_sadrzaj>PRO ALARM, d.o.o.</izvorni_sadrzaj>
    <derivirana_varijabla naziv="DomainObject.Predmet.ProtustrankaNazivFormated_1">PRO ALARM, d.o.o.</derivirana_varijabla>
  </DomainObject.Predmet.ProtustrankaNazivFormated>
  <DomainObject.Predmet.ProtustrankaNazivFormatedOIB>
    <izvorni_sadrzaj>PRO ALARM, d.o.o., OIB 30439801100</izvorni_sadrzaj>
    <derivirana_varijabla naziv="DomainObject.Predmet.ProtustrankaNazivFormatedOIB_1">PRO ALARM, d.o.o., OIB 30439801100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ALARM, d.o.o. zastupanog po punomoćniku Robert Pažitka; Vlado Frajzman</item>
    </izvorni_sadrzaj>
    <derivirana_varijabla naziv="DomainObject.Predmet.ProtuStrankaListFormated_1">
      <item>PRO ALARM, d.o.o. zastupanog po punomoćniku Robert Pažitka; Vlado Frajzman</item>
    </derivirana_varijabla>
  </DomainObject.Predmet.ProtuStrankaListFormated>
  <DomainObject.Predmet.ProtuStrankaListFormatedOIB>
    <izvorni_sadrzaj>
      <item>PRO ALARM, d.o.o., OIB 30439801100 zastupanog po punomoćniku Robert Pažitka; Vlado Frajzman</item>
    </izvorni_sadrzaj>
    <derivirana_varijabla naziv="DomainObject.Predmet.ProtuStrankaListFormatedOIB_1">
      <item>PRO ALARM, d.o.o., OIB 30439801100 zastupanog po punomoćniku Robert Pažitka; Vlado Frajzman</item>
    </derivirana_varijabla>
  </DomainObject.Predmet.ProtuStrankaListFormatedOIB>
  <DomainObject.Predmet.ProtuStrankaListFormatedWithAdress>
    <izvorni_sadrzaj>
      <item>PRO ALARM, d.o.o., Sarajevska 29, 10000 Zagreb zastupanog po punomoćniku Robert Pažitka; Vlado Frajzman</item>
    </izvorni_sadrzaj>
    <derivirana_varijabla naziv="DomainObject.Predmet.ProtuStrankaListFormatedWithAdress_1">
      <item>PRO ALARM, d.o.o., Sarajevska 29, 10000 Zagreb zastupanog po punomoćniku Robert Pažitka; Vlado Frajzman</item>
    </derivirana_varijabla>
  </DomainObject.Predmet.ProtuStrankaListFormatedWithAdress>
  <DomainObject.Predmet.ProtuStrankaListFormatedWithAdressOIB>
    <izvorni_sadrzaj>
      <item>PRO ALARM, d.o.o., OIB 30439801100, Sarajevska 29, 10000 Zagreb zastupanog po punomoćniku Robert Pažitka; Vlado Frajzman</item>
    </izvorni_sadrzaj>
    <derivirana_varijabla naziv="DomainObject.Predmet.ProtuStrankaListFormatedWithAdressOIB_1">
      <item>PRO ALARM, d.o.o., OIB 30439801100, Sarajevska 29, 10000 Zagreb zastupanog po punomoćniku Robert Pažitka; Vlado Frajzman</item>
    </derivirana_varijabla>
  </DomainObject.Predmet.ProtuStrankaListFormatedWithAdressOIB>
  <DomainObject.Predmet.ProtuStrankaListNazivFormated>
    <izvorni_sadrzaj>
      <item>PRO ALARM, d.o.o.</item>
    </izvorni_sadrzaj>
    <derivirana_varijabla naziv="DomainObject.Predmet.ProtuStrankaListNazivFormated_1">
      <item>PRO ALARM, d.o.o.</item>
    </derivirana_varijabla>
  </DomainObject.Predmet.ProtuStrankaListNazivFormated>
  <DomainObject.Predmet.ProtuStrankaListNazivFormatedOIB>
    <izvorni_sadrzaj>
      <item>PRO ALARM, d.o.o., OIB 30439801100</item>
    </izvorni_sadrzaj>
    <derivirana_varijabla naziv="DomainObject.Predmet.ProtuStrankaListNazivFormatedOIB_1">
      <item>PRO ALARM, d.o.o., OIB 30439801100</item>
    </derivirana_varijabla>
  </DomainObject.Predmet.ProtuStrankaListNazivFormatedOIB>
  <DomainObject.Predmet.OstaliListFormated>
    <izvorni_sadrzaj>
      <item>Robert Pažitka punomoćnik sudionika u postupku PRO ALARM, d.o.o.</item>
      <item>Vlado Frajzman punomoćnik sudionika u postupku PRO ALARM, d.o.o.</item>
    </izvorni_sadrzaj>
    <derivirana_varijabla naziv="DomainObject.Predmet.OstaliListFormated_1">
      <item>Robert Pažitka punomoćnik sudionika u postupku PRO ALARM, d.o.o.</item>
      <item>Vlado Frajzman punomoćnik sudionika u postupku PRO ALARM, d.o.o.</item>
    </derivirana_varijabla>
  </DomainObject.Predmet.OstaliListFormated>
  <DomainObject.Predmet.OstaliListFormatedOIB>
    <izvorni_sadrzaj>
      <item>Robert Pažitka, OIB 49386508653 punomoćnik sudionika u postupku PRO ALARM, d.o.o.</item>
      <item>Vlado Frajzman, OIB 90733991840 punomoćnik sudionika u postupku PRO ALARM, d.o.o.</item>
    </izvorni_sadrzaj>
    <derivirana_varijabla naziv="DomainObject.Predmet.OstaliListFormatedOIB_1">
      <item>Robert Pažitka, OIB 49386508653 punomoćnik sudionika u postupku PRO ALARM, d.o.o.</item>
      <item>Vlado Frajzman, OIB 90733991840 punomoćnik sudionika u postupku PRO ALARM, d.o.o.</item>
    </derivirana_varijabla>
  </DomainObject.Predmet.OstaliListFormatedOIB>
  <DomainObject.Predmet.OstaliListFormatedWithAdress>
    <izvorni_sadrzaj>
      <item>Robert Pažitka, Petrova 157, 10000 Zagreb punomoćnik sudionika u postupku PRO ALARM, d.o.o.</item>
      <item>Vlado Frajzman, Petrova 127, 10000 Zagreb punomoćnik sudionika u postupku PRO ALARM, d.o.o.</item>
    </izvorni_sadrzaj>
    <derivirana_varijabla naziv="DomainObject.Predmet.OstaliListFormatedWithAdress_1">
      <item>Robert Pažitka, Petrova 157, 10000 Zagreb punomoćnik sudionika u postupku PRO ALARM, d.o.o.</item>
      <item>Vlado Frajzman, Petrova 127, 10000 Zagreb punomoćnik sudionika u postupku PRO ALARM, d.o.o.</item>
    </derivirana_varijabla>
  </DomainObject.Predmet.OstaliListFormatedWithAdress>
  <DomainObject.Predmet.OstaliListFormatedWithAdressOIB>
    <izvorni_sadrzaj>
      <item>Robert Pažitka, OIB 49386508653, Petrova 157, 10000 Zagreb punomoćnik sudionika u postupku PRO ALARM, d.o.o.</item>
      <item>Vlado Frajzman, OIB 90733991840, Petrova 127, 10000 Zagreb punomoćnik sudionika u postupku PRO ALARM, d.o.o.</item>
    </izvorni_sadrzaj>
    <derivirana_varijabla naziv="DomainObject.Predmet.OstaliListFormatedWithAdressOIB_1">
      <item>Robert Pažitka, OIB 49386508653, Petrova 157, 10000 Zagreb punomoćnik sudionika u postupku PRO ALARM, d.o.o.</item>
      <item>Vlado Frajzman, OIB 90733991840, Petrova 127, 10000 Zagreb punomoćnik sudionika u postupku PRO ALARM, d.o.o.</item>
    </derivirana_varijabla>
  </DomainObject.Predmet.OstaliListFormatedWithAdressOIB>
  <DomainObject.Predmet.OstaliListNazivFormated>
    <izvorni_sadrzaj>
      <item>Robert Pažitka</item>
      <item>Vlado Frajzman</item>
    </izvorni_sadrzaj>
    <derivirana_varijabla naziv="DomainObject.Predmet.OstaliListNazivFormated_1">
      <item>Robert Pažitka</item>
      <item>Vlado Frajzman</item>
    </derivirana_varijabla>
  </DomainObject.Predmet.OstaliListNazivFormated>
  <DomainObject.Predmet.OstaliListNazivFormatedOIB>
    <izvorni_sadrzaj>
      <item>Robert Pažitka, OIB 49386508653</item>
      <item>Vlado Frajzman, OIB 90733991840</item>
    </izvorni_sadrzaj>
    <derivirana_varijabla naziv="DomainObject.Predmet.OstaliListNazivFormatedOIB_1">
      <item>Robert Pažitka, OIB 49386508653</item>
      <item>Vlado Frajzman, OIB 90733991840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ALARM, d.o.o.</izvorni_sadrzaj>
    <derivirana_varijabla naziv="DomainObject.Predmet.ProtustrankaIDrugi_1">PRO ALARM,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 ALARM, d.o.o., OIB 30439801100, Sarajevska 29, 10000 Zagreb</izvorni_sadrzaj>
    <derivirana_varijabla naziv="DomainObject.Predmet.ProtustrankaIDrugiAdressOIB_1">PRO ALARM, d.o.o., OIB 30439801100, Sarajevska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ALARM, d.o.o.</item>
      <item>FINA Regionalni centar Zagreb</item>
      <item>Robert Pažitka</item>
      <item>Vlado Frajzman</item>
    </izvorni_sadrzaj>
    <derivirana_varijabla naziv="DomainObject.Predmet.SudioniciListNaziv_1">
      <item>PRO ALARM, d.o.o.</item>
      <item>FINA Regionalni centar Zagreb</item>
      <item>Robert Pažitka</item>
      <item>Vlado Frajzman</item>
    </derivirana_varijabla>
  </DomainObject.Predmet.SudioniciListNaziv>
  <DomainObject.Predmet.SudioniciListAdressOIB>
    <izvorni_sadrzaj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</izvorni_sadrzaj>
    <derivirana_varijabla naziv="DomainObject.Predmet.SudioniciListAdressOIB_1"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30439801100</item>
      <item>, OIB 85821130368</item>
      <item>, OIB 49386508653</item>
      <item>, OIB 90733991840</item>
    </izvorni_sadrzaj>
    <derivirana_varijabla naziv="DomainObject.Predmet.SudioniciListNazivOIB_1">
      <item>, OIB 30439801100</item>
      <item>, OIB 85821130368</item>
      <item>, OIB 49386508653</item>
      <item>, OIB 90733991840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2231</properties:Characters>
  <properties:Lines>70</properties:Lines>
  <properties:Paragraphs>26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2017-05-04T08:17:00Z</dcterms:created>
  <dc:creator>butiganl</dc:creator>
  <cp:lastModifiedBy>Valentina Kranjčić</cp:lastModifiedBy>
  <cp:lastPrinted>2017-05-04T08:56:00Z</cp:lastPrinted>
  <dcterms:modified xmlns:xsi="http://www.w3.org/2001/XMLSchema-instance" xsi:type="dcterms:W3CDTF">2017-05-04T08:59:00Z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