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b353" w14:paraId="505b353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4D16DE">
        <w:rPr>
          <w:b/>
          <w:lang w:val="hr-HR"/>
        </w:rPr>
        <w:t>6</w:t>
      </w:r>
      <w:r w:rsidR="00870706">
        <w:rPr>
          <w:b/>
          <w:lang w:val="hr-HR"/>
        </w:rPr>
        <w:t>9</w:t>
      </w:r>
      <w:r w:rsidR="004D16DE">
        <w:rPr>
          <w:b/>
          <w:lang w:val="hr-HR"/>
        </w:rPr>
        <w:t>5</w:t>
      </w:r>
      <w:r w:rsidR="000D0ABA" w:rsidRPr="000D0ABA">
        <w:rPr>
          <w:b/>
          <w:lang w:val="hr-HR"/>
        </w:rPr>
        <w:t>/2016-4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>, po stečajnoj sutkinji Mirni Vujčić, postupajući po prijedlogu  predlagatelja FINANCIJSKE AGENCIJE, Regionalnog centra Osijek, Podružnice Slavonski Brod, za otvaranje stečajnog postupka nad stečajnim dužnikom</w:t>
      </w:r>
      <w:r w:rsidR="00870706" w:rsidRPr="00870706">
        <w:t xml:space="preserve"> MAKOVAC društvo s ograničenom odgovornošću za proizvodnju, trgovinu i usluge,</w:t>
      </w:r>
      <w:r w:rsidR="00870706" w:rsidRPr="00870706">
        <w:rPr>
          <w:lang w:val="hr-HR"/>
        </w:rPr>
        <w:t xml:space="preserve"> skraćena tvrtka: </w:t>
      </w:r>
      <w:r w:rsidR="00870706" w:rsidRPr="00870706">
        <w:t>MAKOVAC d.o.o.</w:t>
      </w:r>
      <w:r w:rsidR="00870706" w:rsidRPr="00870706">
        <w:rPr>
          <w:lang w:val="hr-HR"/>
        </w:rPr>
        <w:t>, Slavonski Brod, Naselje Andrija Hebrang 4/8, OIB: 59336900619</w:t>
      </w:r>
      <w:r w:rsidR="00812132" w:rsidRPr="00812132">
        <w:rPr>
          <w:lang w:val="hr-HR"/>
        </w:rPr>
        <w:t xml:space="preserve"> </w:t>
      </w:r>
      <w:r w:rsidR="008846F3" w:rsidRPr="008846F3">
        <w:rPr>
          <w:lang w:val="hr-HR"/>
        </w:rPr>
        <w:t xml:space="preserve">, dana </w:t>
      </w:r>
      <w:r w:rsidR="00454BFC">
        <w:rPr>
          <w:lang w:val="hr-HR"/>
        </w:rPr>
        <w:t>04. srpnja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870706">
        <w:rPr>
          <w:lang w:val="hr-HR"/>
        </w:rPr>
        <w:t>Miri Makovac iz Slavonkog Broda, Naselje Andrije Hebranga 4/8, OIB: 80828311148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4D16DE">
        <w:rPr>
          <w:lang w:val="hr-HR"/>
        </w:rPr>
        <w:t>6</w:t>
      </w:r>
      <w:r w:rsidR="00564E55">
        <w:rPr>
          <w:lang w:val="hr-HR"/>
        </w:rPr>
        <w:t>9</w:t>
      </w:r>
      <w:r w:rsidR="004D16DE">
        <w:rPr>
          <w:lang w:val="hr-HR"/>
        </w:rPr>
        <w:t>5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D16DE">
        <w:rPr>
          <w:lang w:val="hr-HR"/>
        </w:rPr>
        <w:t>6</w:t>
      </w:r>
      <w:r w:rsidR="00564E55">
        <w:rPr>
          <w:lang w:val="hr-HR"/>
        </w:rPr>
        <w:t>9</w:t>
      </w:r>
      <w:r w:rsidR="004D16DE">
        <w:rPr>
          <w:lang w:val="hr-HR"/>
        </w:rPr>
        <w:t>5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564E55" w:rsidRPr="00564E55">
        <w:rPr>
          <w:lang w:val="hr-HR"/>
        </w:rPr>
        <w:t>Mir</w:t>
      </w:r>
      <w:r w:rsidR="00564E55">
        <w:rPr>
          <w:lang w:val="hr-HR"/>
        </w:rPr>
        <w:t>a</w:t>
      </w:r>
      <w:r w:rsidR="00564E55" w:rsidRPr="00564E55">
        <w:rPr>
          <w:lang w:val="hr-HR"/>
        </w:rPr>
        <w:t xml:space="preserve"> Makovac iz Slavonkog Broda, Naselje Andrije Hebranga 4/8, OIB: 80828311148</w:t>
      </w:r>
      <w:r w:rsidRPr="008846F3"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564E55" w:rsidRPr="00564E55">
        <w:rPr>
          <w:lang w:val="hr-HR"/>
        </w:rPr>
        <w:t>Mir</w:t>
      </w:r>
      <w:r w:rsidR="00564E55">
        <w:rPr>
          <w:lang w:val="hr-HR"/>
        </w:rPr>
        <w:t>e</w:t>
      </w:r>
      <w:r w:rsidR="00564E55" w:rsidRPr="00564E55">
        <w:rPr>
          <w:lang w:val="hr-HR"/>
        </w:rPr>
        <w:t xml:space="preserve"> Makovac iz Slavonkog Broda, Naselje Andrije Hebranga 4/8, OIB: 80828311148</w:t>
      </w:r>
      <w:r w:rsidR="00454BFC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4D16DE">
        <w:rPr>
          <w:b/>
          <w:lang w:val="hr-HR"/>
        </w:rPr>
        <w:t>6</w:t>
      </w:r>
      <w:r w:rsidR="00870706">
        <w:rPr>
          <w:b/>
          <w:lang w:val="hr-HR"/>
        </w:rPr>
        <w:t>9</w:t>
      </w:r>
      <w:r w:rsidR="004D16DE">
        <w:rPr>
          <w:b/>
          <w:lang w:val="hr-HR"/>
        </w:rPr>
        <w:t>5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4D16DE">
        <w:rPr>
          <w:lang w:val="hr-HR"/>
        </w:rPr>
        <w:t>6</w:t>
      </w:r>
      <w:r w:rsidR="00564E55">
        <w:rPr>
          <w:lang w:val="hr-HR"/>
        </w:rPr>
        <w:t>9</w:t>
      </w:r>
      <w:r w:rsidR="004D16DE">
        <w:rPr>
          <w:lang w:val="hr-HR"/>
        </w:rPr>
        <w:t>5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D16DE">
        <w:rPr>
          <w:lang w:val="hr-HR"/>
        </w:rPr>
        <w:t>6</w:t>
      </w:r>
      <w:r w:rsidR="00564E55">
        <w:rPr>
          <w:lang w:val="hr-HR"/>
        </w:rPr>
        <w:t>9</w:t>
      </w:r>
      <w:r w:rsidR="004D16DE">
        <w:rPr>
          <w:lang w:val="hr-HR"/>
        </w:rPr>
        <w:t>5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564E55" w:rsidRPr="00564E55">
        <w:rPr>
          <w:lang w:val="hr-HR"/>
        </w:rPr>
        <w:t>Mir</w:t>
      </w:r>
      <w:r w:rsidR="00564E55">
        <w:rPr>
          <w:lang w:val="hr-HR"/>
        </w:rPr>
        <w:t>e</w:t>
      </w:r>
      <w:r w:rsidR="00564E55" w:rsidRPr="00564E55">
        <w:rPr>
          <w:lang w:val="hr-HR"/>
        </w:rPr>
        <w:t xml:space="preserve"> Makovac iz Slavonkog Broda, Naselje Andrije Hebranga 4/8, OIB: 80828311148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564E55">
        <w:rPr>
          <w:lang w:val="hr-HR"/>
        </w:rPr>
        <w:t>444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564E55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564E55">
        <w:rPr>
          <w:lang w:val="hr-HR"/>
        </w:rPr>
        <w:t>01. rujna 2015</w:t>
      </w:r>
      <w:r w:rsidRPr="008846F3"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564E55">
        <w:rPr>
          <w:lang w:val="hr-HR"/>
        </w:rPr>
        <w:t>268</w:t>
      </w:r>
      <w:r w:rsidR="004D16DE">
        <w:rPr>
          <w:lang w:val="hr-HR"/>
        </w:rPr>
        <w:t xml:space="preserve"> dana, te da ima </w:t>
      </w:r>
      <w:r w:rsidR="00564E55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8846F3" w:rsidP="008846F3" w:rsidR="008846F3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4D16DE">
        <w:rPr>
          <w:b/>
          <w:lang w:val="hr-HR"/>
        </w:rPr>
        <w:t>6</w:t>
      </w:r>
      <w:r w:rsidR="00870706">
        <w:rPr>
          <w:b/>
          <w:lang w:val="hr-HR"/>
        </w:rPr>
        <w:t>9</w:t>
      </w:r>
      <w:r w:rsidR="004D16DE">
        <w:rPr>
          <w:b/>
          <w:lang w:val="hr-HR"/>
        </w:rPr>
        <w:t>5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Nadalje, navodi da nije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4BFC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454BFC" w:rsidR="00B86A03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975200">
        <w:rPr>
          <w:lang w:val="hr-HR"/>
        </w:rPr>
        <w:t xml:space="preserve"> 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9FF" w:rsidP="004511E1" w:rsidR="00DE79FF">
      <w:r>
        <w:separator/>
      </w:r>
    </w:p>
  </w:endnote>
  <w:endnote w:id="0" w:type="continuationSeparator">
    <w:p w:rsidRDefault="00DE79FF" w:rsidP="004511E1" w:rsidR="00DE7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9FF" w:rsidP="004511E1" w:rsidR="00DE79FF">
      <w:r>
        <w:separator/>
      </w:r>
    </w:p>
  </w:footnote>
  <w:footnote w:id="0" w:type="continuationSeparator">
    <w:p w:rsidRDefault="00DE79FF" w:rsidP="004511E1" w:rsidR="00DE7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3180" w:rsidRPr="00683180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A0407"/>
    <w:rsid w:val="002B610E"/>
    <w:rsid w:val="002D4286"/>
    <w:rsid w:val="002E6F02"/>
    <w:rsid w:val="00331868"/>
    <w:rsid w:val="00373E23"/>
    <w:rsid w:val="00386C9D"/>
    <w:rsid w:val="003A1668"/>
    <w:rsid w:val="003A2AB7"/>
    <w:rsid w:val="00430419"/>
    <w:rsid w:val="00443195"/>
    <w:rsid w:val="00445B1F"/>
    <w:rsid w:val="004511E1"/>
    <w:rsid w:val="00454BFC"/>
    <w:rsid w:val="004D16DE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83180"/>
    <w:rsid w:val="00775014"/>
    <w:rsid w:val="007A4D19"/>
    <w:rsid w:val="007B218F"/>
    <w:rsid w:val="007C6C34"/>
    <w:rsid w:val="007F7143"/>
    <w:rsid w:val="00812132"/>
    <w:rsid w:val="00812244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B4C7E"/>
    <w:rsid w:val="00AB5215"/>
    <w:rsid w:val="00AD05FF"/>
    <w:rsid w:val="00B23988"/>
    <w:rsid w:val="00B7139D"/>
    <w:rsid w:val="00B86A03"/>
    <w:rsid w:val="00BD633E"/>
    <w:rsid w:val="00C15B9D"/>
    <w:rsid w:val="00C61241"/>
    <w:rsid w:val="00CC639E"/>
    <w:rsid w:val="00CD6319"/>
    <w:rsid w:val="00CD7C40"/>
    <w:rsid w:val="00D13568"/>
    <w:rsid w:val="00D2604C"/>
    <w:rsid w:val="00D51E58"/>
    <w:rsid w:val="00DA0BB1"/>
    <w:rsid w:val="00DA381F"/>
    <w:rsid w:val="00DE79FF"/>
    <w:rsid w:val="00E22421"/>
    <w:rsid w:val="00E31E03"/>
    <w:rsid w:val="00E377C2"/>
    <w:rsid w:val="00E64F23"/>
    <w:rsid w:val="00E65882"/>
    <w:rsid w:val="00ED31A8"/>
    <w:rsid w:val="00EE281F"/>
    <w:rsid w:val="00EE410F"/>
    <w:rsid w:val="00F11BEB"/>
    <w:rsid w:val="00F53902"/>
    <w:rsid w:val="00F96EC8"/>
    <w:rsid w:val="00FC2B41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2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B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2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B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Stpn- 42/2014</izvorni_sadrzaj>
    <derivirana_varijabla naziv="DomainObject.Predmet.PrimjedbaSuca_1">Veza Stpn- 42/2014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MAKOVAC društvo s ograničenom odgovornošću za proizvodnju, trgovinu i usluge zastupanog po punomoćniku Mira Makovac</izvorni_sadrzaj>
    <derivirana_varijabla naziv="DomainObject.Predmet.ProtustrankaFormated_1">  MAKOVAC društvo s ograničenom odgovornošću za proizvodnju, trgovinu i usluge zastupanog po punomoćniku Mira Makovac</derivirana_varijabla>
  </DomainObject.Predmet.ProtustrankaFormated>
  <DomainObject.Predmet.ProtustrankaFormatedOIB>
    <izvorni_sadrzaj>  MAKOVAC društvo s ograničenom odgovornošću za proizvodnju, trgovinu i usluge, OIB 59336900619 zastupanog po punomoćniku Mira Makovac</izvorni_sadrzaj>
    <derivirana_varijabla naziv="DomainObject.Predmet.ProtustrankaFormatedOIB_1">  MAKOVAC društvo s ograničenom odgovornošću za proizvodnju, trgovinu i usluge, OIB 59336900619 zastupanog po punomoćniku Mira Makovac</derivirana_varijabla>
  </DomainObject.Predmet.ProtustrankaFormatedOIB>
  <DomainObject.Predmet.ProtustrankaFormatedWithAdress>
    <izvorni_sadrzaj> MAKOVAC društvo s ograničenom odgovornošću za proizvodnju, trgovinu i usluge, Naselje Andrija Hebrang 4/8, 35000 Slavonski Brod zastupanog po punomoćniku Mira Makovac</izvorni_sadrzaj>
    <derivirana_varijabla naziv="DomainObject.Predmet.ProtustrankaFormatedWithAdress_1"> MAKOVAC društvo s ograničenom odgovornošću za proizvodnju, trgovinu i usluge, Naselje Andrija Hebrang 4/8, 35000 Slavonski Brod zastupanog po punomoćniku Mira Makovac</derivirana_varijabla>
  </DomainObject.Predmet.ProtustrankaFormatedWithAdress>
  <DomainObject.Predmet.ProtustrankaFormatedWithAdressOIB>
    <izvorni_sadrzaj> MAKOVAC društvo s ograničenom odgovornošću za proizvodnju, trgovinu i usluge, OIB 59336900619, Naselje Andrija Hebrang 4/8, 35000 Slavonski Brod zastupanog po punomoćniku Mira Makovac</izvorni_sadrzaj>
    <derivirana_varijabla naziv="DomainObject.Predmet.ProtustrankaFormatedWithAdressOIB_1"> MAKOVAC društvo s ograničenom odgovornošću za proizvodnju, trgovinu i usluge, OIB 59336900619, Naselje Andrija Hebrang 4/8, 35000 Slavonski Brod zastupanog po punomoćniku Mira Makovac</derivirana_varijabla>
  </DomainObject.Predmet.ProtustrankaFormatedWithAdressOIB>
  <DomainObject.Predmet.ProtustrankaWithAdress>
    <izvorni_sadrzaj>MAKOVAC društvo s ograničenom odgovornošću za proizvodnju, trgovinu i usluge Naselje Andrija Hebrang 4/8, 35000 Slavonski Brod</izvorni_sadrzaj>
    <derivirana_varijabla naziv="DomainObject.Predmet.ProtustrankaWithAdress_1">MAKOVAC društvo s ograničenom odgovornošću za proizvodnju, trgovinu i usluge Naselje Andrija Hebrang 4/8, 35000 Slavonski Brod</derivirana_varijabla>
  </DomainObject.Predmet.ProtustrankaWithAdress>
  <DomainObject.Predmet.ProtustrankaWithAdressOIB>
    <izvorni_sadrzaj>MAKOVAC društvo s ograničenom odgovornošću za proizvodnju, trgovinu i usluge, OIB 59336900619, Naselje Andrija Hebrang 4/8, 35000 Slavonski Brod</izvorni_sadrzaj>
    <derivirana_varijabla naziv="DomainObject.Predmet.ProtustrankaWithAdressOIB_1">MAKOVAC društvo s ograničenom odgovornošću za proizvodnju, trgovinu i usluge, OIB 59336900619, Naselje Andrija Hebrang 4/8, 35000 Slavonski Brod</derivirana_varijabla>
  </DomainObject.Predmet.ProtustrankaWithAdressOIB>
  <DomainObject.Predmet.ProtustrankaNazivFormated>
    <izvorni_sadrzaj>MAKOVAC društvo s ograničenom odgovornošću za proizvodnju, trgovinu i usluge</izvorni_sadrzaj>
    <derivirana_varijabla naziv="DomainObject.Predmet.ProtustrankaNazivFormated_1">MAKOVAC društvo s ograničenom odgovornošću za proizvodnju, trgovinu i usluge</derivirana_varijabla>
  </DomainObject.Predmet.ProtustrankaNazivFormated>
  <DomainObject.Predmet.ProtustrankaNazivFormatedOIB>
    <izvorni_sadrzaj>MAKOVAC društvo s ograničenom odgovornošću za proizvodnju, trgovinu i usluge, OIB 59336900619</izvorni_sadrzaj>
    <derivirana_varijabla naziv="DomainObject.Predmet.ProtustrankaNazivFormatedOIB_1">MAKOVAC društvo s ograničenom odgovornošću za proizvodnju, trgovinu i usluge, OIB 59336900619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28013.13</izvorni_sadrzaj>
    <derivirana_varijabla naziv="DomainObject.Predmet.TrenutnaVrijednost_1">28013.13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MAKOVAC društvo s ograničenom odgovornošću za proizvodnju, trgovinu i usluge zastupanog po punomoćniku Mira Makovac</item>
    </izvorni_sadrzaj>
    <derivirana_varijabla naziv="DomainObject.Predmet.ProtuStrankaListFormated_1">
      <item>MAKOVAC društvo s ograničenom odgovornošću za proizvodnju, trgovinu i usluge zastupanog po punomoćniku Mira Makovac</item>
    </derivirana_varijabla>
  </DomainObject.Predmet.ProtuStrankaListFormated>
  <DomainObject.Predmet.ProtuStrankaListFormatedOIB>
    <izvorni_sadrzaj>
      <item>MAKOVAC društvo s ograničenom odgovornošću za proizvodnju, trgovinu i usluge, OIB 59336900619 zastupanog po punomoćniku Mira Makovac</item>
    </izvorni_sadrzaj>
    <derivirana_varijabla naziv="DomainObject.Predmet.ProtuStrankaListFormatedOIB_1">
      <item>MAKOVAC društvo s ograničenom odgovornošću za proizvodnju, trgovinu i usluge, OIB 59336900619 zastupanog po punomoćniku Mira Makovac</item>
    </derivirana_varijabla>
  </DomainObject.Predmet.ProtuStrankaListFormatedOIB>
  <DomainObject.Predmet.ProtuStrankaListFormatedWithAdress>
    <izvorni_sadrzaj>
      <item>MAKOVAC društvo s ograničenom odgovornošću za proizvodnju, trgovinu i usluge, Naselje Andrija Hebrang 4/8, 35000 Slavonski Brod zastupanog po punomoćniku Mira Makovac</item>
    </izvorni_sadrzaj>
    <derivirana_varijabla naziv="DomainObject.Predmet.ProtuStrankaListFormatedWithAdress_1">
      <item>MAKOVAC društvo s ograničenom odgovornošću za proizvodnju, trgovinu i usluge, Naselje Andrija Hebrang 4/8, 35000 Slavonski Brod zastupanog po punomoćniku Mira Makovac</item>
    </derivirana_varijabla>
  </DomainObject.Predmet.ProtuStrankaListFormatedWithAdress>
  <DomainObject.Predmet.ProtuStrankaListFormatedWithAdressOIB>
    <izvorni_sadrzaj>
      <item>MAKOVAC društvo s ograničenom odgovornošću za proizvodnju, trgovinu i usluge, OIB 59336900619, Naselje Andrija Hebrang 4/8, 35000 Slavonski Brod zastupanog po punomoćniku Mira Makovac</item>
    </izvorni_sadrzaj>
    <derivirana_varijabla naziv="DomainObject.Predmet.ProtuStrankaListFormatedWithAdressOIB_1">
      <item>MAKOVAC društvo s ograničenom odgovornošću za proizvodnju, trgovinu i usluge, OIB 59336900619, Naselje Andrija Hebrang 4/8, 35000 Slavonski Brod zastupanog po punomoćniku Mira Makovac</item>
    </derivirana_varijabla>
  </DomainObject.Predmet.ProtuStrankaListFormatedWithAdressOIB>
  <DomainObject.Predmet.ProtuStrankaListNazivFormated>
    <izvorni_sadrzaj>
      <item>MAKOVAC društvo s ograničenom odgovornošću za proizvodnju, trgovinu i usluge</item>
    </izvorni_sadrzaj>
    <derivirana_varijabla naziv="DomainObject.Predmet.ProtuStrankaListNazivFormated_1">
      <item>MAKOVAC društvo s ograničenom odgovornošću za proizvodnju, trgovinu i usluge</item>
    </derivirana_varijabla>
  </DomainObject.Predmet.ProtuStrankaListNazivFormated>
  <DomainObject.Predmet.ProtuStrankaListNazivFormatedOIB>
    <izvorni_sadrzaj>
      <item>MAKOVAC društvo s ograničenom odgovornošću za proizvodnju, trgovinu i usluge, OIB 59336900619</item>
    </izvorni_sadrzaj>
    <derivirana_varijabla naziv="DomainObject.Predmet.ProtuStrankaListNazivFormatedOIB_1">
      <item>MAKOVAC društvo s ograničenom odgovornošću za proizvodnju, trgovinu i usluge, OIB 59336900619</item>
    </derivirana_varijabla>
  </DomainObject.Predmet.ProtuStrankaListNazivFormatedOIB>
  <DomainObject.Predmet.OstaliListFormated>
    <izvorni_sadrzaj>
      <item>Mira Makovac punomoćnik sudionika u postupku MAKOVAC društvo s ograničenom odgovornošću za proizvodnju, trgovinu i usluge</item>
    </izvorni_sadrzaj>
    <derivirana_varijabla naziv="DomainObject.Predmet.OstaliListFormated_1">
      <item>Mira Makovac punomoćnik sudionika u postupku MAKOVAC društvo s ograničenom odgovornošću za proizvodnju, trgovinu i usluge</item>
    </derivirana_varijabla>
  </DomainObject.Predmet.OstaliListFormated>
  <DomainObject.Predmet.OstaliListFormatedOIB>
    <izvorni_sadrzaj>
      <item>Mira Makovac, OIB 80828311148 punomoćnik sudionika u postupku MAKOVAC društvo s ograničenom odgovornošću za proizvodnju, trgovinu i usluge</item>
    </izvorni_sadrzaj>
    <derivirana_varijabla naziv="DomainObject.Predmet.OstaliListFormatedOIB_1">
      <item>Mira Makovac, OIB 80828311148 punomoćnik sudionika u postupku MAKOVAC društvo s ograničenom odgovornošću za proizvodnju, trgovinu i usluge</item>
    </derivirana_varijabla>
  </DomainObject.Predmet.OstaliListFormatedOIB>
  <DomainObject.Predmet.OstaliListFormatedWithAdress>
    <izvorni_sadrzaj>
      <item>Mira Makovac, Naselje Andrije Hebranga 48, 35000 Slavonski Brod punomoćnik sudionika u postupku MAKOVAC društvo s ograničenom odgovornošću za proizvodnju, trgovinu i usluge</item>
    </izvorni_sadrzaj>
    <derivirana_varijabla naziv="DomainObject.Predmet.OstaliListFormatedWithAdress_1">
      <item>Mira Makovac, Naselje Andrije Hebranga 48, 35000 Slavonski Brod punomoćnik sudionika u postupku MAKOVAC društvo s ograničenom odgovornošću za proizvodnju, trgovinu i usluge</item>
    </derivirana_varijabla>
  </DomainObject.Predmet.OstaliListFormatedWithAdress>
  <DomainObject.Predmet.OstaliListFormatedWithAdressOIB>
    <izvorni_sadrzaj>
      <item>Mira Makovac, OIB 80828311148, Naselje Andrije Hebranga 48, 35000 Slavonski Brod punomoćnik sudionika u postupku MAKOVAC društvo s ograničenom odgovornošću za proizvodnju, trgovinu i usluge</item>
    </izvorni_sadrzaj>
    <derivirana_varijabla naziv="DomainObject.Predmet.OstaliListFormatedWithAdressOIB_1">
      <item>Mira Makovac, OIB 80828311148, Naselje Andrije Hebranga 48, 35000 Slavonski Brod punomoćnik sudionika u postupku MAKOVAC društvo s ograničenom odgovornošću za proizvodnju, trgovinu i usluge</item>
    </derivirana_varijabla>
  </DomainObject.Predmet.OstaliListFormatedWithAdressOIB>
  <DomainObject.Predmet.OstaliListNazivFormated>
    <izvorni_sadrzaj>
      <item>Mira Makovac</item>
    </izvorni_sadrzaj>
    <derivirana_varijabla naziv="DomainObject.Predmet.OstaliListNazivFormated_1">
      <item>Mira Makovac</item>
    </derivirana_varijabla>
  </DomainObject.Predmet.OstaliListNazivFormated>
  <DomainObject.Predmet.OstaliListNazivFormatedOIB>
    <izvorni_sadrzaj>
      <item>Mira Makovac, OIB 80828311148</item>
    </izvorni_sadrzaj>
    <derivirana_varijabla naziv="DomainObject.Predmet.OstaliListNazivFormatedOIB_1">
      <item>Mira Makovac, OIB 80828311148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MAKOVAC društvo s ograničenom odgovornošću za proizvodnju, trgovinu i usluge</izvorni_sadrzaj>
    <derivirana_varijabla naziv="DomainObject.Predmet.ProtustrankaIDrugi_1">MAKOVAC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MAKOVAC društvo s ograničenom odgovornošću za proizvodnju, trgovinu i usluge, OIB 59336900619, Naselje Andrija Hebrang 4/8, 35000 Slavonski Brod</izvorni_sadrzaj>
    <derivirana_varijabla naziv="DomainObject.Predmet.ProtustrankaIDrugiAdressOIB_1">MAKOVAC društvo s ograničenom odgovornošću za proizvodnju, trgovinu i usluge, OIB 59336900619, Naselje Andrija Hebrang 4/8,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MAKOVAC društvo s ograničenom odgovornošću za proizvodnju, trgovinu i usluge</item>
      <item>Mira Makovac</item>
    </izvorni_sadrzaj>
    <derivirana_varijabla naziv="DomainObject.Predmet.SudioniciListNaziv_1">
      <item>Financijska agencija</item>
      <item>MAKOVAC društvo s ograničenom odgovornošću za proizvodnju, trgovinu i usluge</item>
      <item>Mira Makovac</item>
    </derivirana_varijabla>
  </DomainObject.Predmet.SudioniciListNaziv>
  <DomainObject.Predmet.SudioniciListAdressOIB>
    <izvorni_sadrzaj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48,35000 Slavonski Brod</item>
    </izvorni_sadrzaj>
    <derivirana_varijabla naziv="DomainObject.Predmet.SudioniciListAdressOIB_1"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59336900619</item>
      <item>, OIB 80828311148</item>
    </izvorni_sadrzaj>
    <derivirana_varijabla naziv="DomainObject.Predmet.SudioniciListNazivOIB_1">
      <item>, OIB 85821130368</item>
      <item>, OIB 59336900619</item>
      <item>, OIB 80828311148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749BE-A1A1-4040-BE33-1A7193B24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946</properties:Words>
  <properties:Characters>5180</properties:Characters>
  <properties:Lines>135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2016-07-04T11:59:00Z</dcterms:created>
  <dc:creator>zbiondic</dc:creator>
  <cp:lastModifiedBy>wsadmin</cp:lastModifiedBy>
  <cp:lastPrinted>2016-07-04T11:58:00Z</cp:lastPrinted>
  <dcterms:modified xmlns:xsi="http://www.w3.org/2001/XMLSchema-instance" xsi:type="dcterms:W3CDTF">2016-07-04T12:43:00Z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