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266f" w14:paraId="006266f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055FBE">
        <w:t>BREW ugostiteljstvo j.</w:t>
      </w:r>
      <w:r w:rsidR="00D30336">
        <w:t xml:space="preserve">d.o.o. </w:t>
      </w:r>
      <w:r w:rsidR="00055FBE">
        <w:t xml:space="preserve">za usluge i trgovinu </w:t>
      </w:r>
      <w:r w:rsidR="00D30336">
        <w:t xml:space="preserve">Zagreb, </w:t>
      </w:r>
      <w:proofErr w:type="spellStart"/>
      <w:r w:rsidR="00055FBE">
        <w:t>Širolina</w:t>
      </w:r>
      <w:proofErr w:type="spellEnd"/>
      <w:r w:rsidR="00055FBE">
        <w:t xml:space="preserve"> 6, OIB 54970559656, MBS 081016807</w:t>
      </w:r>
      <w:r w:rsidR="00D30336">
        <w:t>, dan</w:t>
      </w:r>
      <w:r w:rsidR="00B154CB">
        <w:t xml:space="preserve">a 3. listopada 2018.,   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55FBE">
        <w:t xml:space="preserve">BREW ugostiteljstvo j.d.o.o. za usluge i trgovinu Zagreb, </w:t>
      </w:r>
      <w:proofErr w:type="spellStart"/>
      <w:r w:rsidR="00055FBE">
        <w:t>Širolina</w:t>
      </w:r>
      <w:proofErr w:type="spellEnd"/>
      <w:r w:rsidR="00055FBE">
        <w:t xml:space="preserve"> 6, OIB 54970559656, MBS 081016807</w:t>
      </w:r>
      <w:r w:rsidRPr="0026285E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54CB" w:rsidRPr="00B154CB">
        <w:rPr>
          <w:b/>
        </w:rPr>
        <w:t>15. studenoga 20</w:t>
      </w:r>
      <w:r w:rsidRPr="00B154CB">
        <w:rPr>
          <w:b/>
        </w:rPr>
        <w:t>18</w:t>
      </w:r>
      <w:r w:rsidRPr="0026285E">
        <w:rPr>
          <w:b/>
        </w:rPr>
        <w:t xml:space="preserve">. u  </w:t>
      </w:r>
      <w:r w:rsidR="00B154CB">
        <w:rPr>
          <w:b/>
        </w:rPr>
        <w:t>9,</w:t>
      </w:r>
      <w:r w:rsidR="00055FBE">
        <w:rPr>
          <w:b/>
        </w:rPr>
        <w:t>0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26285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</w:t>
      </w:r>
      <w:r w:rsidR="00B154CB">
        <w:t xml:space="preserve"> Mirjana Viduka </w:t>
      </w:r>
      <w:proofErr w:type="spellStart"/>
      <w:r w:rsidR="00B154CB">
        <w:t>Varenina</w:t>
      </w:r>
      <w:proofErr w:type="spellEnd"/>
      <w:r w:rsidR="00B154CB">
        <w:t xml:space="preserve"> iz Zagreba, </w:t>
      </w:r>
      <w:proofErr w:type="spellStart"/>
      <w:r w:rsidR="00B154CB">
        <w:t>Heinzelova</w:t>
      </w:r>
      <w:proofErr w:type="spellEnd"/>
      <w:r w:rsidR="00B154CB">
        <w:t xml:space="preserve"> 47/B, OIB </w:t>
      </w:r>
      <w:r w:rsidR="00112359">
        <w:t xml:space="preserve">98866841784. </w:t>
      </w:r>
      <w:r>
        <w:t xml:space="preserve">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>Predlagatelj FINA RC Zagreb podnio je Trgovačkom sudu u Zagrebu dana</w:t>
      </w:r>
      <w:r w:rsidR="009A00A8">
        <w:t xml:space="preserve"> </w:t>
      </w:r>
      <w:r w:rsidR="00055FBE">
        <w:t>20. prosinca 2</w:t>
      </w:r>
      <w:r w:rsidR="00112359">
        <w:t>01</w:t>
      </w:r>
      <w:r>
        <w:t xml:space="preserve">7. na propisanom obrascu prijedlog za otvaranje stečajnog postupka nad dužnikom </w:t>
      </w:r>
      <w:r w:rsidR="00055FBE">
        <w:t xml:space="preserve">BREW ugostiteljstvo j.d.o.o. za usluge i trgovinu Zagreb, </w:t>
      </w:r>
      <w:proofErr w:type="spellStart"/>
      <w:r w:rsidR="00055FBE">
        <w:t>Širolina</w:t>
      </w:r>
      <w:proofErr w:type="spellEnd"/>
      <w:r w:rsidR="00055FBE">
        <w:t xml:space="preserve"> 6, OIB 54970559656, MBS 081016807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 xml:space="preserve">U prijedlogu FINA navodi da dužnik na dan </w:t>
      </w:r>
      <w:r w:rsidR="00D30336">
        <w:t>2</w:t>
      </w:r>
      <w:r w:rsidR="00055FBE">
        <w:t>2. prosinca 2</w:t>
      </w:r>
      <w:r>
        <w:t>017. u Očevidniku redoslijeda osnova za plaćanje ima evidentirane neizvršene osnove za plaćanje u neprekinutom razdoblju od 120 dana u ukupnom iznosu od</w:t>
      </w:r>
      <w:r w:rsidR="009A00A8">
        <w:t xml:space="preserve"> </w:t>
      </w:r>
      <w:r w:rsidR="00055FBE">
        <w:t xml:space="preserve">38.430,64 </w:t>
      </w:r>
      <w:r>
        <w:t xml:space="preserve">kn u koji iznos je uračunata kamata i naknada FINE za provedbu ovrhe na novčanim sredstvima te da dužnik ima </w:t>
      </w:r>
      <w:r w:rsidR="00B67602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</w:t>
      </w:r>
      <w:r w:rsidR="00112359">
        <w:t xml:space="preserve">Mirjana Viduka </w:t>
      </w:r>
      <w:proofErr w:type="spellStart"/>
      <w:r w:rsidR="00112359">
        <w:t>Varenina</w:t>
      </w:r>
      <w:proofErr w:type="spellEnd"/>
      <w:r w:rsidR="00112359">
        <w:t xml:space="preserve"> iz Zagreba, </w:t>
      </w:r>
      <w:proofErr w:type="spellStart"/>
      <w:r w:rsidR="00112359">
        <w:t>Heinzelova</w:t>
      </w:r>
      <w:proofErr w:type="spellEnd"/>
      <w:r w:rsidR="00112359">
        <w:t xml:space="preserve"> 47/B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12359">
        <w:t xml:space="preserve">3. listopada </w:t>
      </w:r>
      <w:r>
        <w:t xml:space="preserve">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631871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690C" w:rsidP="00631871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86C" w:rsidR="0003586C">
      <w:r>
        <w:separator/>
      </w:r>
    </w:p>
  </w:endnote>
  <w:endnote w:id="0" w:type="continuationSeparator">
    <w:p w:rsidRDefault="0003586C" w:rsidR="00035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86C" w:rsidR="0003586C">
      <w:r>
        <w:separator/>
      </w:r>
    </w:p>
  </w:footnote>
  <w:footnote w:id="0" w:type="continuationSeparator">
    <w:p w:rsidRDefault="0003586C" w:rsidR="00035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1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B154CB">
      <w:t>7</w:t>
    </w:r>
    <w:r w:rsidR="00631871">
      <w:t>11</w:t>
    </w:r>
    <w:r w:rsidR="00B154CB">
      <w:t>/18-</w:t>
    </w:r>
    <w:r w:rsidR="00FB3156">
      <w:t>7</w:t>
    </w:r>
    <w:r w:rsidR="00B154CB">
      <w:t xml:space="preserve"> 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586C"/>
    <w:rsid w:val="00036EE7"/>
    <w:rsid w:val="0005396D"/>
    <w:rsid w:val="00055FBE"/>
    <w:rsid w:val="00070D0F"/>
    <w:rsid w:val="00075120"/>
    <w:rsid w:val="00094230"/>
    <w:rsid w:val="000C20F1"/>
    <w:rsid w:val="000E414B"/>
    <w:rsid w:val="000F2CEE"/>
    <w:rsid w:val="0010785A"/>
    <w:rsid w:val="00112359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1F3F6A"/>
    <w:rsid w:val="002029E7"/>
    <w:rsid w:val="002142C7"/>
    <w:rsid w:val="00214478"/>
    <w:rsid w:val="00223C8E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31871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2601"/>
    <w:rsid w:val="00745EEF"/>
    <w:rsid w:val="0074711B"/>
    <w:rsid w:val="00751A93"/>
    <w:rsid w:val="0075382B"/>
    <w:rsid w:val="0077725F"/>
    <w:rsid w:val="00786C05"/>
    <w:rsid w:val="007C1241"/>
    <w:rsid w:val="007C7E62"/>
    <w:rsid w:val="007D776F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A51C0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54CB"/>
    <w:rsid w:val="00B32D98"/>
    <w:rsid w:val="00B67602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30336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B3156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5F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5F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F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F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5F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5F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F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F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BREW ugostiteljstvo j.d.o.o. za usluge i trgovinu zastupanog po punomoćniku Slobodan Krnetić</izvorni_sadrzaj>
    <derivirana_varijabla naziv="DomainObject.Predmet.ProtustrankaFormated_1">  BREW ugostiteljstvo j.d.o.o. za usluge i trgovinu zastupanog po punomoćniku Slobodan Krnetić</derivirana_varijabla>
  </DomainObject.Predmet.ProtustrankaFormated>
  <DomainObject.Predmet.ProtustrankaFormatedOIB>
    <izvorni_sadrzaj>  BREW ugostiteljstvo j.d.o.o. za usluge i trgovinu, OIB 54970559656 zastupanog po punomoćniku Slobodan Krnetić</izvorni_sadrzaj>
    <derivirana_varijabla naziv="DomainObject.Predmet.ProtustrankaFormatedOIB_1">  BREW ugostiteljstvo j.d.o.o. za usluge i trgovinu, OIB 54970559656 zastupanog po punomoćniku Slobodan Krnetić</derivirana_varijabla>
  </DomainObject.Predmet.ProtustrankaFormatedOIB>
  <DomainObject.Predmet.ProtustrankaFormatedWithAdress>
    <izvorni_sadrzaj> BREW ugostiteljstvo j.d.o.o. za usluge i trgovinu, Širolina 6 , 10000 Zagreb zastupanog po punomoćniku Slobodan Krnetić</izvorni_sadrzaj>
    <derivirana_varijabla naziv="DomainObject.Predmet.ProtustrankaFormatedWithAdress_1"> BREW ugostiteljstvo j.d.o.o. za usluge i trgovinu, Širolina 6 , 10000 Zagreb zastupanog po punomoćniku Slobodan Krnetić</derivirana_varijabla>
  </DomainObject.Predmet.ProtustrankaFormatedWithAdress>
  <DomainObject.Predmet.ProtustrankaFormatedWithAdressOIB>
    <izvorni_sadrzaj> BREW ugostiteljstvo j.d.o.o. za usluge i trgovinu, OIB 54970559656, Širolina 6 , 10000 Zagreb zastupanog po punomoćniku Slobodan Krnetić</izvorni_sadrzaj>
    <derivirana_varijabla naziv="DomainObject.Predmet.ProtustrankaFormatedWithAdressOIB_1"> BREW ugostiteljstvo j.d.o.o. za usluge i trgovinu, OIB 54970559656, Širolina 6 , 10000 Zagreb zastupanog po punomoćniku Slobodan Krnetić</derivirana_varijabla>
  </DomainObject.Predmet.ProtustrankaFormatedWithAdressOIB>
  <DomainObject.Predmet.ProtustrankaWithAdress>
    <izvorni_sadrzaj>BREW ugostiteljstvo j.d.o.o. za usluge i trgovinu Širolina 6 , 10000 Zagreb</izvorni_sadrzaj>
    <derivirana_varijabla naziv="DomainObject.Predmet.ProtustrankaWithAdress_1">BREW ugostiteljstvo j.d.o.o. za usluge i trgovinu Širolina 6 , 10000 Zagreb</derivirana_varijabla>
  </DomainObject.Predmet.ProtustrankaWithAdress>
  <DomainObject.Predmet.ProtustrankaWithAdressOIB>
    <izvorni_sadrzaj>BREW ugostiteljstvo j.d.o.o. za usluge i trgovinu, OIB 54970559656, Širolina 6 , 10000 Zagreb</izvorni_sadrzaj>
    <derivirana_varijabla naziv="DomainObject.Predmet.ProtustrankaWithAdressOIB_1">BREW ugostiteljstvo j.d.o.o. za usluge i trgovinu, OIB 54970559656, Širolina 6 , 10000 Zagreb</derivirana_varijabla>
  </DomainObject.Predmet.ProtustrankaWithAdressOIB>
  <DomainObject.Predmet.ProtustrankaNazivFormated>
    <izvorni_sadrzaj>BREW ugostiteljstvo j.d.o.o. za usluge i trgovinu</izvorni_sadrzaj>
    <derivirana_varijabla naziv="DomainObject.Predmet.ProtustrankaNazivFormated_1">BREW ugostiteljstvo j.d.o.o. za usluge i trgovinu</derivirana_varijabla>
  </DomainObject.Predmet.ProtustrankaNazivFormated>
  <DomainObject.Predmet.ProtustrankaNazivFormatedOIB>
    <izvorni_sadrzaj>BREW ugostiteljstvo j.d.o.o. za usluge i trgovinu, OIB 54970559656</izvorni_sadrzaj>
    <derivirana_varijabla naziv="DomainObject.Predmet.ProtustrankaNazivFormatedOIB_1">BREW ugostiteljstvo j.d.o.o. za usluge i trgovinu, OIB 54970559656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BREW ugostiteljstvo j.d.o.o. za usluge i trgovinu zastupanog po punomoćniku Slobodan Krnetić</item>
    </izvorni_sadrzaj>
    <derivirana_varijabla naziv="DomainObject.Predmet.ProtuStrankaListFormated_1">
      <item>BREW ugostiteljstvo j.d.o.o. za usluge i trgovinu zastupanog po punomoćniku Slobodan Krnetić</item>
    </derivirana_varijabla>
  </DomainObject.Predmet.ProtuStrankaListFormated>
  <DomainObject.Predmet.ProtuStrankaListFormatedOIB>
    <izvorni_sadrzaj>
      <item>BREW ugostiteljstvo j.d.o.o. za usluge i trgovinu, OIB 54970559656 zastupanog po punomoćniku Slobodan Krnetić</item>
    </izvorni_sadrzaj>
    <derivirana_varijabla naziv="DomainObject.Predmet.ProtuStrankaListFormatedOIB_1">
      <item>BREW ugostiteljstvo j.d.o.o. za usluge i trgovinu, OIB 54970559656 zastupanog po punomoćniku Slobodan Krnetić</item>
    </derivirana_varijabla>
  </DomainObject.Predmet.ProtuStrankaListFormatedOIB>
  <DomainObject.Predmet.ProtuStrankaListFormatedWithAdress>
    <izvorni_sadrzaj>
      <item>BREW ugostiteljstvo j.d.o.o. za usluge i trgovinu, Širolina 6 , 10000 Zagreb zastupanog po punomoćniku Slobodan Krnetić</item>
    </izvorni_sadrzaj>
    <derivirana_varijabla naziv="DomainObject.Predmet.ProtuStrankaListFormatedWithAdress_1">
      <item>BREW ugostiteljstvo j.d.o.o. za usluge i trgovinu, Širolina 6 , 10000 Zagreb zastupanog po punomoćniku Slobodan Krnetić</item>
    </derivirana_varijabla>
  </DomainObject.Predmet.ProtuStrankaListFormatedWithAdress>
  <DomainObject.Predmet.ProtuStrankaListFormatedWithAdressOIB>
    <izvorni_sadrzaj>
      <item>BREW ugostiteljstvo j.d.o.o. za usluge i trgovinu, OIB 54970559656, Širolina 6 , 10000 Zagreb zastupanog po punomoćniku Slobodan Krnetić</item>
    </izvorni_sadrzaj>
    <derivirana_varijabla naziv="DomainObject.Predmet.ProtuStrankaListFormatedWithAdressOIB_1">
      <item>BREW ugostiteljstvo j.d.o.o. za usluge i trgovinu, OIB 54970559656, Širolina 6 , 10000 Zagreb zastupanog po punomoćniku Slobodan Krnetić</item>
    </derivirana_varijabla>
  </DomainObject.Predmet.ProtuStrankaListFormatedWithAdressOIB>
  <DomainObject.Predmet.ProtuStrankaListNazivFormated>
    <izvorni_sadrzaj>
      <item>BREW ugostiteljstvo j.d.o.o. za usluge i trgovinu</item>
    </izvorni_sadrzaj>
    <derivirana_varijabla naziv="DomainObject.Predmet.ProtuStrankaListNazivFormated_1">
      <item>BREW ugostiteljstvo j.d.o.o. za usluge i trgovinu</item>
    </derivirana_varijabla>
  </DomainObject.Predmet.ProtuStrankaListNazivFormated>
  <DomainObject.Predmet.ProtuStrankaListNazivFormatedOIB>
    <izvorni_sadrzaj>
      <item>BREW ugostiteljstvo j.d.o.o. za usluge i trgovinu, OIB 54970559656</item>
    </izvorni_sadrzaj>
    <derivirana_varijabla naziv="DomainObject.Predmet.ProtuStrankaListNazivFormatedOIB_1">
      <item>BREW ugostiteljstvo j.d.o.o. za usluge i trgovinu, OIB 54970559656</item>
    </derivirana_varijabla>
  </DomainObject.Predmet.ProtuStrankaListNazivFormatedOIB>
  <DomainObject.Predmet.OstaliListFormated>
    <izvorni_sadrzaj>
      <item>Slobodan Krnetić punomoćnik sudionika u postupku BREW ugostiteljstvo j.d.o.o. za usluge i trgovinu</item>
    </izvorni_sadrzaj>
    <derivirana_varijabla naziv="DomainObject.Predmet.OstaliListFormated_1">
      <item>Slobodan Krnetić punomoćnik sudionika u postupku BREW ugostiteljstvo j.d.o.o. za usluge i trgovinu</item>
    </derivirana_varijabla>
  </DomainObject.Predmet.OstaliListFormated>
  <DomainObject.Predmet.OstaliListFormatedOIB>
    <izvorni_sadrzaj>
      <item>Slobodan Krnetić, OIB 68190590893 punomoćnik sudionika u postupku BREW ugostiteljstvo j.d.o.o. za usluge i trgovinu</item>
    </izvorni_sadrzaj>
    <derivirana_varijabla naziv="DomainObject.Predmet.OstaliListFormatedOIB_1">
      <item>Slobodan Krnetić, OIB 68190590893 punomoćnik sudionika u postupku BREW ugostiteljstvo j.d.o.o. za usluge i trgovinu</item>
    </derivirana_varijabla>
  </DomainObject.Predmet.OstaliListFormatedOIB>
  <DomainObject.Predmet.OstaliListFormatedWithAdress>
    <izvorni_sadrzaj>
      <item>Slobodan Krnetić, Gornje Psarjevo 167f, 10380 Gornje Psarjevo punomoćnik sudionika u postupku BREW ugostiteljstvo j.d.o.o. za usluge i trgovinu</item>
    </izvorni_sadrzaj>
    <derivirana_varijabla naziv="DomainObject.Predmet.OstaliListFormatedWithAdress_1">
      <item>Slobodan Krnetić, Gornje Psarjevo 167f, 10380 Gornje Psarjevo punomoćnik sudionika u postupku BREW ugostiteljstvo j.d.o.o. za usluge i trgovinu</item>
    </derivirana_varijabla>
  </DomainObject.Predmet.OstaliListFormatedWithAdress>
  <DomainObject.Predmet.OstaliListFormatedWithAdressOIB>
    <izvorni_sadrzaj>
      <item>Slobodan Krnetić, OIB 68190590893, Gornje Psarjevo 167f, 10380 Gornje Psarjevo punomoćnik sudionika u postupku BREW ugostiteljstvo j.d.o.o. za usluge i trgovinu</item>
    </izvorni_sadrzaj>
    <derivirana_varijabla naziv="DomainObject.Predmet.OstaliListFormatedWithAdressOIB_1">
      <item>Slobodan Krnetić, OIB 68190590893, Gornje Psarjevo 167f, 10380 Gornje Psarjevo punomoćnik sudionika u postupku BREW ugostiteljstvo j.d.o.o. za usluge i trgovinu</item>
    </derivirana_varijabla>
  </DomainObject.Predmet.OstaliListFormatedWithAdressOIB>
  <DomainObject.Predmet.OstaliListNazivFormated>
    <izvorni_sadrzaj>
      <item>Slobodan Krnetić</item>
    </izvorni_sadrzaj>
    <derivirana_varijabla naziv="DomainObject.Predmet.OstaliListNazivFormated_1">
      <item>Slobodan Krnetić</item>
    </derivirana_varijabla>
  </DomainObject.Predmet.OstaliListNazivFormated>
  <DomainObject.Predmet.OstaliListNazivFormatedOIB>
    <izvorni_sadrzaj>
      <item>Slobodan Krnetić, OIB 68190590893</item>
    </izvorni_sadrzaj>
    <derivirana_varijabla naziv="DomainObject.Predmet.OstaliListNazivFormatedOIB_1">
      <item>Slobodan Krnetić, OIB 68190590893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BREW ugostiteljstvo j.d.o.o. za usluge i trgovinu</izvorni_sadrzaj>
    <derivirana_varijabla naziv="DomainObject.Predmet.ProtustrankaIDrugi_1">BREW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BREW ugostiteljstvo j.d.o.o. za usluge i trgovinu, OIB 54970559656, Širolina 6 , 10000 Zagreb</izvorni_sadrzaj>
    <derivirana_varijabla naziv="DomainObject.Predmet.ProtustrankaIDrugiAdressOIB_1">BREW ugostiteljstvo j.d.o.o. za usluge i trgovinu, OIB 54970559656, Širolina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BREW ugostiteljstvo j.d.o.o. za usluge i trgovinu</item>
      <item>FINA Regionalni centar Zagreb</item>
      <item>Slobodan Krnetić</item>
    </izvorni_sadrzaj>
    <derivirana_varijabla naziv="DomainObject.Predmet.SudioniciListNaziv_1">
      <item>BREW ugostiteljstvo j.d.o.o. za usluge i trgovinu</item>
      <item>FINA Regionalni centar Zagreb</item>
      <item>Slobodan Krnetić</item>
    </derivirana_varijabla>
  </DomainObject.Predmet.SudioniciListNaziv>
  <DomainObject.Predmet.SudioniciListAdressOIB>
    <izvorni_sadrzaj>
      <item>BREW ugostiteljstvo j.d.o.o. za usluge i trgovinu, OIB 54970559656, Širolina 6 ,10000 Zagreb</item>
      <item>FINA Regionalni centar Zagreb, OIB 85821130368, Trg svibanjskih žrtava 1995. br. 1,10000 Zagreb</item>
      <item>Slobodan Krnetić, OIB 68190590893, Gornje Psarjevo 167f,10380 Gornje Psarjevo</item>
    </izvorni_sadrzaj>
    <derivirana_varijabla naziv="DomainObject.Predmet.SudioniciListAdressOIB_1">
      <item>BREW ugostiteljstvo j.d.o.o. za usluge i trgovinu, OIB 54970559656, Širolina 6 ,10000 Zagreb</item>
      <item>FINA Regionalni centar Zagreb, OIB 85821130368, Trg svibanjskih žrtava 1995. br. 1,10000 Zagreb</item>
      <item>Slobodan Krnetić, OIB 68190590893, Gornje Psarjevo 167f,10380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54970559656</item>
      <item>, OIB 85821130368</item>
      <item>, OIB 68190590893</item>
    </izvorni_sadrzaj>
    <derivirana_varijabla naziv="DomainObject.Predmet.SudioniciListNazivOIB_1">
      <item>, OIB 54970559656</item>
      <item>, OIB 85821130368</item>
      <item>, OIB 68190590893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5C491-6234-4F90-9AE2-6334E9BA0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2499</properties:Characters>
  <properties:Lines>77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2018-10-03T06:28:00Z</dcterms:created>
  <dc:creator>hermanj</dc:creator>
  <cp:lastModifiedBy>Darija Miličević</cp:lastModifiedBy>
  <cp:lastPrinted>2018-10-03T06:39:00Z</cp:lastPrinted>
  <dcterms:modified xmlns:xsi="http://www.w3.org/2001/XMLSchema-instance" xsi:type="dcterms:W3CDTF">2018-10-03T06:39:00Z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