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15a2" w14:paraId="16415a2" w:rsidRDefault="00610622" w:rsidP="00610622" w:rsidR="00610622" w:rsidRPr="00D17A0F">
      <w:pPr>
        <w15:collapsed w:val="false"/>
      </w:pPr>
      <w:bookmarkStart w:name="_GoBack" w:id="0"/>
      <w:bookmarkEnd w:id="0"/>
      <w:r w:rsidRPr="00D17A0F">
        <w:t xml:space="preserve">            </w:t>
      </w:r>
      <w:r w:rsidRPr="00D17A0F">
        <w:rPr>
          <w:noProof/>
        </w:rPr>
        <w:t xml:space="preserve">  </w:t>
      </w:r>
    </w:p>
    <w:p w:rsidRDefault="00610622" w:rsidP="00610622" w:rsidR="00610622" w:rsidRPr="00D17A0F">
      <w:pPr>
        <w:jc w:val="center"/>
      </w:pPr>
      <w:r w:rsidRPr="00D17A0F">
        <w:t>R E P U B L I K A   H R V A T S K A</w:t>
      </w:r>
    </w:p>
    <w:p w:rsidRDefault="00610622" w:rsidP="00610622" w:rsidR="00610622" w:rsidRPr="00D17A0F">
      <w:pPr>
        <w:jc w:val="center"/>
      </w:pPr>
    </w:p>
    <w:p w:rsidRDefault="00610622" w:rsidP="00610622" w:rsidR="00610622" w:rsidRPr="00D17A0F">
      <w:pPr>
        <w:jc w:val="center"/>
      </w:pPr>
      <w:r w:rsidRPr="00D17A0F">
        <w:t>Z A K L J U Č A K</w:t>
      </w:r>
    </w:p>
    <w:p w:rsidRDefault="00610622" w:rsidP="00610622" w:rsidR="00610622" w:rsidRPr="00D17A0F">
      <w:pPr>
        <w:jc w:val="center"/>
      </w:pPr>
    </w:p>
    <w:p w:rsidRDefault="00610622" w:rsidP="00610622" w:rsidR="00610622" w:rsidRPr="00D17A0F">
      <w:pPr>
        <w:jc w:val="both"/>
      </w:pPr>
      <w:r w:rsidRPr="00D17A0F">
        <w:tab/>
      </w:r>
      <w:r w:rsidR="00AF4212">
        <w:t xml:space="preserve">TRGOVAČKI SUD U ZAGREBU, po sucu pojedincu Luciji Butigan, u stečajnom postupku nad imovinom dužnika pojedinca IVAN </w:t>
      </w:r>
      <w:proofErr w:type="spellStart"/>
      <w:r w:rsidR="00AF4212">
        <w:t>NIKIĆ</w:t>
      </w:r>
      <w:proofErr w:type="spellEnd"/>
      <w:r w:rsidR="00AF4212">
        <w:t xml:space="preserve">, </w:t>
      </w:r>
      <w:proofErr w:type="spellStart"/>
      <w:r w:rsidR="00AF4212">
        <w:t>vl.obrta</w:t>
      </w:r>
      <w:proofErr w:type="spellEnd"/>
      <w:r w:rsidR="00AF4212">
        <w:t xml:space="preserve"> „</w:t>
      </w:r>
      <w:proofErr w:type="spellStart"/>
      <w:r w:rsidR="00AF4212">
        <w:t>SAVA</w:t>
      </w:r>
      <w:proofErr w:type="spellEnd"/>
      <w:r w:rsidR="00AF4212">
        <w:t xml:space="preserve">“ obrt za ugostiteljstvo, Zagreb, Gredice </w:t>
      </w:r>
      <w:proofErr w:type="spellStart"/>
      <w:r w:rsidR="00AF4212">
        <w:t>157</w:t>
      </w:r>
      <w:proofErr w:type="spellEnd"/>
      <w:r w:rsidR="00AF4212">
        <w:t xml:space="preserve">, </w:t>
      </w:r>
      <w:proofErr w:type="spellStart"/>
      <w:r w:rsidR="00AF4212">
        <w:t>OIB</w:t>
      </w:r>
      <w:proofErr w:type="spellEnd"/>
      <w:r w:rsidR="00AF4212">
        <w:t xml:space="preserve">: </w:t>
      </w:r>
      <w:proofErr w:type="spellStart"/>
      <w:r w:rsidR="00AF4212">
        <w:t>51373918472</w:t>
      </w:r>
      <w:proofErr w:type="spellEnd"/>
      <w:r w:rsidR="00AF4212">
        <w:t xml:space="preserve">, dana 4. prosinca </w:t>
      </w:r>
      <w:proofErr w:type="spellStart"/>
      <w:r w:rsidR="00AF4212">
        <w:t>2015</w:t>
      </w:r>
      <w:proofErr w:type="spellEnd"/>
      <w:r w:rsidR="00AF4212">
        <w:t>.</w:t>
      </w:r>
    </w:p>
    <w:p w:rsidRDefault="00610622" w:rsidP="00610622" w:rsidR="00610622" w:rsidRPr="00D17A0F"/>
    <w:p w:rsidRDefault="00610622" w:rsidP="00610622" w:rsidR="00610622" w:rsidRPr="00D17A0F">
      <w:pPr>
        <w:jc w:val="center"/>
      </w:pPr>
      <w:r w:rsidRPr="00D17A0F">
        <w:t>z a k l j u č i o    j e</w:t>
      </w:r>
    </w:p>
    <w:p w:rsidRDefault="00610622" w:rsidP="00610622" w:rsidR="00610622" w:rsidRPr="00D17A0F"/>
    <w:p w:rsidRDefault="00610622" w:rsidP="00AF4212" w:rsidR="00610622">
      <w:pPr>
        <w:jc w:val="both"/>
      </w:pPr>
      <w:r w:rsidRPr="00D17A0F">
        <w:tab/>
        <w:t xml:space="preserve">Popis predmeta stečajne mase, popis vjerovnika, pregled imovine i obveza, te tablice s prijavama za </w:t>
      </w:r>
      <w:r w:rsidR="00AF4212">
        <w:t xml:space="preserve">dužnika pojedinca IVAN </w:t>
      </w:r>
      <w:proofErr w:type="spellStart"/>
      <w:r w:rsidR="00AF4212">
        <w:t>NIKIĆ</w:t>
      </w:r>
      <w:proofErr w:type="spellEnd"/>
      <w:r w:rsidR="00AF4212">
        <w:t xml:space="preserve">, </w:t>
      </w:r>
      <w:proofErr w:type="spellStart"/>
      <w:r w:rsidR="00AF4212">
        <w:t>vl.obrta</w:t>
      </w:r>
      <w:proofErr w:type="spellEnd"/>
      <w:r w:rsidR="00AF4212">
        <w:t xml:space="preserve"> „</w:t>
      </w:r>
      <w:proofErr w:type="spellStart"/>
      <w:r w:rsidR="00AF4212">
        <w:t>SAVA</w:t>
      </w:r>
      <w:proofErr w:type="spellEnd"/>
      <w:r w:rsidR="00AF4212">
        <w:t xml:space="preserve">“ obrt za ugostiteljstvo, Zagreb, Gredice </w:t>
      </w:r>
      <w:proofErr w:type="spellStart"/>
      <w:r w:rsidR="00AF4212">
        <w:t>157</w:t>
      </w:r>
      <w:proofErr w:type="spellEnd"/>
      <w:r w:rsidR="00AF4212">
        <w:t xml:space="preserve">, </w:t>
      </w:r>
      <w:proofErr w:type="spellStart"/>
      <w:r w:rsidR="00AF4212">
        <w:t>OIB</w:t>
      </w:r>
      <w:proofErr w:type="spellEnd"/>
      <w:r w:rsidR="00AF4212">
        <w:t xml:space="preserve">: </w:t>
      </w:r>
      <w:proofErr w:type="spellStart"/>
      <w:r w:rsidR="00AF4212">
        <w:t>51373918472</w:t>
      </w:r>
      <w:proofErr w:type="spellEnd"/>
      <w:r w:rsidRPr="00D17A0F">
        <w:t xml:space="preserve">, nalaze se izložene u sobi stečajnog suca br. </w:t>
      </w:r>
      <w:proofErr w:type="spellStart"/>
      <w:r w:rsidRPr="00D17A0F">
        <w:t>91</w:t>
      </w:r>
      <w:proofErr w:type="spellEnd"/>
      <w:r w:rsidRPr="00D17A0F">
        <w:t xml:space="preserve">/II (ulična zgrada), na temelju odredbe članka </w:t>
      </w:r>
      <w:proofErr w:type="spellStart"/>
      <w:r w:rsidRPr="00D17A0F">
        <w:t>153</w:t>
      </w:r>
      <w:proofErr w:type="spellEnd"/>
      <w:r w:rsidRPr="00D17A0F">
        <w:t>. Stečajnog zakona.</w:t>
      </w:r>
    </w:p>
    <w:p w:rsidRDefault="005E322E" w:rsidP="00AF4212" w:rsidR="005E322E" w:rsidRPr="00D17A0F">
      <w:pPr>
        <w:jc w:val="both"/>
      </w:pPr>
    </w:p>
    <w:p w:rsidRDefault="00610622" w:rsidP="00610622" w:rsidR="00610622" w:rsidRPr="00D17A0F">
      <w:pPr>
        <w:jc w:val="center"/>
      </w:pPr>
      <w:r w:rsidRPr="00D17A0F">
        <w:t xml:space="preserve">U Zagrebu </w:t>
      </w:r>
      <w:r w:rsidR="00AF4212">
        <w:t xml:space="preserve">4. prosinca </w:t>
      </w:r>
      <w:proofErr w:type="spellStart"/>
      <w:r w:rsidR="00AF4212">
        <w:t>2015</w:t>
      </w:r>
      <w:proofErr w:type="spellEnd"/>
      <w:r w:rsidRPr="00D17A0F">
        <w:t>.</w:t>
      </w:r>
    </w:p>
    <w:p w:rsidRDefault="00610622" w:rsidP="00610622" w:rsidR="00610622" w:rsidRPr="00D17A0F"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  <w:t xml:space="preserve">          </w:t>
      </w:r>
      <w:r w:rsidR="00AF4212">
        <w:t xml:space="preserve"> </w:t>
      </w:r>
      <w:r w:rsidR="005E322E">
        <w:tab/>
      </w:r>
      <w:r w:rsidR="00AF4212">
        <w:t xml:space="preserve">   </w:t>
      </w:r>
      <w:r w:rsidR="005E322E">
        <w:t xml:space="preserve">        </w:t>
      </w:r>
      <w:r w:rsidR="00AF4212">
        <w:t xml:space="preserve"> </w:t>
      </w:r>
      <w:r w:rsidR="005E322E">
        <w:t xml:space="preserve">  </w:t>
      </w:r>
      <w:r w:rsidRPr="00D17A0F">
        <w:t>S U D A C:</w:t>
      </w:r>
    </w:p>
    <w:p w:rsidRDefault="00610622" w:rsidP="00610622" w:rsidR="00610622" w:rsidRPr="00D17A0F"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="005E322E">
        <w:tab/>
      </w:r>
      <w:r w:rsidRPr="00D17A0F">
        <w:t xml:space="preserve">    LUCIJA BUTIGAN, v.r.</w:t>
      </w:r>
    </w:p>
    <w:p w:rsidRDefault="00610622" w:rsidP="00610622" w:rsidR="00610622" w:rsidRPr="00D17A0F"/>
    <w:p w:rsidRDefault="00610622" w:rsidP="00610622" w:rsidR="00610622" w:rsidRPr="00D17A0F">
      <w:pPr>
        <w:rPr>
          <w:u w:val="single"/>
        </w:rPr>
      </w:pPr>
      <w:r w:rsidRPr="00D17A0F">
        <w:rPr>
          <w:u w:val="single"/>
        </w:rPr>
        <w:t>UPUTA O PRAVNOM LIJEKU:</w:t>
      </w:r>
    </w:p>
    <w:p w:rsidRDefault="00610622" w:rsidP="00610622" w:rsidR="00610622" w:rsidRPr="00D17A0F">
      <w:r w:rsidRPr="00D17A0F">
        <w:t xml:space="preserve">Protiv zaključka nije dozvoljena žalba (članak </w:t>
      </w:r>
      <w:proofErr w:type="spellStart"/>
      <w:r w:rsidRPr="00D17A0F">
        <w:t>11</w:t>
      </w:r>
      <w:proofErr w:type="spellEnd"/>
      <w:r w:rsidRPr="00D17A0F">
        <w:t xml:space="preserve">. stavak 9. </w:t>
      </w:r>
      <w:proofErr w:type="spellStart"/>
      <w:r w:rsidRPr="00D17A0F">
        <w:t>SZ</w:t>
      </w:r>
      <w:proofErr w:type="spellEnd"/>
      <w:r w:rsidRPr="00D17A0F">
        <w:t>-a).</w:t>
      </w:r>
    </w:p>
    <w:p w:rsidRDefault="00610622" w:rsidP="00610622" w:rsidR="00610622" w:rsidRPr="00D17A0F"/>
    <w:p w:rsidRDefault="00610622" w:rsidP="00610622" w:rsidR="00610622" w:rsidRPr="00D17A0F">
      <w:pPr>
        <w:ind w:left="4320"/>
      </w:pPr>
      <w:r w:rsidRPr="00D17A0F">
        <w:t xml:space="preserve">      Za točnost </w:t>
      </w:r>
      <w:proofErr w:type="spellStart"/>
      <w:r w:rsidRPr="00D17A0F">
        <w:t>otpravka</w:t>
      </w:r>
      <w:proofErr w:type="spellEnd"/>
      <w:r w:rsidRPr="00D17A0F">
        <w:t>-ovlašteni službenik:</w:t>
      </w:r>
    </w:p>
    <w:p w:rsidRDefault="00610622" w:rsidP="00610622" w:rsidR="00610622" w:rsidRPr="00D17A0F">
      <w:pPr>
        <w:ind w:left="5040"/>
      </w:pPr>
      <w:r w:rsidRPr="00D17A0F">
        <w:t xml:space="preserve">             </w:t>
      </w:r>
      <w:r w:rsidR="00AF4212">
        <w:t xml:space="preserve"> </w:t>
      </w:r>
      <w:r w:rsidRPr="00D17A0F">
        <w:t xml:space="preserve">  (</w:t>
      </w:r>
      <w:r w:rsidR="00AF4212">
        <w:t>Ana Brlek</w:t>
      </w:r>
      <w:r w:rsidRPr="00D17A0F">
        <w:t>)</w:t>
      </w:r>
    </w:p>
    <w:p w:rsidRDefault="00610622" w:rsidP="00610622" w:rsidR="00610622" w:rsidRPr="00D17A0F"/>
    <w:p w:rsidRDefault="00610622" w:rsidP="00610622" w:rsidR="00610622" w:rsidRPr="00D17A0F"/>
    <w:p w:rsidRDefault="00610622" w:rsidP="00610622" w:rsidR="00610622" w:rsidRPr="00D17A0F"/>
    <w:p w:rsidRDefault="00610622" w:rsidP="00610622" w:rsidR="00610622" w:rsidRPr="00D17A0F">
      <w:r w:rsidRPr="00D17A0F">
        <w:t>DNA:</w:t>
      </w:r>
    </w:p>
    <w:p w:rsidRDefault="00610622" w:rsidP="005E322E" w:rsidR="00610622" w:rsidRPr="00D17A0F">
      <w:pPr>
        <w:numPr>
          <w:ilvl w:val="0"/>
          <w:numId w:val="1"/>
        </w:numPr>
        <w:tabs>
          <w:tab w:pos="720" w:val="clear"/>
        </w:tabs>
        <w:ind w:hanging="284" w:left="284"/>
      </w:pPr>
      <w:r w:rsidRPr="00D17A0F">
        <w:t>e-oglasna ploča suda- do 8.12.15.</w:t>
      </w:r>
    </w:p>
    <w:p w:rsidRDefault="00610622" w:rsidP="005E322E" w:rsidR="00610622" w:rsidRPr="00D17A0F">
      <w:pPr>
        <w:numPr>
          <w:ilvl w:val="0"/>
          <w:numId w:val="1"/>
        </w:numPr>
        <w:tabs>
          <w:tab w:pos="720" w:val="clear"/>
        </w:tabs>
        <w:ind w:hanging="284" w:left="284"/>
      </w:pPr>
      <w:r w:rsidRPr="00D17A0F">
        <w:t>spis</w:t>
      </w:r>
    </w:p>
    <w:p w:rsidRDefault="00610622" w:rsidP="00610622" w:rsidR="00610622" w:rsidRPr="00D17A0F"/>
    <w:p w:rsidRDefault="00DA5881" w:rsidR="00DA5881"/>
    <w:sectPr w:rsidSect="005E322E" w:rsidR="00DA5881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22E" w:rsidP="005E322E" w:rsidR="005E322E">
      <w:r>
        <w:separator/>
      </w:r>
    </w:p>
  </w:endnote>
  <w:endnote w:id="0" w:type="continuationSeparator">
    <w:p w:rsidRDefault="005E322E" w:rsidP="005E322E" w:rsidR="005E32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22E" w:rsidP="005E322E" w:rsidR="005E322E">
      <w:r>
        <w:separator/>
      </w:r>
    </w:p>
  </w:footnote>
  <w:footnote w:id="0" w:type="continuationSeparator">
    <w:p w:rsidRDefault="005E322E" w:rsidP="005E322E" w:rsidR="005E32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22E" w:rsidR="005E322E">
    <w:pPr>
      <w:pStyle w:val="Zaglavlje"/>
    </w:pPr>
  </w:p>
  <w:p w:rsidRDefault="005E322E" w:rsidR="005E322E">
    <w:pPr>
      <w:pStyle w:val="Zaglavlje"/>
    </w:pPr>
  </w:p>
  <w:p w:rsidRDefault="005E322E" w:rsidR="005E322E">
    <w:pPr>
      <w:pStyle w:val="Zaglavlje"/>
      <w:rPr>
        <w:sz w:val="20"/>
      </w:rPr>
    </w:pPr>
    <w:r>
      <w:tab/>
    </w:r>
    <w:r>
      <w:tab/>
    </w:r>
    <w:proofErr w:type="spellStart"/>
    <w:r>
      <w:t>20</w:t>
    </w:r>
    <w:proofErr w:type="spellEnd"/>
    <w:r>
      <w:t xml:space="preserve">. </w:t>
    </w:r>
    <w:r w:rsidRPr="00D17A0F">
      <w:t>St-</w:t>
    </w:r>
    <w:proofErr w:type="spellStart"/>
    <w:r>
      <w:t>353</w:t>
    </w:r>
    <w:proofErr w:type="spellEnd"/>
    <w:r>
      <w:t>/</w:t>
    </w:r>
    <w:proofErr w:type="spellStart"/>
    <w:r>
      <w:t>14</w:t>
    </w:r>
    <w:proofErr w:type="spellEnd"/>
    <w:r>
      <w:t>-</w:t>
    </w:r>
    <w:proofErr w:type="spellStart"/>
    <w:r>
      <w:rPr>
        <w:sz w:val="20"/>
      </w:rPr>
      <w:t>30</w:t>
    </w:r>
    <w:proofErr w:type="spellEnd"/>
  </w:p>
  <w:p w:rsidRDefault="005E322E" w:rsidR="005E322E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576580</wp:posOffset>
          </wp:positionH>
          <wp:positionV relativeFrom="paragraph">
            <wp:posOffset>97155</wp:posOffset>
          </wp:positionV>
          <wp:extent cy="723900" cx="561975"/>
          <wp:effectExtent b="0" r="9525" t="0" l="0"/>
          <wp:wrapTopAndBottom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23900" cx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E322E" w:rsidR="005E322E">
    <w:pPr>
      <w:pStyle w:val="Zaglavlje"/>
    </w:pPr>
  </w:p>
  <w:p w:rsidRDefault="005E322E" w:rsidR="005E322E">
    <w:pPr>
      <w:pStyle w:val="Zaglavlje"/>
    </w:pPr>
  </w:p>
  <w:p w:rsidRDefault="005E322E" w:rsidR="005E322E">
    <w:pPr>
      <w:pStyle w:val="Zaglavlje"/>
    </w:pPr>
  </w:p>
  <w:p w:rsidRDefault="005E322E" w:rsidR="005E322E">
    <w:pPr>
      <w:pStyle w:val="Zaglavlje"/>
    </w:pPr>
  </w:p>
  <w:p w:rsidRDefault="005E322E" w:rsidP="005E322E" w:rsidR="005E322E" w:rsidRPr="00D17A0F">
    <w:pPr>
      <w:ind w:left="284"/>
    </w:pPr>
    <w:r w:rsidRPr="00D17A0F">
      <w:t>Republika Hrvatska</w:t>
    </w:r>
  </w:p>
  <w:p w:rsidRDefault="005E322E" w:rsidP="005E322E" w:rsidR="005E322E">
    <w:pPr>
      <w:ind w:left="284"/>
    </w:pPr>
    <w:r w:rsidRPr="00D17A0F">
      <w:t>TRGOVAČKI SUD U ZAGREBU</w:t>
    </w:r>
    <w:r>
      <w:tab/>
    </w:r>
    <w:r>
      <w:tab/>
    </w:r>
    <w:r>
      <w:tab/>
    </w:r>
    <w:r>
      <w:tab/>
    </w:r>
    <w:r>
      <w:tab/>
      <w:t xml:space="preserve">                        </w:t>
    </w:r>
  </w:p>
  <w:p w:rsidRDefault="005E322E" w:rsidP="005E322E" w:rsidR="005E322E">
    <w:pPr>
      <w:pStyle w:val="Zaglavlje"/>
      <w:ind w:left="284"/>
    </w:pPr>
    <w:r w:rsidRPr="00D17A0F">
      <w:t xml:space="preserve">Zagreb, </w:t>
    </w:r>
    <w:proofErr w:type="spellStart"/>
    <w:r w:rsidRPr="00D17A0F">
      <w:t>Amruševa</w:t>
    </w:r>
    <w:proofErr w:type="spellEnd"/>
    <w:r w:rsidRPr="00D17A0F">
      <w:t xml:space="preserve"> 2/II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E05A7E"/>
    <w:multiLevelType w:val="hybridMultilevel"/>
    <w:tmpl w:val="84D8DC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0622"/>
    <w:rsid w:val="0045625A"/>
    <w:rsid w:val="005E322E"/>
    <w:rsid w:val="00610622"/>
    <w:rsid w:val="00737CE2"/>
    <w:rsid w:val="00AF4212"/>
    <w:rsid w:val="00CD0162"/>
    <w:rsid w:val="00DA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0622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106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062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E32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22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2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22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7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C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C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C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C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0622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106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062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E32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22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2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22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7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C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C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C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C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stečajnog upravitelja</izvorni_sadrzaj>
    <derivirana_varijabla naziv="DomainObject.Primjedba_1">Tablice stečajnog upravitelja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2014.</izvorni_sadrzaj>
    <derivirana_varijabla naziv="DomainObject.Predmet.DatumOsnivanja_1">5.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St-353/2014</izvorni_sadrzaj>
    <derivirana_varijabla naziv="DomainObject.Predmet.OznakaBroj_1">St-353/2014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Nikić zastupanog po punomoćniku MATIJA DORIĆ, odvjetnik</izvorni_sadrzaj>
    <derivirana_varijabla naziv="DomainObject.Predmet.ProtustrankaFormated_1">  Ivan Nikić zastupanog po punomoćniku MATIJA DORIĆ, odvjetnik</derivirana_varijabla>
  </DomainObject.Predmet.ProtustrankaFormated>
  <DomainObject.Predmet.ProtustrankaFormatedOIB>
    <izvorni_sadrzaj>  Ivan Nikić, OIB 51373918472 zastupanog po punomoćniku MATIJA DORIĆ, odvjetnik</izvorni_sadrzaj>
    <derivirana_varijabla naziv="DomainObject.Predmet.ProtustrankaFormatedOIB_1">  Ivan Nikić, OIB 51373918472 zastupanog po punomoćniku MATIJA DORIĆ, odvjetnik</derivirana_varijabla>
  </DomainObject.Predmet.ProtustrankaFormatedOIB>
  <DomainObject.Predmet.ProtustrankaFormatedWithAdress>
    <izvorni_sadrzaj> Ivan Nikić, Gredice 157, 10000 Zagreb zastupanog po punomoćniku MATIJA DORIĆ, odvjetnik</izvorni_sadrzaj>
    <derivirana_varijabla naziv="DomainObject.Predmet.ProtustrankaFormatedWithAdress_1"> Ivan Nikić, Gredice 157, 10000 Zagreb zastupanog po punomoćniku MATIJA DORIĆ, odvjetnik</derivirana_varijabla>
  </DomainObject.Predmet.ProtustrankaFormatedWithAdress>
  <DomainObject.Predmet.ProtustrankaFormatedWithAdressOIB>
    <izvorni_sadrzaj> Ivan Nikić, OIB 51373918472, Gredice 157, 10000 Zagreb zastupanog po punomoćniku MATIJA DORIĆ, odvjetnik</izvorni_sadrzaj>
    <derivirana_varijabla naziv="DomainObject.Predmet.ProtustrankaFormatedWithAdressOIB_1"> Ivan Nikić, OIB 51373918472, Gredice 157, 10000 Zagreb zastupanog po punomoćniku MATIJA DORIĆ, odvjetnik</derivirana_varijabla>
  </DomainObject.Predmet.ProtustrankaFormatedWithAdressOIB>
  <DomainObject.Predmet.ProtustrankaWithAdress>
    <izvorni_sadrzaj>Ivan Nikić Gredice 157, 10000 Zagreb</izvorni_sadrzaj>
    <derivirana_varijabla naziv="DomainObject.Predmet.ProtustrankaWithAdress_1">Ivan Nikić Gredice 157, 10000 Zagreb</derivirana_varijabla>
  </DomainObject.Predmet.ProtustrankaWithAdress>
  <DomainObject.Predmet.ProtustrankaWithAdressOIB>
    <izvorni_sadrzaj>Ivan Nikić, OIB 51373918472, Gredice 157, 10000 Zagreb</izvorni_sadrzaj>
    <derivirana_varijabla naziv="DomainObject.Predmet.ProtustrankaWithAdressOIB_1">Ivan Nikić, OIB 51373918472, Gredice 157, 10000 Zagreb</derivirana_varijabla>
  </DomainObject.Predmet.ProtustrankaWithAdressOIB>
  <DomainObject.Predmet.ProtustrankaNazivFormated>
    <izvorni_sadrzaj>Ivan Nikić</izvorni_sadrzaj>
    <derivirana_varijabla naziv="DomainObject.Predmet.ProtustrankaNazivFormated_1">Ivan Nikić</derivirana_varijabla>
  </DomainObject.Predmet.ProtustrankaNazivFormated>
  <DomainObject.Predmet.ProtustrankaNazivFormatedOIB>
    <izvorni_sadrzaj>Ivan Nikić, OIB 51373918472</izvorni_sadrzaj>
    <derivirana_varijabla naziv="DomainObject.Predmet.ProtustrankaNazivFormatedOIB_1">Ivan Nikić, OIB 51373918472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listopada 2015.</izvorni_sadrzaj>
    <derivirana_varijabla naziv="DomainObject.Predmet.SpisIzvanSuda.DatumIzlazaSpisa_1">29. listopada 2015.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>31. prosinca 2015.</izvorni_sadrzaj>
    <derivirana_varijabla naziv="DomainObject.Predmet.SpisIzvanSuda.DatumRokZaPovratSpisa_1">31. prosinca 2015.</derivirana_varijabla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Nikić zastupanog po punomoćniku MATIJA DORIĆ, odvjetnik</item>
    </izvorni_sadrzaj>
    <derivirana_varijabla naziv="DomainObject.Predmet.ProtuStrankaListFormated_1">
      <item>Ivan Nikić zastupanog po punomoćniku MATIJA DORIĆ, odvjetnik</item>
    </derivirana_varijabla>
  </DomainObject.Predmet.ProtuStrankaListFormated>
  <DomainObject.Predmet.ProtuStrankaListFormatedOIB>
    <izvorni_sadrzaj>
      <item>Ivan Nikić, OIB 51373918472 zastupanog po punomoćniku MATIJA DORIĆ, odvjetnik</item>
    </izvorni_sadrzaj>
    <derivirana_varijabla naziv="DomainObject.Predmet.ProtuStrankaListFormatedOIB_1">
      <item>Ivan Nikić, OIB 51373918472 zastupanog po punomoćniku MATIJA DORIĆ, odvjetnik</item>
    </derivirana_varijabla>
  </DomainObject.Predmet.ProtuStrankaListFormatedOIB>
  <DomainObject.Predmet.ProtuStrankaListFormatedWithAdress>
    <izvorni_sadrzaj>
      <item>Ivan Nikić, Gredice 157, 10000 Zagreb zastupanog po punomoćniku MATIJA DORIĆ, odvjetnik</item>
    </izvorni_sadrzaj>
    <derivirana_varijabla naziv="DomainObject.Predmet.ProtuStrankaListFormatedWithAdress_1">
      <item>Ivan Nikić, Gredice 157, 10000 Zagreb zastupanog po punomoćniku MATIJA DORIĆ, odvjetnik</item>
    </derivirana_varijabla>
  </DomainObject.Predmet.ProtuStrankaListFormatedWithAdress>
  <DomainObject.Predmet.ProtuStrankaListFormatedWithAdressOIB>
    <izvorni_sadrzaj>
      <item>Ivan Nikić, OIB 51373918472, Gredice 157, 10000 Zagreb zastupanog po punomoćniku MATIJA DORIĆ, odvjetnik</item>
    </izvorni_sadrzaj>
    <derivirana_varijabla naziv="DomainObject.Predmet.ProtuStrankaListFormatedWithAdressOIB_1">
      <item>Ivan Nikić, OIB 51373918472, Gredice 157, 10000 Zagreb zastupanog po punomoćniku MATIJA DORIĆ, odvjetnik</item>
    </derivirana_varijabla>
  </DomainObject.Predmet.ProtuStrankaListFormatedWithAdressOIB>
  <DomainObject.Predmet.ProtuStrankaListNazivFormated>
    <izvorni_sadrzaj>
      <item>Ivan Nikić</item>
    </izvorni_sadrzaj>
    <derivirana_varijabla naziv="DomainObject.Predmet.ProtuStrankaListNazivFormated_1">
      <item>Ivan Nikić</item>
    </derivirana_varijabla>
  </DomainObject.Predmet.ProtuStrankaListNazivFormated>
  <DomainObject.Predmet.ProtuStrankaListNazivFormatedOIB>
    <izvorni_sadrzaj>
      <item>Ivan Nikić, OIB 51373918472</item>
    </izvorni_sadrzaj>
    <derivirana_varijabla naziv="DomainObject.Predmet.ProtuStrankaListNazivFormatedOIB_1">
      <item>Ivan Nikić, OIB 51373918472</item>
    </derivirana_varijabla>
  </DomainObject.Predmet.ProtuStrankaListNazivFormatedOIB>
  <DomainObject.Predmet.OstaliListFormated>
    <izvorni_sadrzaj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Formated_1"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derivirana_varijabla>
  </DomainObject.Predmet.OstaliListFormated>
  <DomainObject.Predmet.OstaliListFormatedOIB>
    <izvorni_sadrzaj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FormatedOIB_1"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FormatedOIB>
  <DomainObject.Predmet.OstaliListFormatedWithAdress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izvorni_sadrzaj>
    <derivirana_varijabla naziv="DomainObject.Predmet.OstaliListFormatedWithAdress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derivirana_varijabla>
  </DomainObject.Predmet.OstaliListFormatedWithAdress>
  <DomainObject.Predmet.OstaliListFormatedWithAdressOIB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izvorni_sadrzaj>
    <derivirana_varijabla naziv="DomainObject.Predmet.OstaliListFormatedWithAdressOIB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derivirana_varijabla>
  </DomainObject.Predmet.OstaliListFormatedWithAdressOIB>
  <DomainObject.Predmet.OstaliListNazivFormated>
    <izvorni_sadrzaj>
      <item>MATIJA DORIĆ, odvjetnik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NazivFormated_1">
      <item>MATIJA DORIĆ, odvjetnik</item>
      <item>GRADSKI URED ZA GOSPODARSTVO,  RAD I PODUZETNIŠTVO Odjel za gospodarske djelatnosti i rad</item>
      <item>Ministarstvo financija RH Porezna uprava</item>
      <item>Božidar Brkljač</item>
    </derivirana_varijabla>
  </DomainObject.Predmet.OstaliListNazivFormated>
  <DomainObject.Predmet.OstaliListNazivFormatedOIB>
    <izvorni_sadrzaj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NazivFormatedOIB_1"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Nikić</izvorni_sadrzaj>
    <derivirana_varijabla naziv="DomainObject.Predmet.ProtustrankaIDrugi_1">Ivan Nikić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Ivan Nikić, OIB 51373918472, Gredice 157, 10000 Zagreb</izvorni_sadrzaj>
    <derivirana_varijabla naziv="DomainObject.Predmet.ProtustrankaIDrugiAdressOIB_1">Ivan Nikić, OIB 51373918472, Gredice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SudioniciListNaziv_1"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</derivirana_varijabla>
  </DomainObject.Predmet.SudioniciListNaziv>
  <DomainObject.Predmet.SudioniciListAdressOIB>
    <izvorni_sadrzaj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</izvorni_sadrzaj>
    <derivirana_varijabla naziv="DomainObject.Predmet.SudioniciListAdressOIB_1"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51373918472</item>
      <item>, OIB null</item>
      <item>, OIB null</item>
      <item>, OIB 18683136487</item>
      <item>, OIB 58227850404</item>
    </izvorni_sadrzaj>
    <derivirana_varijabla naziv="DomainObject.Predmet.SudioniciListNazivOIB_1">
      <item>, OIB 85821130368</item>
      <item>, OIB 51373918472</item>
      <item>, OIB null</item>
      <item>, OIB null</item>
      <item>, OIB 18683136487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722</properties:Characters>
  <properties:Lines>32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2015-12-04T13:01:00Z</dcterms:created>
  <dc:creator>Valentina Kranjčić</dc:creator>
  <cp:lastModifiedBy>Valentina Kranjčić</cp:lastModifiedBy>
  <cp:lastPrinted>2015-12-04T13:10:00Z</cp:lastPrinted>
  <dcterms:modified xmlns:xsi="http://www.w3.org/2001/XMLSchema-instance" xsi:type="dcterms:W3CDTF">2015-12-04T13:10:00Z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