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8973" w14:paraId="e418973" w:rsidRDefault="0018437D" w:rsidP="001940FB" w:rsidR="0018437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764A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E764A8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8437D" w:rsidP="00AA6BCF" w:rsidR="0018437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8437D" w:rsidR="0018437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8437D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8437D" w:rsidP="0018437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8437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8437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932976" w:rsidR="00AA6BCF" w:rsidRPr="00932976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D6B67" w:rsidRPr="00AD6B67">
        <w:rPr>
          <w:rFonts w:cs="Calibri" w:hAnsi="Calibri" w:ascii="Calibri"/>
        </w:rPr>
        <w:t>DRAŽEN PAVIĆ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18437D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AD6B67" w:rsidRPr="00AD6B67">
        <w:rPr>
          <w:rFonts w:cs="Calibri" w:hAnsi="Calibri" w:ascii="Calibri"/>
        </w:rPr>
        <w:t xml:space="preserve">1.410.253,70 </w:t>
      </w:r>
      <w:r w:rsidR="00932976" w:rsidRPr="00932976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D6B67" w:rsidRPr="00AD6B67">
        <w:rPr>
          <w:rFonts w:cs="Calibri" w:hAnsi="Calibri" w:ascii="Calibri"/>
        </w:rPr>
        <w:t>1.290.553,70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D6B67" w:rsidRPr="00AD6B67">
        <w:rPr>
          <w:rFonts w:cs="Calibri" w:hAnsi="Calibri" w:ascii="Calibri"/>
        </w:rPr>
        <w:t xml:space="preserve">119.700,0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8437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8437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8437D" w:rsidRPr="0018437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8437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95788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AD6B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D6B67">
              <w:rPr>
                <w:rFonts w:cs="Calibri" w:hAnsi="Calibri" w:ascii="Calibri"/>
              </w:rPr>
              <w:t>DRAŽEN PAVIĆ Put Firula 57,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AD6B67">
              <w:rPr>
                <w:rFonts w:cs="Calibri" w:hAnsi="Calibri" w:ascii="Calibri"/>
              </w:rPr>
              <w:t>37508379588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D6B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D6B67">
              <w:rPr>
                <w:rFonts w:cs="Calibri" w:hAnsi="Calibri" w:ascii="Calibri"/>
              </w:rPr>
              <w:t>1.410.253,70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D6B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D6B67">
              <w:rPr>
                <w:rFonts w:cs="Calibri" w:hAnsi="Calibri" w:ascii="Calibri"/>
              </w:rPr>
              <w:t>1.290.553,70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D6B67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D6B67">
              <w:rPr>
                <w:rFonts w:cs="Calibri" w:hAnsi="Calibri" w:ascii="Calibri"/>
              </w:rPr>
              <w:t>119.700,0 kn</w:t>
            </w:r>
          </w:p>
        </w:tc>
      </w:tr>
      <w:bookmarkEnd w:id="1"/>
    </w:tbl>
    <w:p w:rsidRDefault="004C0CB3" w:rsidP="00AA6BCF" w:rsidR="004C0CB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27F7B" w:rsidP="00027F7B" w:rsidR="00027F7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34D94" w:rsidP="00027F7B" w:rsidR="00027F7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F7B" w:rsidP="00027F7B" w:rsidR="00027F7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27F7B" w:rsidP="00027F7B" w:rsidR="00027F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27F7B" w:rsidP="00027F7B" w:rsidR="00027F7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27F7B" w:rsidP="00027F7B" w:rsidR="00027F7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27F7B" w:rsidP="00027F7B" w:rsidR="00027F7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4B0" w:rsidR="00B574B0">
      <w:pPr>
        <w:spacing w:after="0"/>
      </w:pPr>
      <w:r>
        <w:separator/>
      </w:r>
    </w:p>
  </w:endnote>
  <w:endnote w:id="0" w:type="continuationSeparator">
    <w:p w:rsidRDefault="00B574B0" w:rsidR="00B574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4B0" w:rsidR="00B574B0">
      <w:pPr>
        <w:spacing w:after="0"/>
      </w:pPr>
      <w:r>
        <w:separator/>
      </w:r>
    </w:p>
  </w:footnote>
  <w:footnote w:id="0" w:type="continuationSeparator">
    <w:p w:rsidRDefault="00B574B0" w:rsidR="00B574B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3E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27F7B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437D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0CF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0D5D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4D94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0CB3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54AA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7758B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58D2"/>
    <w:rsid w:val="00706E26"/>
    <w:rsid w:val="007075AB"/>
    <w:rsid w:val="00711DED"/>
    <w:rsid w:val="007131C6"/>
    <w:rsid w:val="00714EF7"/>
    <w:rsid w:val="007167C6"/>
    <w:rsid w:val="0071682E"/>
    <w:rsid w:val="00721368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2AC3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2976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D6B67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574B0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6AD0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4A8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3942"/>
    <w:rsid w:val="00EB43C0"/>
    <w:rsid w:val="00EB5932"/>
    <w:rsid w:val="00EB63E6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37EE2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304D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B6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3E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3E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3E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3E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B6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3E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3E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3E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3E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816D4-4BDA-4308-8C04-851D1AB90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1444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St-651/2017-59 / Podnesak - Podnesak (-59.docx)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