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296326" w14:paraId="8296326" w:rsidRDefault="001D3B26" w:rsidP="001D3B26" w:rsidR="001D3B26">
      <w:pPr>
        <w15:collapsed w:val="false"/>
      </w:pPr>
      <w:bookmarkStart w:name="_GoBack" w:id="0"/>
      <w:bookmarkEnd w:id="0"/>
    </w:p>
    <w:p w:rsidRDefault="001D3B26" w:rsidP="001D3B26" w:rsidR="001D3B26"/>
    <w:p w:rsidRDefault="00140E3E" w:rsidP="00607973" w:rsidR="00140E3E">
      <w:r>
        <w:t xml:space="preserve">      </w:t>
      </w:r>
      <w:r w:rsidR="00607973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61F1A" w:rsidP="00361F1A" w:rsidR="00361F1A">
      <w:r>
        <w:t xml:space="preserve">REPUBLIKA HRVATSKA </w:t>
      </w:r>
    </w:p>
    <w:p w:rsidRDefault="00361F1A" w:rsidP="00361F1A" w:rsidR="00361F1A">
      <w:r>
        <w:t>Trgovački sud u Zagrebu</w:t>
      </w:r>
    </w:p>
    <w:p w:rsidRDefault="00361F1A" w:rsidP="00361F1A" w:rsidR="00361F1A">
      <w:r>
        <w:t xml:space="preserve">  Zagreb, </w:t>
      </w:r>
      <w:proofErr w:type="spellStart"/>
      <w:r>
        <w:t>Amruševa</w:t>
      </w:r>
      <w:proofErr w:type="spellEnd"/>
      <w:r>
        <w:t xml:space="preserve"> 2/II</w:t>
      </w:r>
    </w:p>
    <w:p w:rsidRDefault="00361F1A" w:rsidP="00361F1A" w:rsidR="00361F1A">
      <w:r>
        <w:t>                                                                                     </w:t>
      </w:r>
      <w:r w:rsidR="00705F9E">
        <w:t>                               30</w:t>
      </w:r>
      <w:r>
        <w:t>. St-</w:t>
      </w:r>
      <w:r w:rsidR="00D440D3">
        <w:t>7072</w:t>
      </w:r>
      <w:r w:rsidR="00705F9E">
        <w:t>/2016</w:t>
      </w:r>
    </w:p>
    <w:p w:rsidRDefault="00361F1A" w:rsidP="00361F1A" w:rsidR="00361F1A"/>
    <w:p w:rsidRDefault="00361F1A" w:rsidP="00361F1A" w:rsidR="00361F1A"/>
    <w:p w:rsidRDefault="00361F1A" w:rsidP="00361F1A" w:rsidR="00361F1A">
      <w:pPr>
        <w:jc w:val="both"/>
        <w:rPr>
          <w:sz w:val="40"/>
          <w:szCs w:val="40"/>
        </w:rPr>
      </w:pPr>
      <w:r>
        <w:t>           Trgovački sud u Zagrebu, u skraćenom stečajnom postupku temeljem odredbe članka 430. Stečajnog zakona (“Narodne novine</w:t>
      </w:r>
      <w:r w:rsidR="00764BCD">
        <w:t>” broj 71/15, dalje: SZ), dana 8</w:t>
      </w:r>
      <w:r w:rsidR="001704F3">
        <w:t>. ožujka</w:t>
      </w:r>
      <w:r>
        <w:t xml:space="preserve"> 201</w:t>
      </w:r>
      <w:r w:rsidR="001704F3">
        <w:t>7</w:t>
      </w:r>
      <w:r>
        <w:t>., objavljuje:</w:t>
      </w:r>
    </w:p>
    <w:p w:rsidRDefault="00361F1A" w:rsidP="00361F1A" w:rsidR="00361F1A">
      <w:pPr>
        <w:jc w:val="center"/>
        <w:rPr>
          <w:b/>
          <w:bCs/>
        </w:rPr>
      </w:pPr>
      <w:r>
        <w:rPr>
          <w:b/>
          <w:bCs/>
        </w:rPr>
        <w:t>O G L A S</w:t>
      </w:r>
    </w:p>
    <w:p w:rsidRDefault="00361F1A" w:rsidP="00361F1A" w:rsidR="00361F1A">
      <w:pPr>
        <w:rPr>
          <w:b/>
          <w:bCs/>
        </w:rPr>
      </w:pPr>
    </w:p>
    <w:p w:rsidRDefault="001704F3" w:rsidP="003F73E6" w:rsidR="00CA1C2A">
      <w:pPr>
        <w:ind w:hanging="705" w:left="705"/>
        <w:jc w:val="both"/>
      </w:pPr>
      <w:r>
        <w:t>I        </w:t>
      </w:r>
      <w:r>
        <w:tab/>
      </w:r>
      <w:r w:rsidR="00361F1A">
        <w:t>Za dužnika</w:t>
      </w:r>
      <w:r w:rsidR="005F6EF8">
        <w:t xml:space="preserve"> DOBAR GOST j.d.o.o</w:t>
      </w:r>
      <w:r w:rsidR="006A541A" w:rsidRPr="006A541A">
        <w:t>.</w:t>
      </w:r>
      <w:r w:rsidR="005F6EF8">
        <w:t>, Zagreb, Ilica 44</w:t>
      </w:r>
      <w:r w:rsidR="006A541A">
        <w:t>,</w:t>
      </w:r>
      <w:r w:rsidR="00073B24">
        <w:t xml:space="preserve"> </w:t>
      </w:r>
      <w:r w:rsidR="005F6EF8">
        <w:t xml:space="preserve">OIB: </w:t>
      </w:r>
      <w:r w:rsidR="00D440D3">
        <w:t>86719989513</w:t>
      </w:r>
      <w:r w:rsidR="006D6DC3">
        <w:t>.</w:t>
      </w:r>
    </w:p>
    <w:p w:rsidRDefault="003F73E6" w:rsidP="00CB0FFC" w:rsidR="003F73E6">
      <w:pPr>
        <w:jc w:val="both"/>
      </w:pPr>
    </w:p>
    <w:p w:rsidRDefault="00361F1A" w:rsidP="00361F1A" w:rsidR="00361F1A">
      <w:r>
        <w:t>II         Iznos duga evidentiran na temelju ne</w:t>
      </w:r>
      <w:r w:rsidR="00D84B99">
        <w:t>izvršenih</w:t>
      </w:r>
      <w:r w:rsidR="002C1ADD">
        <w:t xml:space="preserve"> </w:t>
      </w:r>
      <w:r w:rsidR="00BF5452">
        <w:t>osnova za plaćanje je 6.779</w:t>
      </w:r>
      <w:r w:rsidR="002709A9">
        <w:t>,81</w:t>
      </w:r>
      <w:r w:rsidR="00C72883">
        <w:t xml:space="preserve"> kn</w:t>
      </w:r>
      <w:r>
        <w:t>.</w:t>
      </w:r>
    </w:p>
    <w:p w:rsidRDefault="00361F1A" w:rsidP="00361F1A" w:rsidR="00361F1A">
      <w:pPr>
        <w:ind w:left="360"/>
      </w:pPr>
    </w:p>
    <w:p w:rsidRDefault="001704F3" w:rsidP="00361F1A" w:rsidR="00361F1A">
      <w:pPr>
        <w:jc w:val="both"/>
      </w:pPr>
      <w:r>
        <w:t>III</w:t>
      </w:r>
      <w:r>
        <w:tab/>
      </w:r>
      <w:r w:rsidR="00361F1A"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361F1A" w:rsidP="00980C45" w:rsidR="00361F1A">
      <w:pPr>
        <w:jc w:val="both"/>
      </w:pPr>
    </w:p>
    <w:p w:rsidRDefault="00910748" w:rsidP="00361F1A" w:rsidR="00361F1A">
      <w:pPr>
        <w:jc w:val="both"/>
      </w:pPr>
      <w:r>
        <w:t>IV</w:t>
      </w:r>
      <w:r>
        <w:tab/>
      </w:r>
      <w:r w:rsidR="00361F1A"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361F1A" w:rsidP="00361F1A" w:rsidR="00361F1A">
      <w:pPr>
        <w:pStyle w:val="Odlomakpopisa"/>
      </w:pPr>
    </w:p>
    <w:p w:rsidRDefault="004C7950" w:rsidP="004C7950" w:rsidR="00361F1A">
      <w:r>
        <w:t>V</w:t>
      </w:r>
      <w:r>
        <w:tab/>
      </w:r>
      <w:r w:rsidR="00361F1A">
        <w:t>UPOZORENJE:</w:t>
      </w:r>
    </w:p>
    <w:p w:rsidRDefault="004C7950" w:rsidP="00361F1A" w:rsidR="004C7950">
      <w:pPr>
        <w:jc w:val="both"/>
      </w:pPr>
    </w:p>
    <w:p w:rsidRDefault="00361F1A" w:rsidP="00361F1A" w:rsidR="00361F1A">
      <w:pPr>
        <w:jc w:val="both"/>
      </w:pPr>
      <w: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  ako u roku od 45 dana niti jedan vjerovnik ne predloži otvaranje stečajnog postupka i ne predujmi sredstva za namirenje troškova postupka, smatrat će se da je dužnik nesposoban za plaćanje. </w:t>
      </w:r>
    </w:p>
    <w:p w:rsidRDefault="00361F1A" w:rsidP="00361F1A" w:rsidR="00361F1A">
      <w:pPr>
        <w:jc w:val="both"/>
      </w:pPr>
      <w:r>
        <w:t>U tom slučaju sud će po službenoj dužnosti donijeti rješenje o otvaranju i zaključenju skraćenog stečajnog postupka.</w:t>
      </w:r>
    </w:p>
    <w:p w:rsidRDefault="00361F1A" w:rsidP="00361F1A" w:rsidR="00361F1A">
      <w:pPr>
        <w:jc w:val="center"/>
      </w:pPr>
    </w:p>
    <w:p w:rsidRDefault="00361F1A" w:rsidP="00361F1A" w:rsidR="00361F1A">
      <w:pPr>
        <w:jc w:val="center"/>
      </w:pPr>
      <w:r>
        <w:t xml:space="preserve">Zagreb, </w:t>
      </w:r>
      <w:r w:rsidR="003F73E6">
        <w:t>8</w:t>
      </w:r>
      <w:r w:rsidR="004C7950">
        <w:t>. ožujka 2017</w:t>
      </w:r>
      <w:r>
        <w:t>.</w:t>
      </w:r>
      <w:r w:rsidR="004C7950">
        <w:t xml:space="preserve"> godine</w:t>
      </w:r>
    </w:p>
    <w:p w:rsidRDefault="00A16D86" w:rsidP="004C7950" w:rsidR="00C72883" w:rsidRPr="003D78D9">
      <w:pPr>
        <w:ind w:left="4956"/>
        <w:jc w:val="center"/>
      </w:pPr>
      <w:r>
        <w:t xml:space="preserve">                                                                                        </w:t>
      </w:r>
      <w:r w:rsidR="006135A5">
        <w:t xml:space="preserve">                                                                                        </w:t>
      </w:r>
      <w:r w:rsidR="006C7BAA">
        <w:t xml:space="preserve">                                                                                        </w:t>
      </w:r>
      <w:r w:rsidR="00701A10">
        <w:t xml:space="preserve">                                                                                        </w:t>
      </w:r>
      <w:r w:rsidR="008470A0">
        <w:t xml:space="preserve">                                                                                        </w:t>
      </w:r>
      <w:r w:rsidR="00C72883">
        <w:t xml:space="preserve">                                                                                        </w:t>
      </w:r>
    </w:p>
    <w:p w:rsidRDefault="00C72883" w:rsidP="00B95577" w:rsidR="00C72883" w:rsidRPr="003D78D9"/>
    <w:p w:rsidRDefault="004C7950" w:rsidP="004C7950" w:rsidR="008470A0">
      <w:pPr>
        <w:jc w:val="right"/>
      </w:pPr>
      <w:r>
        <w:t>SUDSKI SAVJETNIK:</w:t>
      </w:r>
    </w:p>
    <w:p w:rsidRDefault="004C7950" w:rsidP="00BD7AE6" w:rsidR="00BD7AE6">
      <w:pPr>
        <w:ind w:firstLine="708" w:left="6372"/>
      </w:pPr>
      <w:r>
        <w:t>Ivan Bešlić</w:t>
      </w:r>
      <w:r w:rsidR="00BD7AE6">
        <w:t>, v.r.</w:t>
      </w:r>
    </w:p>
    <w:p w:rsidRDefault="00BD7AE6" w:rsidP="00720C69" w:rsidR="00BD7AE6" w:rsidRPr="00161026">
      <w:pPr>
        <w:jc w:val="right"/>
      </w:pPr>
      <w:r w:rsidRPr="00161026">
        <w:rPr>
          <w:sz w:val="22"/>
          <w:szCs w:val="22"/>
        </w:rPr>
        <w:t>Za točn</w:t>
      </w:r>
      <w:r>
        <w:rPr>
          <w:sz w:val="22"/>
        </w:rPr>
        <w:t xml:space="preserve">ost </w:t>
      </w:r>
      <w:proofErr w:type="spellStart"/>
      <w:r>
        <w:rPr>
          <w:sz w:val="22"/>
        </w:rPr>
        <w:t>otpravka</w:t>
      </w:r>
      <w:proofErr w:type="spellEnd"/>
      <w:r>
        <w:rPr>
          <w:sz w:val="22"/>
        </w:rPr>
        <w:t>-ovlašteni službenik</w:t>
      </w:r>
    </w:p>
    <w:p w:rsidRDefault="00BD7AE6" w:rsidP="00720C69" w:rsidR="00BD7AE6" w:rsidRPr="00161026">
      <w:pPr>
        <w:jc w:val="right"/>
        <w:rPr>
          <w:sz w:val="22"/>
          <w:szCs w:val="22"/>
        </w:rPr>
      </w:pPr>
      <w:r w:rsidRPr="00161026">
        <w:rPr>
          <w:sz w:val="22"/>
          <w:szCs w:val="22"/>
        </w:rPr>
        <w:t>Melanija Krilčić</w:t>
      </w:r>
    </w:p>
    <w:p w:rsidRDefault="004C7950" w:rsidP="004C7950" w:rsidR="004C7950">
      <w:pPr>
        <w:jc w:val="right"/>
      </w:pPr>
    </w:p>
    <w:p w:rsidRDefault="006E7515" w:rsidP="00793771" w:rsidR="006E7515"/>
    <w:sectPr w:rsidSect="001D2443" w:rsidR="006E7515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93FAF" w:rsidR="00293FAF">
      <w:r>
        <w:separator/>
      </w:r>
    </w:p>
  </w:endnote>
  <w:endnote w:id="0" w:type="continuationSeparator">
    <w:p w:rsidRDefault="00293FAF" w:rsidR="00293FA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-NewRoman">
    <w:panose1 w:val="00000000000000000000"/>
    <w:charset w:val="EE"/>
    <w:family w:val="roman"/>
    <w:notTrueType/>
    <w:pitch w:val="default"/>
    <w:sig w:csb1="00000000" w:csb0="00000002" w:usb3="00000000" w:usb2="00000000" w:usb1="00000000" w:usb0="00000005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93FAF" w:rsidR="00293FAF">
      <w:r>
        <w:separator/>
      </w:r>
    </w:p>
  </w:footnote>
  <w:footnote w:id="0" w:type="continuationSeparator">
    <w:p w:rsidRDefault="00293FAF" w:rsidR="00293FA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1D1D" w:rsidP="00E00585" w:rsidR="00881D1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81D1D" w:rsidR="00881D1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1D1D" w:rsidP="00E00585" w:rsidR="00881D1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7288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842E2" w:rsidR="00881D1D">
    <w:pPr>
      <w:pStyle w:val="Zaglavlje"/>
    </w:pPr>
    <w:r>
      <w:tab/>
      <w:t xml:space="preserve">                                               </w:t>
    </w:r>
    <w:r>
      <w:tab/>
    </w:r>
    <w:r w:rsidR="006B337A">
      <w:t xml:space="preserve">99. </w:t>
    </w:r>
    <w:proofErr w:type="spellStart"/>
    <w:r w:rsidR="007429E3">
      <w:t>P</w:t>
    </w:r>
    <w:r w:rsidR="00B76A42">
      <w:t>ovrv</w:t>
    </w:r>
    <w:proofErr w:type="spellEnd"/>
    <w:r w:rsidR="007429E3">
      <w:t>-</w:t>
    </w:r>
    <w:r w:rsidR="00B76A42">
      <w:t>3846</w:t>
    </w:r>
    <w:r w:rsidR="00951852">
      <w:t>/1</w:t>
    </w:r>
    <w:r w:rsidR="00B76A42"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6601CC"/>
    <w:multiLevelType w:val="hybridMultilevel"/>
    <w:tmpl w:val="C506F08A"/>
    <w:lvl w:tplc="16982444" w:ilvl="0">
      <w:start w:val="6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4A7357F"/>
    <w:multiLevelType w:val="hybridMultilevel"/>
    <w:tmpl w:val="66AA1440"/>
    <w:lvl w:tplc="EEA6055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06BA4AFF"/>
    <w:multiLevelType w:val="hybridMultilevel"/>
    <w:tmpl w:val="B88C708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5FF1798"/>
    <w:multiLevelType w:val="hybridMultilevel"/>
    <w:tmpl w:val="EFE49276"/>
    <w:lvl w:tplc="82161126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plc="6158F926" w:ilvl="1">
      <w:start w:val="68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21EF0D39"/>
    <w:multiLevelType w:val="hybridMultilevel"/>
    <w:tmpl w:val="5AB433A4"/>
    <w:lvl w:tplc="041A000F"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86B40A1"/>
    <w:multiLevelType w:val="hybridMultilevel"/>
    <w:tmpl w:val="1F08F8BA"/>
    <w:lvl w:tplc="9BE04C4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2F017F89"/>
    <w:multiLevelType w:val="hybridMultilevel"/>
    <w:tmpl w:val="D3D0680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3FC058B"/>
    <w:multiLevelType w:val="hybridMultilevel"/>
    <w:tmpl w:val="52C0EC34"/>
    <w:lvl w:tplc="F3ACCAB4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1D34CFFE" w:ilvl="1">
      <w:start w:val="68"/>
      <w:numFmt w:val="bullet"/>
      <w:lvlText w:val="-"/>
      <w:lvlJc w:val="left"/>
      <w:pPr>
        <w:tabs>
          <w:tab w:pos="1785" w:val="num"/>
        </w:tabs>
        <w:ind w:hanging="360" w:left="1785"/>
      </w:pPr>
      <w:rPr>
        <w:rFonts w:cs="Times New Roman" w:eastAsia="Times New Roman" w:hAnsi="Times New Roman" w:ascii="Times New Roman" w:hint="default"/>
      </w:r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8">
    <w:nsid w:val="38414A03"/>
    <w:multiLevelType w:val="hybridMultilevel"/>
    <w:tmpl w:val="E1FE6E4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3AFB00BB"/>
    <w:multiLevelType w:val="hybridMultilevel"/>
    <w:tmpl w:val="E026BCA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3E99395E"/>
    <w:multiLevelType w:val="hybridMultilevel"/>
    <w:tmpl w:val="07B859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45F342B9"/>
    <w:multiLevelType w:val="hybridMultilevel"/>
    <w:tmpl w:val="AABEEB8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4D37016F"/>
    <w:multiLevelType w:val="hybridMultilevel"/>
    <w:tmpl w:val="5844AFF8"/>
    <w:lvl w:tplc="32A8E672" w:ilvl="0">
      <w:start w:val="4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4">
    <w:nsid w:val="57DE2138"/>
    <w:multiLevelType w:val="hybridMultilevel"/>
    <w:tmpl w:val="D756A8E2"/>
    <w:lvl w:tplc="7C9CF130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5">
    <w:nsid w:val="5B076F42"/>
    <w:multiLevelType w:val="hybridMultilevel"/>
    <w:tmpl w:val="0D9EB52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5B0B7358"/>
    <w:multiLevelType w:val="hybridMultilevel"/>
    <w:tmpl w:val="8E68B4EE"/>
    <w:lvl w:tplc="36407D62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7">
    <w:nsid w:val="63881BFD"/>
    <w:multiLevelType w:val="hybridMultilevel"/>
    <w:tmpl w:val="FA6C8EF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640E36E3"/>
    <w:multiLevelType w:val="hybridMultilevel"/>
    <w:tmpl w:val="45D674DA"/>
    <w:lvl w:tplc="E9F2779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 w:val="false"/>
      </w:rPr>
    </w:lvl>
    <w:lvl w:tplc="6B98022C" w:ilvl="1"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7CE77B64"/>
    <w:multiLevelType w:val="hybridMultilevel"/>
    <w:tmpl w:val="CAE415B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7EAA0A5A"/>
    <w:multiLevelType w:val="singleLevel"/>
    <w:tmpl w:val="94C281A0"/>
    <w:lvl w:ilvl="0">
      <w:start w:val="1"/>
      <w:numFmt w:val="decimal"/>
      <w:lvlText w:val="%1. "/>
      <w:legacy w:legacyIndent="360" w:legacySpace="0" w:legacy="true"/>
      <w:lvlJc w:val="left"/>
      <w:pPr>
        <w:ind w:hanging="360" w:left="360"/>
      </w:pPr>
      <w:rPr>
        <w:rFonts w:cs="Times New Roman" w:hAnsi="Times New Roman" w:ascii="Times New Roman" w:hint="default"/>
        <w:b w:val="false"/>
        <w:i w:val="false"/>
        <w:sz w:val="22"/>
        <w:u w:val="none"/>
      </w:rPr>
    </w:lvl>
  </w:abstractNum>
  <w:num w:numId="1">
    <w:abstractNumId w:val="10"/>
  </w:num>
  <w:num w:numId="2">
    <w:abstractNumId w:val="18"/>
  </w:num>
  <w:num w:numId="3">
    <w:abstractNumId w:val="2"/>
  </w:num>
  <w:num w:numId="4">
    <w:abstractNumId w:val="0"/>
  </w:num>
  <w:num w:numId="5">
    <w:abstractNumId w:val="20"/>
    <w:lvlOverride w:ilvl="0">
      <w:startOverride w:val="1"/>
    </w:lvlOverride>
  </w:num>
  <w:num w:numId="6">
    <w:abstractNumId w:val="14"/>
  </w:num>
  <w:num w:numId="7">
    <w:abstractNumId w:val="1"/>
  </w:num>
  <w:num w:numId="8">
    <w:abstractNumId w:val="11"/>
  </w:num>
  <w:num w:numId="9">
    <w:abstractNumId w:val="8"/>
  </w:num>
  <w:num w:numId="10">
    <w:abstractNumId w:val="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5"/>
  </w:num>
  <w:num w:numId="13">
    <w:abstractNumId w:val="7"/>
  </w:num>
  <w:num w:numId="14">
    <w:abstractNumId w:val="3"/>
  </w:num>
  <w:num w:numId="15">
    <w:abstractNumId w:val="13"/>
  </w:num>
  <w:num w:numId="16">
    <w:abstractNumId w:val="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3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4"/>
  </w:num>
  <w:num w:numId="19">
    <w:abstractNumId w:val="6"/>
  </w:num>
  <w:num w:numId="20">
    <w:abstractNumId w:val="9"/>
  </w:num>
  <w:num w:numId="21">
    <w:abstractNumId w:val="17"/>
  </w:num>
  <w:num w:numId="22">
    <w:abstractNumId w:val="19"/>
  </w:num>
  <w:num w:numId="23">
    <w:abstractNumId w:val="5"/>
  </w:num>
  <w:num w:numId="24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E7652"/>
    <w:rsid w:val="00000CC4"/>
    <w:rsid w:val="00006E2C"/>
    <w:rsid w:val="00007717"/>
    <w:rsid w:val="000159BD"/>
    <w:rsid w:val="0002156E"/>
    <w:rsid w:val="00024785"/>
    <w:rsid w:val="00033FCA"/>
    <w:rsid w:val="00034B12"/>
    <w:rsid w:val="000370B8"/>
    <w:rsid w:val="0004219E"/>
    <w:rsid w:val="0004323E"/>
    <w:rsid w:val="000460B4"/>
    <w:rsid w:val="00052561"/>
    <w:rsid w:val="00055347"/>
    <w:rsid w:val="00073B24"/>
    <w:rsid w:val="00076CEA"/>
    <w:rsid w:val="000771E7"/>
    <w:rsid w:val="00086650"/>
    <w:rsid w:val="00087C90"/>
    <w:rsid w:val="00096B4E"/>
    <w:rsid w:val="000A2B7F"/>
    <w:rsid w:val="000A3F27"/>
    <w:rsid w:val="000A71F9"/>
    <w:rsid w:val="000A759B"/>
    <w:rsid w:val="000C3DA1"/>
    <w:rsid w:val="000D6E67"/>
    <w:rsid w:val="000E2A08"/>
    <w:rsid w:val="000E3FC7"/>
    <w:rsid w:val="000F3AA1"/>
    <w:rsid w:val="000F6BA9"/>
    <w:rsid w:val="00113FB2"/>
    <w:rsid w:val="001154E0"/>
    <w:rsid w:val="00121C3F"/>
    <w:rsid w:val="001262A6"/>
    <w:rsid w:val="00131C65"/>
    <w:rsid w:val="001360D7"/>
    <w:rsid w:val="001374E6"/>
    <w:rsid w:val="00140E3E"/>
    <w:rsid w:val="00140EE7"/>
    <w:rsid w:val="0014308F"/>
    <w:rsid w:val="00145A72"/>
    <w:rsid w:val="00146CD6"/>
    <w:rsid w:val="0014722F"/>
    <w:rsid w:val="001577E4"/>
    <w:rsid w:val="00163340"/>
    <w:rsid w:val="00163528"/>
    <w:rsid w:val="0016680B"/>
    <w:rsid w:val="0016691C"/>
    <w:rsid w:val="00167027"/>
    <w:rsid w:val="001704F3"/>
    <w:rsid w:val="0017575A"/>
    <w:rsid w:val="00184B02"/>
    <w:rsid w:val="001946AD"/>
    <w:rsid w:val="001A616B"/>
    <w:rsid w:val="001A7795"/>
    <w:rsid w:val="001B20B3"/>
    <w:rsid w:val="001B6F3C"/>
    <w:rsid w:val="001C21A8"/>
    <w:rsid w:val="001C4522"/>
    <w:rsid w:val="001D2443"/>
    <w:rsid w:val="001D35BE"/>
    <w:rsid w:val="001D3B26"/>
    <w:rsid w:val="001E02F5"/>
    <w:rsid w:val="001E7C3B"/>
    <w:rsid w:val="001F05AC"/>
    <w:rsid w:val="001F0C1F"/>
    <w:rsid w:val="001F1881"/>
    <w:rsid w:val="001F53CF"/>
    <w:rsid w:val="001F5669"/>
    <w:rsid w:val="00202649"/>
    <w:rsid w:val="00205368"/>
    <w:rsid w:val="002066F0"/>
    <w:rsid w:val="002131BA"/>
    <w:rsid w:val="002146D2"/>
    <w:rsid w:val="00221895"/>
    <w:rsid w:val="00221D12"/>
    <w:rsid w:val="00221D74"/>
    <w:rsid w:val="00225AC5"/>
    <w:rsid w:val="00227C50"/>
    <w:rsid w:val="0023479B"/>
    <w:rsid w:val="00234A21"/>
    <w:rsid w:val="0024046F"/>
    <w:rsid w:val="00242314"/>
    <w:rsid w:val="00243B55"/>
    <w:rsid w:val="00243CC4"/>
    <w:rsid w:val="0024428A"/>
    <w:rsid w:val="002452F2"/>
    <w:rsid w:val="00245E5F"/>
    <w:rsid w:val="00250F01"/>
    <w:rsid w:val="00251515"/>
    <w:rsid w:val="00253495"/>
    <w:rsid w:val="002541A7"/>
    <w:rsid w:val="0025794C"/>
    <w:rsid w:val="00264341"/>
    <w:rsid w:val="00265A38"/>
    <w:rsid w:val="002709A9"/>
    <w:rsid w:val="0027207A"/>
    <w:rsid w:val="0027438B"/>
    <w:rsid w:val="00275B7D"/>
    <w:rsid w:val="00275F25"/>
    <w:rsid w:val="00281EE4"/>
    <w:rsid w:val="00282033"/>
    <w:rsid w:val="002842E2"/>
    <w:rsid w:val="00285FE0"/>
    <w:rsid w:val="0029275C"/>
    <w:rsid w:val="00293FAF"/>
    <w:rsid w:val="002A098A"/>
    <w:rsid w:val="002A271C"/>
    <w:rsid w:val="002A3294"/>
    <w:rsid w:val="002A3E6A"/>
    <w:rsid w:val="002B32D7"/>
    <w:rsid w:val="002B5F92"/>
    <w:rsid w:val="002C152A"/>
    <w:rsid w:val="002C1ADD"/>
    <w:rsid w:val="002C2053"/>
    <w:rsid w:val="002C4336"/>
    <w:rsid w:val="002C4DED"/>
    <w:rsid w:val="002D231A"/>
    <w:rsid w:val="002D5187"/>
    <w:rsid w:val="002E0389"/>
    <w:rsid w:val="00300E97"/>
    <w:rsid w:val="00300EBC"/>
    <w:rsid w:val="0030121C"/>
    <w:rsid w:val="003022D4"/>
    <w:rsid w:val="003123B5"/>
    <w:rsid w:val="003134BC"/>
    <w:rsid w:val="003151F4"/>
    <w:rsid w:val="003162CC"/>
    <w:rsid w:val="00316A81"/>
    <w:rsid w:val="00317F97"/>
    <w:rsid w:val="00324E98"/>
    <w:rsid w:val="00325023"/>
    <w:rsid w:val="00325C88"/>
    <w:rsid w:val="00326379"/>
    <w:rsid w:val="00327774"/>
    <w:rsid w:val="003319DB"/>
    <w:rsid w:val="00333D60"/>
    <w:rsid w:val="00335B21"/>
    <w:rsid w:val="00355DEB"/>
    <w:rsid w:val="003577FE"/>
    <w:rsid w:val="00361F1A"/>
    <w:rsid w:val="003662D7"/>
    <w:rsid w:val="003674B4"/>
    <w:rsid w:val="00372586"/>
    <w:rsid w:val="00391575"/>
    <w:rsid w:val="00393AE4"/>
    <w:rsid w:val="00395506"/>
    <w:rsid w:val="003A31C8"/>
    <w:rsid w:val="003A3304"/>
    <w:rsid w:val="003A4A42"/>
    <w:rsid w:val="003A4FBF"/>
    <w:rsid w:val="003A5729"/>
    <w:rsid w:val="003A5AE9"/>
    <w:rsid w:val="003B0305"/>
    <w:rsid w:val="003B1B4D"/>
    <w:rsid w:val="003B302B"/>
    <w:rsid w:val="003B3AE5"/>
    <w:rsid w:val="003B6DD3"/>
    <w:rsid w:val="003C7C6A"/>
    <w:rsid w:val="003D396F"/>
    <w:rsid w:val="003D504D"/>
    <w:rsid w:val="003E0EB9"/>
    <w:rsid w:val="003E60CD"/>
    <w:rsid w:val="003E679E"/>
    <w:rsid w:val="003E7652"/>
    <w:rsid w:val="003F0D9B"/>
    <w:rsid w:val="003F2115"/>
    <w:rsid w:val="003F42A2"/>
    <w:rsid w:val="003F4830"/>
    <w:rsid w:val="003F5E2E"/>
    <w:rsid w:val="003F73E6"/>
    <w:rsid w:val="00402727"/>
    <w:rsid w:val="00405A52"/>
    <w:rsid w:val="00410C13"/>
    <w:rsid w:val="00412E39"/>
    <w:rsid w:val="00423CD9"/>
    <w:rsid w:val="004248A2"/>
    <w:rsid w:val="00431CAD"/>
    <w:rsid w:val="004333EF"/>
    <w:rsid w:val="00433C73"/>
    <w:rsid w:val="004503D9"/>
    <w:rsid w:val="00455532"/>
    <w:rsid w:val="00460B0B"/>
    <w:rsid w:val="0046505F"/>
    <w:rsid w:val="00473E07"/>
    <w:rsid w:val="00491AB1"/>
    <w:rsid w:val="004A0F64"/>
    <w:rsid w:val="004B33CC"/>
    <w:rsid w:val="004B406D"/>
    <w:rsid w:val="004B6774"/>
    <w:rsid w:val="004C2F1D"/>
    <w:rsid w:val="004C7950"/>
    <w:rsid w:val="004E5FC3"/>
    <w:rsid w:val="004F6E12"/>
    <w:rsid w:val="00500346"/>
    <w:rsid w:val="005038A5"/>
    <w:rsid w:val="005131F9"/>
    <w:rsid w:val="00517577"/>
    <w:rsid w:val="005209EA"/>
    <w:rsid w:val="00520D93"/>
    <w:rsid w:val="0052382B"/>
    <w:rsid w:val="0052662C"/>
    <w:rsid w:val="005334D9"/>
    <w:rsid w:val="00537BA6"/>
    <w:rsid w:val="005408FF"/>
    <w:rsid w:val="00542CDC"/>
    <w:rsid w:val="00545517"/>
    <w:rsid w:val="005608D4"/>
    <w:rsid w:val="00561268"/>
    <w:rsid w:val="00563F43"/>
    <w:rsid w:val="00566805"/>
    <w:rsid w:val="005677D6"/>
    <w:rsid w:val="00580810"/>
    <w:rsid w:val="00582750"/>
    <w:rsid w:val="005834BC"/>
    <w:rsid w:val="00584A76"/>
    <w:rsid w:val="00585C0E"/>
    <w:rsid w:val="00586359"/>
    <w:rsid w:val="0059603F"/>
    <w:rsid w:val="00596B42"/>
    <w:rsid w:val="005A2044"/>
    <w:rsid w:val="005A5412"/>
    <w:rsid w:val="005B4B8A"/>
    <w:rsid w:val="005C4768"/>
    <w:rsid w:val="005D09B4"/>
    <w:rsid w:val="005D20A8"/>
    <w:rsid w:val="005D4A0E"/>
    <w:rsid w:val="005D6152"/>
    <w:rsid w:val="005E00BD"/>
    <w:rsid w:val="005E5830"/>
    <w:rsid w:val="005E7F15"/>
    <w:rsid w:val="005F170A"/>
    <w:rsid w:val="005F2A4A"/>
    <w:rsid w:val="005F3E59"/>
    <w:rsid w:val="005F4336"/>
    <w:rsid w:val="005F5711"/>
    <w:rsid w:val="005F57D0"/>
    <w:rsid w:val="005F6EF8"/>
    <w:rsid w:val="00600394"/>
    <w:rsid w:val="00607973"/>
    <w:rsid w:val="00610CB5"/>
    <w:rsid w:val="006135A5"/>
    <w:rsid w:val="00614292"/>
    <w:rsid w:val="006303C2"/>
    <w:rsid w:val="006367EE"/>
    <w:rsid w:val="006472B7"/>
    <w:rsid w:val="00662CB9"/>
    <w:rsid w:val="006776F8"/>
    <w:rsid w:val="00683FB9"/>
    <w:rsid w:val="00687ABB"/>
    <w:rsid w:val="00693D1C"/>
    <w:rsid w:val="0069472B"/>
    <w:rsid w:val="006958C6"/>
    <w:rsid w:val="006A17E1"/>
    <w:rsid w:val="006A193E"/>
    <w:rsid w:val="006A1FC5"/>
    <w:rsid w:val="006A4BD6"/>
    <w:rsid w:val="006A541A"/>
    <w:rsid w:val="006B037E"/>
    <w:rsid w:val="006B2B1D"/>
    <w:rsid w:val="006B337A"/>
    <w:rsid w:val="006C0093"/>
    <w:rsid w:val="006C116B"/>
    <w:rsid w:val="006C7BAA"/>
    <w:rsid w:val="006D087E"/>
    <w:rsid w:val="006D32DE"/>
    <w:rsid w:val="006D6DC3"/>
    <w:rsid w:val="006E5536"/>
    <w:rsid w:val="006E7515"/>
    <w:rsid w:val="00701A10"/>
    <w:rsid w:val="00705ED3"/>
    <w:rsid w:val="00705F9E"/>
    <w:rsid w:val="0070616F"/>
    <w:rsid w:val="00712029"/>
    <w:rsid w:val="0071416B"/>
    <w:rsid w:val="00715C0A"/>
    <w:rsid w:val="0072164D"/>
    <w:rsid w:val="0072602F"/>
    <w:rsid w:val="00726FD9"/>
    <w:rsid w:val="0072766A"/>
    <w:rsid w:val="00736C7E"/>
    <w:rsid w:val="007374C7"/>
    <w:rsid w:val="007429E3"/>
    <w:rsid w:val="00742E81"/>
    <w:rsid w:val="00744F99"/>
    <w:rsid w:val="0074521D"/>
    <w:rsid w:val="0074744E"/>
    <w:rsid w:val="00754595"/>
    <w:rsid w:val="00755263"/>
    <w:rsid w:val="00755E35"/>
    <w:rsid w:val="0075602E"/>
    <w:rsid w:val="00761DE4"/>
    <w:rsid w:val="0076394A"/>
    <w:rsid w:val="00764BCD"/>
    <w:rsid w:val="007675B1"/>
    <w:rsid w:val="00774FBB"/>
    <w:rsid w:val="007759BD"/>
    <w:rsid w:val="00783B71"/>
    <w:rsid w:val="007844CF"/>
    <w:rsid w:val="007851A9"/>
    <w:rsid w:val="00787E90"/>
    <w:rsid w:val="00793916"/>
    <w:rsid w:val="007976A6"/>
    <w:rsid w:val="007A245F"/>
    <w:rsid w:val="007B4092"/>
    <w:rsid w:val="007C1EA6"/>
    <w:rsid w:val="007C2363"/>
    <w:rsid w:val="007C53CD"/>
    <w:rsid w:val="007C6B24"/>
    <w:rsid w:val="007D63FA"/>
    <w:rsid w:val="007E2111"/>
    <w:rsid w:val="007E7F13"/>
    <w:rsid w:val="007F667D"/>
    <w:rsid w:val="00800D23"/>
    <w:rsid w:val="008014BE"/>
    <w:rsid w:val="008033E8"/>
    <w:rsid w:val="008109D0"/>
    <w:rsid w:val="008120DF"/>
    <w:rsid w:val="008144A5"/>
    <w:rsid w:val="0082011D"/>
    <w:rsid w:val="00826AF9"/>
    <w:rsid w:val="00833419"/>
    <w:rsid w:val="00837717"/>
    <w:rsid w:val="00840614"/>
    <w:rsid w:val="008470A0"/>
    <w:rsid w:val="00850B3E"/>
    <w:rsid w:val="0085449C"/>
    <w:rsid w:val="00857AED"/>
    <w:rsid w:val="00863E39"/>
    <w:rsid w:val="00874F2C"/>
    <w:rsid w:val="00880396"/>
    <w:rsid w:val="00881D1D"/>
    <w:rsid w:val="00890522"/>
    <w:rsid w:val="008917E8"/>
    <w:rsid w:val="008A2F8D"/>
    <w:rsid w:val="008B0731"/>
    <w:rsid w:val="008B4638"/>
    <w:rsid w:val="008B5821"/>
    <w:rsid w:val="008B678C"/>
    <w:rsid w:val="008C1BDC"/>
    <w:rsid w:val="008C3020"/>
    <w:rsid w:val="008C47FB"/>
    <w:rsid w:val="008C7AAC"/>
    <w:rsid w:val="008D1969"/>
    <w:rsid w:val="008D1B5E"/>
    <w:rsid w:val="008D5DD7"/>
    <w:rsid w:val="008D6682"/>
    <w:rsid w:val="008F4C66"/>
    <w:rsid w:val="008F6443"/>
    <w:rsid w:val="00901900"/>
    <w:rsid w:val="00901B73"/>
    <w:rsid w:val="00902842"/>
    <w:rsid w:val="00905C79"/>
    <w:rsid w:val="00906A6C"/>
    <w:rsid w:val="00906E5A"/>
    <w:rsid w:val="009072CE"/>
    <w:rsid w:val="00907896"/>
    <w:rsid w:val="00910748"/>
    <w:rsid w:val="00913D85"/>
    <w:rsid w:val="00913E5F"/>
    <w:rsid w:val="009228FC"/>
    <w:rsid w:val="00923126"/>
    <w:rsid w:val="00926858"/>
    <w:rsid w:val="00926B2C"/>
    <w:rsid w:val="00930916"/>
    <w:rsid w:val="009343D4"/>
    <w:rsid w:val="00937EE4"/>
    <w:rsid w:val="0094178A"/>
    <w:rsid w:val="009439CA"/>
    <w:rsid w:val="009446AA"/>
    <w:rsid w:val="00951852"/>
    <w:rsid w:val="00980C45"/>
    <w:rsid w:val="00982653"/>
    <w:rsid w:val="009852F9"/>
    <w:rsid w:val="009912A0"/>
    <w:rsid w:val="009923FA"/>
    <w:rsid w:val="009A70CD"/>
    <w:rsid w:val="009C00E6"/>
    <w:rsid w:val="009C04C5"/>
    <w:rsid w:val="009C1C3B"/>
    <w:rsid w:val="009C1ED2"/>
    <w:rsid w:val="009C6D30"/>
    <w:rsid w:val="009D0114"/>
    <w:rsid w:val="009D5E2E"/>
    <w:rsid w:val="009E11C2"/>
    <w:rsid w:val="009E474E"/>
    <w:rsid w:val="009F4CD3"/>
    <w:rsid w:val="00A04436"/>
    <w:rsid w:val="00A05680"/>
    <w:rsid w:val="00A122AC"/>
    <w:rsid w:val="00A16D86"/>
    <w:rsid w:val="00A16E68"/>
    <w:rsid w:val="00A21501"/>
    <w:rsid w:val="00A34D29"/>
    <w:rsid w:val="00A4106F"/>
    <w:rsid w:val="00A44E9E"/>
    <w:rsid w:val="00A50763"/>
    <w:rsid w:val="00A65131"/>
    <w:rsid w:val="00A652A7"/>
    <w:rsid w:val="00A71764"/>
    <w:rsid w:val="00A808D7"/>
    <w:rsid w:val="00A9007C"/>
    <w:rsid w:val="00A9013A"/>
    <w:rsid w:val="00AA086E"/>
    <w:rsid w:val="00AA0DC9"/>
    <w:rsid w:val="00AB2F39"/>
    <w:rsid w:val="00AB395A"/>
    <w:rsid w:val="00AB4B19"/>
    <w:rsid w:val="00AB6423"/>
    <w:rsid w:val="00AC0A6E"/>
    <w:rsid w:val="00AC2EFA"/>
    <w:rsid w:val="00AC3F36"/>
    <w:rsid w:val="00AC6467"/>
    <w:rsid w:val="00AD260B"/>
    <w:rsid w:val="00AD5D70"/>
    <w:rsid w:val="00AD7D43"/>
    <w:rsid w:val="00AF3B57"/>
    <w:rsid w:val="00AF57F1"/>
    <w:rsid w:val="00B009F8"/>
    <w:rsid w:val="00B00A10"/>
    <w:rsid w:val="00B03A75"/>
    <w:rsid w:val="00B04FE7"/>
    <w:rsid w:val="00B07A8F"/>
    <w:rsid w:val="00B2354D"/>
    <w:rsid w:val="00B24A5F"/>
    <w:rsid w:val="00B2747E"/>
    <w:rsid w:val="00B27ED0"/>
    <w:rsid w:val="00B415CA"/>
    <w:rsid w:val="00B4270B"/>
    <w:rsid w:val="00B42F73"/>
    <w:rsid w:val="00B445EC"/>
    <w:rsid w:val="00B465E2"/>
    <w:rsid w:val="00B5356F"/>
    <w:rsid w:val="00B53E58"/>
    <w:rsid w:val="00B53EA2"/>
    <w:rsid w:val="00B57771"/>
    <w:rsid w:val="00B57FBD"/>
    <w:rsid w:val="00B652F1"/>
    <w:rsid w:val="00B65BD3"/>
    <w:rsid w:val="00B702FF"/>
    <w:rsid w:val="00B71EB6"/>
    <w:rsid w:val="00B73872"/>
    <w:rsid w:val="00B76A42"/>
    <w:rsid w:val="00B86588"/>
    <w:rsid w:val="00B902ED"/>
    <w:rsid w:val="00BA54D5"/>
    <w:rsid w:val="00BA75DB"/>
    <w:rsid w:val="00BB0C0B"/>
    <w:rsid w:val="00BB1D77"/>
    <w:rsid w:val="00BB21F1"/>
    <w:rsid w:val="00BB31D0"/>
    <w:rsid w:val="00BB520F"/>
    <w:rsid w:val="00BC0361"/>
    <w:rsid w:val="00BC03E2"/>
    <w:rsid w:val="00BC5F03"/>
    <w:rsid w:val="00BD0A38"/>
    <w:rsid w:val="00BD55B6"/>
    <w:rsid w:val="00BD7AE6"/>
    <w:rsid w:val="00BF1811"/>
    <w:rsid w:val="00BF5452"/>
    <w:rsid w:val="00BF7ABA"/>
    <w:rsid w:val="00C058C9"/>
    <w:rsid w:val="00C05A72"/>
    <w:rsid w:val="00C06CBF"/>
    <w:rsid w:val="00C104AD"/>
    <w:rsid w:val="00C11D14"/>
    <w:rsid w:val="00C125FD"/>
    <w:rsid w:val="00C12DF9"/>
    <w:rsid w:val="00C22123"/>
    <w:rsid w:val="00C3189A"/>
    <w:rsid w:val="00C35162"/>
    <w:rsid w:val="00C43EBF"/>
    <w:rsid w:val="00C4533D"/>
    <w:rsid w:val="00C4738E"/>
    <w:rsid w:val="00C47C1E"/>
    <w:rsid w:val="00C51214"/>
    <w:rsid w:val="00C5339E"/>
    <w:rsid w:val="00C53552"/>
    <w:rsid w:val="00C57F52"/>
    <w:rsid w:val="00C639F9"/>
    <w:rsid w:val="00C65016"/>
    <w:rsid w:val="00C65CDC"/>
    <w:rsid w:val="00C72883"/>
    <w:rsid w:val="00C916C5"/>
    <w:rsid w:val="00C91C65"/>
    <w:rsid w:val="00CA1C2A"/>
    <w:rsid w:val="00CA29DB"/>
    <w:rsid w:val="00CA401D"/>
    <w:rsid w:val="00CA5168"/>
    <w:rsid w:val="00CA7DB3"/>
    <w:rsid w:val="00CB011A"/>
    <w:rsid w:val="00CB0FFC"/>
    <w:rsid w:val="00CB2F05"/>
    <w:rsid w:val="00CB50CF"/>
    <w:rsid w:val="00CB7414"/>
    <w:rsid w:val="00CC189C"/>
    <w:rsid w:val="00CC4B1B"/>
    <w:rsid w:val="00CC5B37"/>
    <w:rsid w:val="00CC676C"/>
    <w:rsid w:val="00CD3D2C"/>
    <w:rsid w:val="00CD3FFC"/>
    <w:rsid w:val="00CD4A64"/>
    <w:rsid w:val="00CD7F3C"/>
    <w:rsid w:val="00CE3E99"/>
    <w:rsid w:val="00CF254E"/>
    <w:rsid w:val="00CF3A7E"/>
    <w:rsid w:val="00D069DD"/>
    <w:rsid w:val="00D23FD4"/>
    <w:rsid w:val="00D24601"/>
    <w:rsid w:val="00D24B63"/>
    <w:rsid w:val="00D3079A"/>
    <w:rsid w:val="00D325E5"/>
    <w:rsid w:val="00D4326A"/>
    <w:rsid w:val="00D440D3"/>
    <w:rsid w:val="00D44456"/>
    <w:rsid w:val="00D54350"/>
    <w:rsid w:val="00D55987"/>
    <w:rsid w:val="00D57AC9"/>
    <w:rsid w:val="00D71DE8"/>
    <w:rsid w:val="00D8098B"/>
    <w:rsid w:val="00D8300C"/>
    <w:rsid w:val="00D8424D"/>
    <w:rsid w:val="00D84B99"/>
    <w:rsid w:val="00D85343"/>
    <w:rsid w:val="00D868BB"/>
    <w:rsid w:val="00D87721"/>
    <w:rsid w:val="00D92063"/>
    <w:rsid w:val="00D962D4"/>
    <w:rsid w:val="00DA11FC"/>
    <w:rsid w:val="00DB2501"/>
    <w:rsid w:val="00DB2873"/>
    <w:rsid w:val="00DB3545"/>
    <w:rsid w:val="00DB4C03"/>
    <w:rsid w:val="00DC1669"/>
    <w:rsid w:val="00DC459B"/>
    <w:rsid w:val="00DD5D5D"/>
    <w:rsid w:val="00DD6F7B"/>
    <w:rsid w:val="00DD7BB0"/>
    <w:rsid w:val="00DE069E"/>
    <w:rsid w:val="00DE0762"/>
    <w:rsid w:val="00DE709F"/>
    <w:rsid w:val="00DE719C"/>
    <w:rsid w:val="00DF0333"/>
    <w:rsid w:val="00DF0DD6"/>
    <w:rsid w:val="00E00585"/>
    <w:rsid w:val="00E04F68"/>
    <w:rsid w:val="00E075B6"/>
    <w:rsid w:val="00E10169"/>
    <w:rsid w:val="00E12C47"/>
    <w:rsid w:val="00E15D8D"/>
    <w:rsid w:val="00E2104F"/>
    <w:rsid w:val="00E25F85"/>
    <w:rsid w:val="00E314B3"/>
    <w:rsid w:val="00E32F8B"/>
    <w:rsid w:val="00E42AA5"/>
    <w:rsid w:val="00E63731"/>
    <w:rsid w:val="00E672F6"/>
    <w:rsid w:val="00E749A5"/>
    <w:rsid w:val="00E86A79"/>
    <w:rsid w:val="00E87751"/>
    <w:rsid w:val="00E878CD"/>
    <w:rsid w:val="00E91F99"/>
    <w:rsid w:val="00EA1A2B"/>
    <w:rsid w:val="00EA433E"/>
    <w:rsid w:val="00EA6846"/>
    <w:rsid w:val="00EB0A04"/>
    <w:rsid w:val="00EC4799"/>
    <w:rsid w:val="00ED6B92"/>
    <w:rsid w:val="00ED742A"/>
    <w:rsid w:val="00EE3BE3"/>
    <w:rsid w:val="00EE5B40"/>
    <w:rsid w:val="00EE64D7"/>
    <w:rsid w:val="00F015F5"/>
    <w:rsid w:val="00F075FA"/>
    <w:rsid w:val="00F07B89"/>
    <w:rsid w:val="00F07FC9"/>
    <w:rsid w:val="00F10C44"/>
    <w:rsid w:val="00F12B23"/>
    <w:rsid w:val="00F340FF"/>
    <w:rsid w:val="00F35EB7"/>
    <w:rsid w:val="00F37875"/>
    <w:rsid w:val="00F37B78"/>
    <w:rsid w:val="00F4085D"/>
    <w:rsid w:val="00F47207"/>
    <w:rsid w:val="00F52BA3"/>
    <w:rsid w:val="00F53960"/>
    <w:rsid w:val="00F54865"/>
    <w:rsid w:val="00F565F6"/>
    <w:rsid w:val="00F65830"/>
    <w:rsid w:val="00F75D82"/>
    <w:rsid w:val="00F76E39"/>
    <w:rsid w:val="00F772D5"/>
    <w:rsid w:val="00F923D3"/>
    <w:rsid w:val="00F92794"/>
    <w:rsid w:val="00FA0073"/>
    <w:rsid w:val="00FA0C62"/>
    <w:rsid w:val="00FA16B8"/>
    <w:rsid w:val="00FA1D8E"/>
    <w:rsid w:val="00FA22DF"/>
    <w:rsid w:val="00FA234C"/>
    <w:rsid w:val="00FA3AC0"/>
    <w:rsid w:val="00FA3CF3"/>
    <w:rsid w:val="00FB23D8"/>
    <w:rsid w:val="00FB2F7D"/>
    <w:rsid w:val="00FC210F"/>
    <w:rsid w:val="00FC4001"/>
    <w:rsid w:val="00FC5521"/>
    <w:rsid w:val="00FC780F"/>
    <w:rsid w:val="00FD0A46"/>
    <w:rsid w:val="00FD2D3B"/>
    <w:rsid w:val="00FD4318"/>
    <w:rsid w:val="00FD457F"/>
    <w:rsid w:val="00FE19D9"/>
    <w:rsid w:val="00FE7440"/>
    <w:rsid w:val="00FF2644"/>
    <w:rsid w:val="00FF2A6D"/>
    <w:rsid w:val="00FF5B83"/>
    <w:rsid w:val="00FF78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E32F8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408FF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1D24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2443"/>
  </w:style>
  <w:style w:styleId="Podnoje" w:type="paragraph">
    <w:name w:val="footer"/>
    <w:basedOn w:val="Normal"/>
    <w:rsid w:val="001D2443"/>
    <w:pPr>
      <w:tabs>
        <w:tab w:pos="4536" w:val="center"/>
        <w:tab w:pos="9072" w:val="right"/>
      </w:tabs>
    </w:pPr>
  </w:style>
  <w:style w:customStyle="true" w:styleId="Naslov2Char" w:type="character">
    <w:name w:val="Naslov 2 Char"/>
    <w:basedOn w:val="Zadanifontodlomka"/>
    <w:link w:val="Naslov2"/>
    <w:rsid w:val="00E32F8B"/>
    <w:rPr>
      <w:b/>
      <w:bCs/>
      <w:sz w:val="28"/>
      <w:szCs w:val="24"/>
    </w:rPr>
  </w:style>
  <w:style w:customStyle="true" w:styleId="ZaglavljeChar" w:type="character">
    <w:name w:val="Zaglavlje Char"/>
    <w:basedOn w:val="Zadanifontodlomka"/>
    <w:link w:val="Zaglavlje"/>
    <w:rsid w:val="0061429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C1BDC"/>
    <w:pPr>
      <w:ind w:left="720"/>
      <w:contextualSpacing/>
    </w:pPr>
  </w:style>
  <w:style w:styleId="Bezproreda" w:type="paragraph">
    <w:name w:val="No Spacing"/>
    <w:uiPriority w:val="1"/>
    <w:qFormat/>
    <w:rsid w:val="00391575"/>
    <w:rPr>
      <w:rFonts w:cstheme="minorBidi" w:eastAsiaTheme="minorHAnsi"/>
      <w:sz w:val="24"/>
      <w:szCs w:val="22"/>
      <w:lang w:eastAsia="en-US"/>
    </w:rPr>
  </w:style>
  <w:style w:customStyle="true" w:styleId="spelle" w:type="character">
    <w:name w:val="spelle"/>
    <w:rsid w:val="002842E2"/>
  </w:style>
  <w:style w:styleId="Uvuenotijeloteksta" w:type="paragraph">
    <w:name w:val="Body Text Indent"/>
    <w:basedOn w:val="Normal"/>
    <w:link w:val="UvuenotijelotekstaChar"/>
    <w:rsid w:val="00A65131"/>
    <w:pPr>
      <w:ind w:firstLine="708"/>
      <w:jc w:val="both"/>
    </w:pPr>
  </w:style>
  <w:style w:customStyle="true" w:styleId="UvuenotijelotekstaChar" w:type="character">
    <w:name w:val="Uvučeno tijelo teksta Char"/>
    <w:basedOn w:val="Zadanifontodlomka"/>
    <w:link w:val="Uvuenotijeloteksta"/>
    <w:rsid w:val="00A65131"/>
    <w:rPr>
      <w:sz w:val="24"/>
      <w:szCs w:val="24"/>
    </w:rPr>
  </w:style>
  <w:style w:customStyle="true" w:styleId="SudNaziv" w:type="paragraph">
    <w:name w:val="Sud_Naziv"/>
    <w:basedOn w:val="Normal"/>
    <w:rsid w:val="00683FB9"/>
    <w:rPr>
      <w:rFonts w:cstheme="minorBidi" w:eastAsiaTheme="minorHAnsi"/>
      <w:b/>
      <w:noProof/>
      <w:lang w:eastAsia="en-US"/>
    </w:rPr>
  </w:style>
  <w:style w:customStyle="true" w:styleId="FiksniRH" w:type="paragraph">
    <w:name w:val="Fiksni RH"/>
    <w:basedOn w:val="Normal"/>
    <w:next w:val="SudNaziv"/>
    <w:rsid w:val="00683FB9"/>
    <w:pPr>
      <w:spacing w:after="120" w:before="600"/>
    </w:pPr>
    <w:rPr>
      <w:rFonts w:cstheme="minorBidi" w:eastAsiaTheme="minorHAnsi"/>
      <w:b/>
      <w:caps/>
      <w:lang w:eastAsia="en-US"/>
    </w:rPr>
  </w:style>
  <w:style w:customStyle="true" w:styleId="GrbRH" w:type="paragraph">
    <w:name w:val="GrbRH"/>
    <w:basedOn w:val="Normal"/>
    <w:rsid w:val="00683FB9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customStyle="true" w:styleId="NaslovdokumentaChar" w:type="character">
    <w:name w:val="Naslov_dokumenta Char"/>
    <w:basedOn w:val="Zadanifontodlomka"/>
    <w:link w:val="Naslovdokumenta"/>
    <w:locked/>
    <w:rsid w:val="00683FB9"/>
    <w:rPr>
      <w:b/>
      <w:caps/>
      <w:spacing w:val="100"/>
      <w:sz w:val="24"/>
      <w:szCs w:val="24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683FB9"/>
    <w:pPr>
      <w:keepNext/>
      <w:spacing w:after="480" w:before="480"/>
      <w:jc w:val="center"/>
    </w:pPr>
    <w:rPr>
      <w:b/>
      <w:caps/>
      <w:spacing w:val="100"/>
    </w:rPr>
  </w:style>
  <w:style w:customStyle="true" w:styleId="SudSjedite" w:type="paragraph">
    <w:name w:val="Sud_Sjedište"/>
    <w:basedOn w:val="Bezproreda"/>
    <w:rsid w:val="00683FB9"/>
    <w:pPr>
      <w:tabs>
        <w:tab w:pos="7088" w:val="left"/>
      </w:tabs>
      <w:contextualSpacing/>
    </w:pPr>
    <w:rPr>
      <w:rFonts w:cs="Times New Roman" w:eastAsia="Times New Roman"/>
      <w:noProof/>
      <w:szCs w:val="24"/>
      <w:lang w:eastAsia="hr-HR"/>
    </w:rPr>
  </w:style>
  <w:style w:customStyle="true" w:styleId="SudacChar" w:type="character">
    <w:name w:val="Sudac Char"/>
    <w:basedOn w:val="Zadanifontodlomka"/>
    <w:link w:val="Sudac"/>
    <w:locked/>
    <w:rsid w:val="00683FB9"/>
    <w:rPr>
      <w:noProof/>
      <w:sz w:val="24"/>
      <w:szCs w:val="24"/>
    </w:rPr>
  </w:style>
  <w:style w:customStyle="true" w:styleId="Sudac" w:type="paragraph">
    <w:name w:val="Sudac"/>
    <w:basedOn w:val="Normal"/>
    <w:next w:val="Normal"/>
    <w:link w:val="SudacChar"/>
    <w:qFormat/>
    <w:rsid w:val="00683FB9"/>
    <w:pPr>
      <w:keepNext/>
      <w:spacing w:before="400"/>
      <w:ind w:left="5387"/>
      <w:contextualSpacing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683FB9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true" w:styleId="Zapisniar" w:type="paragraph">
    <w:name w:val="Zapisničar"/>
    <w:basedOn w:val="Normal"/>
    <w:next w:val="ZapisniarPotpis"/>
    <w:qFormat/>
    <w:rsid w:val="00683FB9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true" w:styleId="NormaleSPISChar" w:type="character">
    <w:name w:val="Normal_eSPIS Char"/>
    <w:basedOn w:val="Zadanifontodlomka"/>
    <w:link w:val="NormaleSPIS"/>
    <w:locked/>
    <w:rsid w:val="00683FB9"/>
    <w:rPr>
      <w:sz w:val="24"/>
      <w:szCs w:val="24"/>
    </w:rPr>
  </w:style>
  <w:style w:customStyle="true" w:styleId="NormaleSPIS" w:type="paragraph">
    <w:name w:val="Normal_eSPIS"/>
    <w:basedOn w:val="Normal"/>
    <w:link w:val="NormaleSPISChar"/>
    <w:qFormat/>
    <w:rsid w:val="00683FB9"/>
    <w:pPr>
      <w:spacing w:after="240"/>
      <w:ind w:firstLine="567"/>
      <w:jc w:val="both"/>
    </w:pPr>
  </w:style>
  <w:style w:customStyle="true" w:styleId="SudacPotpisIzvornikChar" w:type="character">
    <w:name w:val="SudacPotpis_Izvornik Char"/>
    <w:basedOn w:val="Zadanifontodlomka"/>
    <w:link w:val="SudacPotpisIzvornik"/>
    <w:locked/>
    <w:rsid w:val="00683FB9"/>
    <w:rPr>
      <w:noProof/>
      <w:sz w:val="24"/>
      <w:szCs w:val="24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683FB9"/>
    <w:pPr>
      <w:spacing w:before="360"/>
      <w:ind w:left="5387"/>
    </w:pPr>
    <w:rPr>
      <w:noProof/>
    </w:rPr>
  </w:style>
  <w:style w:customStyle="true" w:styleId="Pravnastvar2Char" w:type="character">
    <w:name w:val="Pravna stvar2 Char"/>
    <w:basedOn w:val="Zadanifontodlomka"/>
    <w:link w:val="Pravnastvar2"/>
    <w:locked/>
    <w:rsid w:val="00683FB9"/>
    <w:rPr>
      <w:noProof/>
      <w:sz w:val="24"/>
      <w:szCs w:val="24"/>
    </w:rPr>
  </w:style>
  <w:style w:customStyle="true" w:styleId="Pravnastvar2" w:type="paragraph">
    <w:name w:val="Pravna stvar2"/>
    <w:basedOn w:val="Normal"/>
    <w:link w:val="Pravnastvar2Char"/>
    <w:qFormat/>
    <w:rsid w:val="00683FB9"/>
    <w:pPr>
      <w:tabs>
        <w:tab w:pos="1560" w:val="left"/>
      </w:tabs>
      <w:spacing w:after="120"/>
      <w:ind w:hanging="992" w:left="1559"/>
    </w:pPr>
    <w:rPr>
      <w:noProof/>
    </w:rPr>
  </w:style>
  <w:style w:customStyle="true" w:styleId="eSPISCCParagraphDefaultFont" w:type="character">
    <w:name w:val="eSPIS_CC_Paragraph Default Font"/>
    <w:basedOn w:val="NormaleSPISChar"/>
    <w:rsid w:val="00683FB9"/>
    <w:rPr>
      <w:noProof/>
      <w:color w:val="auto"/>
      <w:sz w:val="24"/>
      <w:szCs w:val="24"/>
      <w:bdr w:frame="true" w:space="0" w:sz="0" w:color="auto" w:val="none"/>
    </w:rPr>
  </w:style>
  <w:style w:customStyle="true" w:styleId="PozadinaSvijetloZelena" w:type="character">
    <w:name w:val="Pozadina_SvijetloZelena"/>
    <w:basedOn w:val="Zadanifontodlomka"/>
    <w:rsid w:val="00683FB9"/>
    <w:rPr>
      <w:noProof/>
      <w:bdr w:frame="true"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683FB9"/>
    <w:rPr>
      <w:noProof/>
      <w:bdr w:frame="true" w:space="0" w:sz="0" w:color="auto" w:val="none"/>
      <w:shd w:fill="FFFFCC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683FB9"/>
    <w:pPr>
      <w:spacing w:before="480"/>
      <w:ind w:firstLine="0"/>
    </w:pPr>
    <w:rPr>
      <w:noProof/>
    </w:rPr>
  </w:style>
  <w:style w:customStyle="true" w:styleId="T-98-2" w:type="paragraph">
    <w:name w:val="T-9/8-2"/>
    <w:rsid w:val="003022D4"/>
    <w:pPr>
      <w:widowControl w:val="false"/>
      <w:tabs>
        <w:tab w:pos="2153" w:val="left"/>
      </w:tabs>
      <w:autoSpaceDE w:val="false"/>
      <w:autoSpaceDN w:val="false"/>
      <w:adjustRightInd w:val="false"/>
      <w:spacing w:after="43"/>
      <w:ind w:firstLine="342"/>
      <w:jc w:val="both"/>
    </w:pPr>
    <w:rPr>
      <w:rFonts w:hAnsi="Times-NewRoman" w:ascii="Times-NewRoman"/>
      <w:sz w:val="19"/>
      <w:szCs w:val="19"/>
    </w:rPr>
  </w:style>
  <w:style w:customStyle="true" w:styleId="clanak" w:type="paragraph">
    <w:name w:val="clanak"/>
    <w:basedOn w:val="Normal"/>
    <w:rsid w:val="008B0731"/>
    <w:pPr>
      <w:spacing w:afterAutospacing="true" w:after="100" w:beforeAutospacing="true" w:before="100"/>
      <w:jc w:val="center"/>
    </w:pPr>
  </w:style>
  <w:style w:customStyle="true" w:styleId="t-9-8" w:type="paragraph">
    <w:name w:val="t-9-8"/>
    <w:basedOn w:val="Normal"/>
    <w:rsid w:val="008B0731"/>
    <w:pPr>
      <w:spacing w:afterAutospacing="true" w:after="100" w:beforeAutospacing="true" w:before="100"/>
    </w:pPr>
  </w:style>
  <w:style w:customStyle="true" w:styleId="t-10-9-kurz-s" w:type="paragraph">
    <w:name w:val="t-10-9-kurz-s"/>
    <w:basedOn w:val="Normal"/>
    <w:rsid w:val="008B0731"/>
    <w:pPr>
      <w:spacing w:afterAutospacing="true" w:after="100" w:beforeAutospacing="true" w:before="100"/>
      <w:jc w:val="center"/>
    </w:pPr>
    <w:rPr>
      <w:i/>
      <w:iCs/>
      <w:sz w:val="26"/>
      <w:szCs w:val="26"/>
    </w:rPr>
  </w:style>
  <w:style w:styleId="Tekstrezerviranogmjesta" w:type="character">
    <w:name w:val="Placeholder Text"/>
    <w:basedOn w:val="Zadanifontodlomka"/>
    <w:uiPriority w:val="99"/>
    <w:semiHidden/>
    <w:rsid w:val="000E2A08"/>
    <w:rPr>
      <w:color w:val="808080"/>
      <w:bdr w:space="0" w:sz="0" w:color="auto" w:val="none"/>
      <w:shd w:fill="auto" w:color="auto" w:val="clear"/>
    </w:rPr>
  </w:style>
  <w:style w:customStyle="true" w:styleId="PozadinaSvijetloCrvena" w:type="character">
    <w:name w:val="Pozadina_SvijetloCrvena"/>
    <w:basedOn w:val="eSPISCCParagraphDefaultFont"/>
    <w:rsid w:val="000E2A08"/>
    <w:rPr>
      <w:noProof/>
      <w:color w:val="auto"/>
      <w:sz w:val="24"/>
      <w:szCs w:val="24"/>
      <w:bdr w:space="0" w:sz="0" w:color="auto" w:val="none"/>
      <w:shd w:fill="FFCC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E32F8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408FF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1D24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2443"/>
  </w:style>
  <w:style w:styleId="Podnoje" w:type="paragraph">
    <w:name w:val="footer"/>
    <w:basedOn w:val="Normal"/>
    <w:rsid w:val="001D2443"/>
    <w:pPr>
      <w:tabs>
        <w:tab w:pos="4536" w:val="center"/>
        <w:tab w:pos="9072" w:val="right"/>
      </w:tabs>
    </w:pPr>
  </w:style>
  <w:style w:customStyle="1" w:styleId="Naslov2Char" w:type="character">
    <w:name w:val="Naslov 2 Char"/>
    <w:basedOn w:val="Zadanifontodlomka"/>
    <w:link w:val="Naslov2"/>
    <w:rsid w:val="00E32F8B"/>
    <w:rPr>
      <w:b/>
      <w:bCs/>
      <w:sz w:val="28"/>
      <w:szCs w:val="24"/>
    </w:rPr>
  </w:style>
  <w:style w:customStyle="1" w:styleId="ZaglavljeChar" w:type="character">
    <w:name w:val="Zaglavlje Char"/>
    <w:basedOn w:val="Zadanifontodlomka"/>
    <w:link w:val="Zaglavlje"/>
    <w:rsid w:val="0061429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C1BDC"/>
    <w:pPr>
      <w:ind w:left="720"/>
      <w:contextualSpacing/>
    </w:pPr>
  </w:style>
  <w:style w:styleId="Bezproreda" w:type="paragraph">
    <w:name w:val="No Spacing"/>
    <w:uiPriority w:val="1"/>
    <w:qFormat/>
    <w:rsid w:val="00391575"/>
    <w:rPr>
      <w:rFonts w:cstheme="minorBidi" w:eastAsiaTheme="minorHAnsi"/>
      <w:sz w:val="24"/>
      <w:szCs w:val="22"/>
      <w:lang w:eastAsia="en-US"/>
    </w:rPr>
  </w:style>
  <w:style w:customStyle="1" w:styleId="spelle" w:type="character">
    <w:name w:val="spelle"/>
    <w:rsid w:val="002842E2"/>
  </w:style>
  <w:style w:styleId="Uvuenotijeloteksta" w:type="paragraph">
    <w:name w:val="Body Text Indent"/>
    <w:basedOn w:val="Normal"/>
    <w:link w:val="UvuenotijelotekstaChar"/>
    <w:rsid w:val="00A65131"/>
    <w:pPr>
      <w:ind w:firstLine="708"/>
      <w:jc w:val="both"/>
    </w:pPr>
  </w:style>
  <w:style w:customStyle="1" w:styleId="UvuenotijelotekstaChar" w:type="character">
    <w:name w:val="Uvučeno tijelo teksta Char"/>
    <w:basedOn w:val="Zadanifontodlomka"/>
    <w:link w:val="Uvuenotijeloteksta"/>
    <w:rsid w:val="00A65131"/>
    <w:rPr>
      <w:sz w:val="24"/>
      <w:szCs w:val="24"/>
    </w:rPr>
  </w:style>
  <w:style w:customStyle="1" w:styleId="SudNaziv" w:type="paragraph">
    <w:name w:val="Sud_Naziv"/>
    <w:basedOn w:val="Normal"/>
    <w:rsid w:val="00683FB9"/>
    <w:rPr>
      <w:rFonts w:cstheme="minorBidi" w:eastAsiaTheme="minorHAnsi"/>
      <w:b/>
      <w:noProof/>
      <w:lang w:eastAsia="en-US"/>
    </w:rPr>
  </w:style>
  <w:style w:customStyle="1" w:styleId="FiksniRH" w:type="paragraph">
    <w:name w:val="Fiksni RH"/>
    <w:basedOn w:val="Normal"/>
    <w:next w:val="SudNaziv"/>
    <w:rsid w:val="00683FB9"/>
    <w:pPr>
      <w:spacing w:after="120" w:before="600"/>
    </w:pPr>
    <w:rPr>
      <w:rFonts w:cstheme="minorBidi" w:eastAsiaTheme="minorHAnsi"/>
      <w:b/>
      <w:caps/>
      <w:lang w:eastAsia="en-US"/>
    </w:rPr>
  </w:style>
  <w:style w:customStyle="1" w:styleId="GrbRH" w:type="paragraph">
    <w:name w:val="GrbRH"/>
    <w:basedOn w:val="Normal"/>
    <w:rsid w:val="00683FB9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customStyle="1" w:styleId="NaslovdokumentaChar" w:type="character">
    <w:name w:val="Naslov_dokumenta Char"/>
    <w:basedOn w:val="Zadanifontodlomka"/>
    <w:link w:val="Naslovdokumenta"/>
    <w:locked/>
    <w:rsid w:val="00683FB9"/>
    <w:rPr>
      <w:b/>
      <w:caps/>
      <w:spacing w:val="100"/>
      <w:sz w:val="24"/>
      <w:szCs w:val="24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683FB9"/>
    <w:pPr>
      <w:keepNext/>
      <w:spacing w:after="480" w:before="480"/>
      <w:jc w:val="center"/>
    </w:pPr>
    <w:rPr>
      <w:b/>
      <w:caps/>
      <w:spacing w:val="100"/>
    </w:rPr>
  </w:style>
  <w:style w:customStyle="1" w:styleId="SudSjedite" w:type="paragraph">
    <w:name w:val="Sud_Sjedište"/>
    <w:basedOn w:val="Bezproreda"/>
    <w:rsid w:val="00683FB9"/>
    <w:pPr>
      <w:tabs>
        <w:tab w:pos="7088" w:val="left"/>
      </w:tabs>
      <w:contextualSpacing/>
    </w:pPr>
    <w:rPr>
      <w:rFonts w:cs="Times New Roman" w:eastAsia="Times New Roman"/>
      <w:noProof/>
      <w:szCs w:val="24"/>
      <w:lang w:eastAsia="hr-HR"/>
    </w:rPr>
  </w:style>
  <w:style w:customStyle="1" w:styleId="SudacChar" w:type="character">
    <w:name w:val="Sudac Char"/>
    <w:basedOn w:val="Zadanifontodlomka"/>
    <w:link w:val="Sudac"/>
    <w:locked/>
    <w:rsid w:val="00683FB9"/>
    <w:rPr>
      <w:noProof/>
      <w:sz w:val="24"/>
      <w:szCs w:val="24"/>
    </w:rPr>
  </w:style>
  <w:style w:customStyle="1" w:styleId="Sudac" w:type="paragraph">
    <w:name w:val="Sudac"/>
    <w:basedOn w:val="Normal"/>
    <w:next w:val="Normal"/>
    <w:link w:val="SudacChar"/>
    <w:qFormat/>
    <w:rsid w:val="00683FB9"/>
    <w:pPr>
      <w:keepNext/>
      <w:spacing w:before="400"/>
      <w:ind w:left="5387"/>
      <w:contextualSpacing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683FB9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1" w:styleId="Zapisniar" w:type="paragraph">
    <w:name w:val="Zapisničar"/>
    <w:basedOn w:val="Normal"/>
    <w:next w:val="ZapisniarPotpis"/>
    <w:qFormat/>
    <w:rsid w:val="00683FB9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1" w:styleId="NormaleSPISChar" w:type="character">
    <w:name w:val="Normal_eSPIS Char"/>
    <w:basedOn w:val="Zadanifontodlomka"/>
    <w:link w:val="NormaleSPIS"/>
    <w:locked/>
    <w:rsid w:val="00683FB9"/>
    <w:rPr>
      <w:sz w:val="24"/>
      <w:szCs w:val="24"/>
    </w:rPr>
  </w:style>
  <w:style w:customStyle="1" w:styleId="NormaleSPIS" w:type="paragraph">
    <w:name w:val="Normal_eSPIS"/>
    <w:basedOn w:val="Normal"/>
    <w:link w:val="NormaleSPISChar"/>
    <w:qFormat/>
    <w:rsid w:val="00683FB9"/>
    <w:pPr>
      <w:spacing w:after="240"/>
      <w:ind w:firstLine="567"/>
      <w:jc w:val="both"/>
    </w:pPr>
  </w:style>
  <w:style w:customStyle="1" w:styleId="SudacPotpisIzvornikChar" w:type="character">
    <w:name w:val="SudacPotpis_Izvornik Char"/>
    <w:basedOn w:val="Zadanifontodlomka"/>
    <w:link w:val="SudacPotpisIzvornik"/>
    <w:locked/>
    <w:rsid w:val="00683FB9"/>
    <w:rPr>
      <w:noProof/>
      <w:sz w:val="24"/>
      <w:szCs w:val="24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683FB9"/>
    <w:pPr>
      <w:spacing w:before="360"/>
      <w:ind w:left="5387"/>
    </w:pPr>
    <w:rPr>
      <w:noProof/>
    </w:rPr>
  </w:style>
  <w:style w:customStyle="1" w:styleId="Pravnastvar2Char" w:type="character">
    <w:name w:val="Pravna stvar2 Char"/>
    <w:basedOn w:val="Zadanifontodlomka"/>
    <w:link w:val="Pravnastvar2"/>
    <w:locked/>
    <w:rsid w:val="00683FB9"/>
    <w:rPr>
      <w:noProof/>
      <w:sz w:val="24"/>
      <w:szCs w:val="24"/>
    </w:rPr>
  </w:style>
  <w:style w:customStyle="1" w:styleId="Pravnastvar2" w:type="paragraph">
    <w:name w:val="Pravna stvar2"/>
    <w:basedOn w:val="Normal"/>
    <w:link w:val="Pravnastvar2Char"/>
    <w:qFormat/>
    <w:rsid w:val="00683FB9"/>
    <w:pPr>
      <w:tabs>
        <w:tab w:pos="1560" w:val="left"/>
      </w:tabs>
      <w:spacing w:after="120"/>
      <w:ind w:hanging="992" w:left="1559"/>
    </w:pPr>
    <w:rPr>
      <w:noProof/>
    </w:rPr>
  </w:style>
  <w:style w:customStyle="1" w:styleId="eSPISCCParagraphDefaultFont" w:type="character">
    <w:name w:val="eSPIS_CC_Paragraph Default Font"/>
    <w:basedOn w:val="NormaleSPISChar"/>
    <w:rsid w:val="00683FB9"/>
    <w:rPr>
      <w:noProof/>
      <w:color w:val="auto"/>
      <w:sz w:val="24"/>
      <w:szCs w:val="24"/>
      <w:bdr w:color="auto" w:frame="1" w:space="0" w:sz="0" w:val="none"/>
    </w:rPr>
  </w:style>
  <w:style w:customStyle="1" w:styleId="PozadinaSvijetloZelena" w:type="character">
    <w:name w:val="Pozadina_SvijetloZelena"/>
    <w:basedOn w:val="Zadanifontodlomka"/>
    <w:rsid w:val="00683FB9"/>
    <w:rPr>
      <w:noProof/>
      <w:bdr w:color="auto" w:frame="1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683FB9"/>
    <w:rPr>
      <w:noProof/>
      <w:bdr w:color="auto" w:frame="1" w:space="0" w:sz="0" w:val="none"/>
      <w:shd w:color="auto" w:fill="FFFFCC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683FB9"/>
    <w:pPr>
      <w:spacing w:before="480"/>
      <w:ind w:firstLine="0"/>
    </w:pPr>
    <w:rPr>
      <w:noProof/>
    </w:rPr>
  </w:style>
  <w:style w:customStyle="1" w:styleId="T-98-2" w:type="paragraph">
    <w:name w:val="T-9/8-2"/>
    <w:rsid w:val="003022D4"/>
    <w:pPr>
      <w:widowControl w:val="0"/>
      <w:tabs>
        <w:tab w:pos="2153" w:val="left"/>
      </w:tabs>
      <w:autoSpaceDE w:val="0"/>
      <w:autoSpaceDN w:val="0"/>
      <w:adjustRightInd w:val="0"/>
      <w:spacing w:after="43"/>
      <w:ind w:firstLine="342"/>
      <w:jc w:val="both"/>
    </w:pPr>
    <w:rPr>
      <w:rFonts w:ascii="Times-NewRoman" w:hAnsi="Times-NewRoman"/>
      <w:sz w:val="19"/>
      <w:szCs w:val="19"/>
    </w:rPr>
  </w:style>
  <w:style w:customStyle="1" w:styleId="clanak" w:type="paragraph">
    <w:name w:val="clanak"/>
    <w:basedOn w:val="Normal"/>
    <w:rsid w:val="008B0731"/>
    <w:pPr>
      <w:spacing w:after="100" w:afterAutospacing="1" w:before="100" w:beforeAutospacing="1"/>
      <w:jc w:val="center"/>
    </w:pPr>
  </w:style>
  <w:style w:customStyle="1" w:styleId="t-9-8" w:type="paragraph">
    <w:name w:val="t-9-8"/>
    <w:basedOn w:val="Normal"/>
    <w:rsid w:val="008B0731"/>
    <w:pPr>
      <w:spacing w:after="100" w:afterAutospacing="1" w:before="100" w:beforeAutospacing="1"/>
    </w:pPr>
  </w:style>
  <w:style w:customStyle="1" w:styleId="t-10-9-kurz-s" w:type="paragraph">
    <w:name w:val="t-10-9-kurz-s"/>
    <w:basedOn w:val="Normal"/>
    <w:rsid w:val="008B0731"/>
    <w:pPr>
      <w:spacing w:after="100" w:afterAutospacing="1" w:before="100" w:beforeAutospacing="1"/>
      <w:jc w:val="center"/>
    </w:pPr>
    <w:rPr>
      <w:i/>
      <w:iCs/>
      <w:sz w:val="26"/>
      <w:szCs w:val="26"/>
    </w:rPr>
  </w:style>
  <w:style w:styleId="Tekstrezerviranogmjesta" w:type="character">
    <w:name w:val="Placeholder Text"/>
    <w:basedOn w:val="Zadanifontodlomka"/>
    <w:uiPriority w:val="99"/>
    <w:semiHidden/>
    <w:rsid w:val="000E2A08"/>
    <w:rPr>
      <w:color w:val="808080"/>
      <w:bdr w:color="auto" w:space="0" w:sz="0" w:val="none"/>
      <w:shd w:color="auto" w:fill="auto" w:val="clear"/>
    </w:rPr>
  </w:style>
  <w:style w:customStyle="1" w:styleId="PozadinaSvijetloCrvena" w:type="character">
    <w:name w:val="Pozadina_SvijetloCrvena"/>
    <w:basedOn w:val="eSPISCCParagraphDefaultFont"/>
    <w:rsid w:val="000E2A08"/>
    <w:rPr>
      <w:noProof/>
      <w:color w:val="auto"/>
      <w:sz w:val="24"/>
      <w:szCs w:val="24"/>
      <w:bdr w:color="auto" w:space="0" w:sz="0" w:val="none"/>
      <w:shd w:color="auto" w:fill="FFCC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73630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8479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808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3223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9031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85820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88214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49145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1429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43811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285639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24310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05152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78440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36865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39351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5868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97031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68799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8791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26500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14413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57799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80771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93889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46125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59438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02067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89207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31939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50350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38126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10817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30932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03235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2634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38248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75315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24592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38891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82629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28757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20887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86430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63319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8939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33831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2689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27265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62149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80082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14817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79058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72138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15161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23606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25552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43988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ožujka 2017.</izvorni_sadrzaj>
    <derivirana_varijabla naziv="DomainObject.DatumDonosenjaOdluke_1">9.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Bešlić</izvorni_sadrzaj>
    <derivirana_varijabla naziv="DomainObject.DonositeljOdluke.Prezime_1">Bešlić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7072</izvorni_sadrzaj>
    <derivirana_varijabla naziv="DomainObject.Predmet.Broj_1">7072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prosinca 2016.</izvorni_sadrzaj>
    <derivirana_varijabla naziv="DomainObject.Predmet.DatumOsnivanja_1">23.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St-7072/2016</izvorni_sadrzaj>
    <derivirana_varijabla naziv="DomainObject.Predmet.OznakaBroj_1">St-7072/2016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DOBAR GOST j.d.o.o.</izvorni_sadrzaj>
    <derivirana_varijabla naziv="DomainObject.Predmet.ProtustrankaFormated_1">  DOBAR GOST j.d.o.o.</derivirana_varijabla>
  </DomainObject.Predmet.ProtustrankaFormated>
  <DomainObject.Predmet.ProtustrankaFormatedOIB>
    <izvorni_sadrzaj>  DOBAR GOST j.d.o.o., OIB 86719989513</izvorni_sadrzaj>
    <derivirana_varijabla naziv="DomainObject.Predmet.ProtustrankaFormatedOIB_1">  DOBAR GOST j.d.o.o., OIB 86719989513</derivirana_varijabla>
  </DomainObject.Predmet.ProtustrankaFormatedOIB>
  <DomainObject.Predmet.ProtustrankaFormatedWithAdress>
    <izvorni_sadrzaj> DOBAR GOST j.d.o.o., Ilica 44, 10000 Zagreb</izvorni_sadrzaj>
    <derivirana_varijabla naziv="DomainObject.Predmet.ProtustrankaFormatedWithAdress_1"> DOBAR GOST j.d.o.o., Ilica 44, 10000 Zagreb</derivirana_varijabla>
  </DomainObject.Predmet.ProtustrankaFormatedWithAdress>
  <DomainObject.Predmet.ProtustrankaFormatedWithAdressOIB>
    <izvorni_sadrzaj> DOBAR GOST j.d.o.o., OIB 86719989513, Ilica 44, 10000 Zagreb</izvorni_sadrzaj>
    <derivirana_varijabla naziv="DomainObject.Predmet.ProtustrankaFormatedWithAdressOIB_1"> DOBAR GOST j.d.o.o., OIB 86719989513, Ilica 44, 10000 Zagreb</derivirana_varijabla>
  </DomainObject.Predmet.ProtustrankaFormatedWithAdressOIB>
  <DomainObject.Predmet.ProtustrankaWithAdress>
    <izvorni_sadrzaj>DOBAR GOST j.d.o.o. Ilica 44, 10000 Zagreb</izvorni_sadrzaj>
    <derivirana_varijabla naziv="DomainObject.Predmet.ProtustrankaWithAdress_1">DOBAR GOST j.d.o.o. Ilica 44, 10000 Zagreb</derivirana_varijabla>
  </DomainObject.Predmet.ProtustrankaWithAdress>
  <DomainObject.Predmet.ProtustrankaWithAdressOIB>
    <izvorni_sadrzaj>DOBAR GOST j.d.o.o., OIB 86719989513, Ilica 44, 10000 Zagreb</izvorni_sadrzaj>
    <derivirana_varijabla naziv="DomainObject.Predmet.ProtustrankaWithAdressOIB_1">DOBAR GOST j.d.o.o., OIB 86719989513, Ilica 44, 10000 Zagreb</derivirana_varijabla>
  </DomainObject.Predmet.ProtustrankaWithAdressOIB>
  <DomainObject.Predmet.ProtustrankaNazivFormated>
    <izvorni_sadrzaj>DOBAR GOST j.d.o.o.</izvorni_sadrzaj>
    <derivirana_varijabla naziv="DomainObject.Predmet.ProtustrankaNazivFormated_1">DOBAR GOST j.d.o.o.</derivirana_varijabla>
  </DomainObject.Predmet.ProtustrankaNazivFormated>
  <DomainObject.Predmet.ProtustrankaNazivFormatedOIB>
    <izvorni_sadrzaj>DOBAR GOST j.d.o.o., OIB 86719989513</izvorni_sadrzaj>
    <derivirana_varijabla naziv="DomainObject.Predmet.ProtustrankaNazivFormatedOIB_1">DOBAR GOST j.d.o.o., OIB 86719989513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30.St-I. Bešlić</izvorni_sadrzaj>
    <derivirana_varijabla naziv="DomainObject.Predmet.Referada.Naziv_1">30.St-I. Bešlić</derivirana_varijabla>
  </DomainObject.Predmet.Referada.Naziv>
  <DomainObject.Predmet.Referada.Oznaka>
    <izvorni_sadrzaj>30.St</izvorni_sadrzaj>
    <derivirana_varijabla naziv="DomainObject.Predmet.Referada.Oznaka_1">30.St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 Bešlić</izvorni_sadrzaj>
    <derivirana_varijabla naziv="DomainObject.Predmet.Referada.Sudac_1">Ivan Bešlić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30.St-I. Bešlić</izvorni_sadrzaj>
    <derivirana_varijabla naziv="DomainObject.Predmet.TrenutnaLokacijaSpisa.Naziv_1">30.St-I. Bešlić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Melanija Krilčić</izvorni_sadrzaj>
    <derivirana_varijabla naziv="DomainObject.Predmet.Zapisnicar_1">Melanija Krilčić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DOBAR GOST j.d.o.o.</item>
    </izvorni_sadrzaj>
    <derivirana_varijabla naziv="DomainObject.Predmet.ProtuStrankaListFormated_1">
      <item>DOBAR GOST j.d.o.o.</item>
    </derivirana_varijabla>
  </DomainObject.Predmet.ProtuStrankaListFormated>
  <DomainObject.Predmet.ProtuStrankaListFormatedOIB>
    <izvorni_sadrzaj>
      <item>DOBAR GOST j.d.o.o., OIB 86719989513</item>
    </izvorni_sadrzaj>
    <derivirana_varijabla naziv="DomainObject.Predmet.ProtuStrankaListFormatedOIB_1">
      <item>DOBAR GOST j.d.o.o., OIB 86719989513</item>
    </derivirana_varijabla>
  </DomainObject.Predmet.ProtuStrankaListFormatedOIB>
  <DomainObject.Predmet.ProtuStrankaListFormatedWithAdress>
    <izvorni_sadrzaj>
      <item>DOBAR GOST j.d.o.o., Ilica 44, 10000 Zagreb</item>
    </izvorni_sadrzaj>
    <derivirana_varijabla naziv="DomainObject.Predmet.ProtuStrankaListFormatedWithAdress_1">
      <item>DOBAR GOST j.d.o.o., Ilica 44, 10000 Zagreb</item>
    </derivirana_varijabla>
  </DomainObject.Predmet.ProtuStrankaListFormatedWithAdress>
  <DomainObject.Predmet.ProtuStrankaListFormatedWithAdressOIB>
    <izvorni_sadrzaj>
      <item>DOBAR GOST j.d.o.o., OIB 86719989513, Ilica 44, 10000 Zagreb</item>
    </izvorni_sadrzaj>
    <derivirana_varijabla naziv="DomainObject.Predmet.ProtuStrankaListFormatedWithAdressOIB_1">
      <item>DOBAR GOST j.d.o.o., OIB 86719989513, Ilica 44, 10000 Zagreb</item>
    </derivirana_varijabla>
  </DomainObject.Predmet.ProtuStrankaListFormatedWithAdressOIB>
  <DomainObject.Predmet.ProtuStrankaListNazivFormated>
    <izvorni_sadrzaj>
      <item>DOBAR GOST j.d.o.o.</item>
    </izvorni_sadrzaj>
    <derivirana_varijabla naziv="DomainObject.Predmet.ProtuStrankaListNazivFormated_1">
      <item>DOBAR GOST j.d.o.o.</item>
    </derivirana_varijabla>
  </DomainObject.Predmet.ProtuStrankaListNazivFormated>
  <DomainObject.Predmet.ProtuStrankaListNazivFormatedOIB>
    <izvorni_sadrzaj>
      <item>DOBAR GOST j.d.o.o., OIB 86719989513</item>
    </izvorni_sadrzaj>
    <derivirana_varijabla naziv="DomainObject.Predmet.ProtuStrankaListNazivFormatedOIB_1">
      <item>DOBAR GOST j.d.o.o., OIB 86719989513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ožujka 2017.</izvorni_sadrzaj>
    <derivirana_varijabla naziv="DomainObject.Datum_1">9.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DOBAR GOST j.d.o.o.</izvorni_sadrzaj>
    <derivirana_varijabla naziv="DomainObject.Predmet.ProtustrankaIDrugi_1">DOBAR GOST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DOBAR GOST j.d.o.o., OIB 86719989513, Ilica 44, 10000 Zagreb</izvorni_sadrzaj>
    <derivirana_varijabla naziv="DomainObject.Predmet.ProtustrankaIDrugiAdressOIB_1">DOBAR GOST j.d.o.o., OIB 86719989513, Ilica 44,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DOBAR GOST j.d.o.o.</item>
    </izvorni_sadrzaj>
    <derivirana_varijabla naziv="DomainObject.Predmet.SudioniciListNaziv_1">
      <item>FINA Regionalni centar Zagreb</item>
      <item>DOBAR GOST j.d.o.o.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DOBAR GOST j.d.o.o., OIB 86719989513, Ilica 44,10000 Zagreb</item>
    </izvorni_sadrzaj>
    <derivirana_varijabla naziv="DomainObject.Predmet.SudioniciListAdressOIB_1">
      <item>FINA Regionalni centar Zagreb, OIB 85821130368, Trg svibanjskih žrtava 1995. 1,10000 Zagreb</item>
      <item>DOBAR GOST j.d.o.o., OIB 86719989513, Ilica 44,10000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86719989513</item>
    </izvorni_sadrzaj>
    <derivirana_varijabla naziv="DomainObject.Predmet.SudioniciListNazivOIB_1">
      <item>, OIB 85821130368</item>
      <item>, OIB 86719989513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3B843BC-C98A-4C47-B170-967FDBE8BDF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240</properties:Words>
  <properties:Characters>1326</properties:Characters>
  <properties:Lines>44</properties:Lines>
  <properties:Paragraphs>18</properties:Paragraphs>
  <properties:TotalTime>177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2016-01-15T13:22:00Z</dcterms:created>
  <dc:creator>Korisnik</dc:creator>
  <cp:lastModifiedBy>Melanija Krilčić</cp:lastModifiedBy>
  <cp:lastPrinted>2016-01-18T13:19:00Z</cp:lastPrinted>
  <dcterms:modified xmlns:xsi="http://www.w3.org/2001/XMLSchema-instance" xsi:type="dcterms:W3CDTF">2017-03-09T07:42:00Z</dcterms:modified>
  <cp:revision>42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