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56f93d" w14:paraId="f56f93d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0F6082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F6082">
              <w:t>470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0F6082" w:rsidRPr="000F6082">
        <w:rPr>
          <w:rFonts w:eastAsia="Times New Roman" w:hAnsi="Times New Roman" w:ascii="Times New Roman"/>
          <w:color w:val="000000"/>
          <w:sz w:val="24"/>
          <w:szCs w:val="24"/>
        </w:rPr>
        <w:t>DRIMYS CAR DETAILING j.d.o.o., Ivanec, Varaždinska 44, OIB: 57786651726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0F608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28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F608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F6082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direktorima</w:t>
      </w:r>
      <w:r w:rsidR="00590343" w:rsidRPr="00590343">
        <w:rPr>
          <w:rFonts w:hAnsi="Times New Roman" w:ascii="Times New Roman"/>
          <w:sz w:val="24"/>
          <w:szCs w:val="24"/>
        </w:rPr>
        <w:t xml:space="preserve"> dužnika </w:t>
      </w:r>
      <w:r w:rsidRPr="000F6082">
        <w:rPr>
          <w:rFonts w:eastAsia="Times New Roman" w:hAnsi="Times New Roman" w:ascii="Times New Roman"/>
          <w:color w:val="000000"/>
          <w:sz w:val="24"/>
          <w:szCs w:val="24"/>
        </w:rPr>
        <w:t xml:space="preserve">DRIMYS CAR DETAILING j.d.o.o., Ivanec, </w:t>
      </w:r>
      <w:r w:rsidR="00CF362D" w:rsidRPr="00CF362D">
        <w:rPr>
          <w:rFonts w:eastAsia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eastAsia="Times New Roman" w:hAnsi="Times New Roman" w:ascii="Times New Roman"/>
          <w:color w:val="000000"/>
          <w:sz w:val="24"/>
          <w:szCs w:val="24"/>
        </w:rPr>
        <w:t>Jurici Jurenu iz Slatine, Kreminac 90, OIB: 53727413698 i Ivani Kosec iz Trnovca Bartolovečkog, Ulica Ante Kovačića 6, OIB: 17249402518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="00590343"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 w:rsidR="00590343">
        <w:rPr>
          <w:rFonts w:hAnsi="Times New Roman" w:ascii="Times New Roman"/>
          <w:sz w:val="24"/>
          <w:szCs w:val="24"/>
        </w:rPr>
        <w:t>članku 17. Stečajnog zakona (</w:t>
      </w:r>
      <w:r w:rsidR="00590343" w:rsidRPr="00590343">
        <w:rPr>
          <w:rFonts w:hAnsi="Times New Roman" w:ascii="Times New Roman"/>
          <w:sz w:val="24"/>
          <w:szCs w:val="24"/>
        </w:rPr>
        <w:t>Narodne novine broj 71/15</w:t>
      </w:r>
      <w:r w:rsidR="00590343">
        <w:rPr>
          <w:rFonts w:hAnsi="Times New Roman" w:ascii="Times New Roman"/>
          <w:sz w:val="24"/>
          <w:szCs w:val="24"/>
        </w:rPr>
        <w:t xml:space="preserve"> i 104/17</w:t>
      </w:r>
      <w:r w:rsidR="00590343"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</w:t>
      </w:r>
      <w:r>
        <w:rPr>
          <w:rFonts w:hAnsi="Times New Roman" w:ascii="Times New Roman"/>
          <w:sz w:val="24"/>
          <w:szCs w:val="24"/>
        </w:rPr>
        <w:t>e</w:t>
      </w:r>
      <w:r w:rsidR="00590343" w:rsidRPr="00590343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CF362D" w:rsidP="00590343" w:rsidR="00CF362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20.874,21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6082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0F6082" w:rsidR="000F60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0F6082" w:rsidP="000F6082" w:rsidR="000F6082" w:rsidRPr="000F6082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F6082">
        <w:rPr>
          <w:rFonts w:eastAsia="Times New Roman" w:hAnsi="Times New Roman" w:ascii="Times New Roman"/>
          <w:sz w:val="24"/>
          <w:szCs w:val="24"/>
          <w:lang w:eastAsia="hr-HR"/>
        </w:rPr>
        <w:t>direktor dužnika: Jurica Juren, Slatina, Kreminac 90</w:t>
      </w:r>
    </w:p>
    <w:p w:rsidRDefault="000F6082" w:rsidP="00590343" w:rsidR="000F6082" w:rsidRPr="000F6082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F6082">
        <w:rPr>
          <w:rFonts w:eastAsia="Times New Roman" w:hAnsi="Times New Roman" w:ascii="Times New Roman"/>
          <w:sz w:val="24"/>
          <w:szCs w:val="24"/>
          <w:lang w:eastAsia="hr-HR"/>
        </w:rPr>
        <w:t>direktor dužnika: Ivana Kosec, Trnovec Bartolovečki, Ulica Ante Kovačića 6</w:t>
      </w:r>
    </w:p>
    <w:p w:rsidRDefault="00590343" w:rsidP="00590343" w:rsidR="00590343" w:rsidRPr="000F6082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F6082">
        <w:rPr>
          <w:rFonts w:hAnsi="Times New Roman" w:ascii="Times New Roman"/>
          <w:sz w:val="24"/>
          <w:szCs w:val="24"/>
        </w:rPr>
        <w:t>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034250" w:rsidRPr="00034250">
      <w:rPr>
        <w:rFonts w:hAnsi="Times New Roman" w:ascii="Times New Roman"/>
        <w:bCs/>
        <w:noProof/>
        <w:sz w:val="24"/>
        <w:szCs w:val="24"/>
      </w:rPr>
      <w:t>Poslovni broj: 10 St-470/2018-4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3425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2545E39"/>
    <w:multiLevelType w:val="hybridMultilevel"/>
    <w:tmpl w:val="CE4E0192"/>
    <w:lvl w:tplc="60A29558" w:ilvl="0">
      <w:start w:val="2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E42F7D"/>
    <w:multiLevelType w:val="hybridMultilevel"/>
    <w:tmpl w:val="41D4E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34250"/>
    <w:rsid w:val="0004207D"/>
    <w:rsid w:val="00087C43"/>
    <w:rsid w:val="0009785E"/>
    <w:rsid w:val="000D36A2"/>
    <w:rsid w:val="000E66C6"/>
    <w:rsid w:val="000F6082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2B3E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C5568"/>
    <w:rsid w:val="00C36E14"/>
    <w:rsid w:val="00C376CD"/>
    <w:rsid w:val="00C42AD6"/>
    <w:rsid w:val="00C470B6"/>
    <w:rsid w:val="00C50709"/>
    <w:rsid w:val="00CB0DAC"/>
    <w:rsid w:val="00CE3864"/>
    <w:rsid w:val="00CF362D"/>
    <w:rsid w:val="00D06C64"/>
    <w:rsid w:val="00D228AD"/>
    <w:rsid w:val="00D43FE4"/>
    <w:rsid w:val="00D50D29"/>
    <w:rsid w:val="00D52050"/>
    <w:rsid w:val="00D67C83"/>
    <w:rsid w:val="00D77133"/>
    <w:rsid w:val="00D94208"/>
    <w:rsid w:val="00DB5D1B"/>
    <w:rsid w:val="00DC66A8"/>
    <w:rsid w:val="00DC70E5"/>
    <w:rsid w:val="00DF6C31"/>
    <w:rsid w:val="00DF7866"/>
    <w:rsid w:val="00E33C89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4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2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4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DRIMYS CAR DETAILING jednostavno društvo s ograničenom odgovornošću za usluge zastupanog po punomoćniku Jurica Juren; Ivana Kosec</izvorni_sadrzaj>
    <derivirana_varijabla naziv="DomainObject.Predmet.ProtustrankaFormated_1">  DRIMYS CAR DETAILING jednostavno društvo s ograničenom odgovornošću za usluge zastupanog po punomoćniku Jurica Juren; Ivana Kosec</derivirana_varijabla>
  </DomainObject.Predmet.ProtustrankaFormated>
  <DomainObject.Predmet.ProtustrankaFormatedOIB>
    <izvorni_sadrzaj>  DRIMYS CAR DETAILING jednostavno društvo s ograničenom odgovornošću za usluge, OIB 57786651726 zastupanog po punomoćniku Jurica Juren; Ivana Kosec</izvorni_sadrzaj>
    <derivirana_varijabla naziv="DomainObject.Predmet.ProtustrankaFormatedOIB_1">  DRIMYS CAR DETAILING jednostavno društvo s ograničenom odgovornošću za usluge, OIB 57786651726 zastupanog po punomoćniku Jurica Juren; Ivana Kosec</derivirana_varijabla>
  </DomainObject.Predmet.ProtustrankaFormatedOIB>
  <DomainObject.Predmet.ProtustrankaFormatedWithAdress>
    <izvorni_sadrzaj> DRIMYS CAR DETAILING jednostavno društvo s ograničenom odgovornošću za usluge, Varaždinska 44, 42240 Ivanec zastupanog po punomoćniku Jurica Juren; Ivana Kosec</izvorni_sadrzaj>
    <derivirana_varijabla naziv="DomainObject.Predmet.ProtustrankaFormatedWithAdress_1"> DRIMYS CAR DETAILING jednostavno društvo s ograničenom odgovornošću za usluge, Varaždinska 44, 42240 Ivanec zastupanog po punomoćniku Jurica Juren; Ivana Kosec</derivirana_varijabla>
  </DomainObject.Predmet.ProtustrankaFormatedWithAdress>
  <DomainObject.Predmet.ProtustrankaFormatedWithAdressOIB>
    <izvorni_sadrzaj> DRIMYS CAR DETAILING jednostavno društvo s ograničenom odgovornošću za usluge, OIB 57786651726, Varaždinska 44, 42240 Ivanec zastupanog po punomoćniku Jurica Juren; Ivana Kosec</izvorni_sadrzaj>
    <derivirana_varijabla naziv="DomainObject.Predmet.ProtustrankaFormatedWithAdressOIB_1"> DRIMYS CAR DETAILING jednostavno društvo s ograničenom odgovornošću za usluge, OIB 57786651726, Varaždinska 44, 42240 Ivanec zastupanog po punomoćniku Jurica Juren; Ivana Kosec</derivirana_varijabla>
  </DomainObject.Predmet.ProtustrankaFormatedWithAdressOIB>
  <DomainObject.Predmet.ProtustrankaWithAdress>
    <izvorni_sadrzaj>DRIMYS CAR DETAILING jednostavno društvo s ograničenom odgovornošću za usluge Varaždinska 44, 42240 Ivanec</izvorni_sadrzaj>
    <derivirana_varijabla naziv="DomainObject.Predmet.ProtustrankaWithAdress_1">DRIMYS CAR DETAILING jednostavno društvo s ograničenom odgovornošću za usluge Varaždinska 44, 42240 Ivanec</derivirana_varijabla>
  </DomainObject.Predmet.ProtustrankaWithAdress>
  <DomainObject.Predmet.ProtustrankaWithAdressOIB>
    <izvorni_sadrzaj>DRIMYS CAR DETAILING jednostavno društvo s ograničenom odgovornošću za usluge, OIB 57786651726, Varaždinska 44, 42240 Ivanec</izvorni_sadrzaj>
    <derivirana_varijabla naziv="DomainObject.Predmet.ProtustrankaWithAdressOIB_1">DRIMYS CAR DETAILING jednostavno društvo s ograničenom odgovornošću za usluge, OIB 57786651726, Varaždinska 44, 42240 Ivanec</derivirana_varijabla>
  </DomainObject.Predmet.ProtustrankaWithAdressOIB>
  <DomainObject.Predmet.ProtustrankaNazivFormated>
    <izvorni_sadrzaj>DRIMYS CAR DETAILING jednostavno društvo s ograničenom odgovornošću za usluge</izvorni_sadrzaj>
    <derivirana_varijabla naziv="DomainObject.Predmet.ProtustrankaNazivFormated_1">DRIMYS CAR DETAILING jednostavno društvo s ograničenom odgovornošću za usluge</derivirana_varijabla>
  </DomainObject.Predmet.ProtustrankaNazivFormated>
  <DomainObject.Predmet.ProtustrankaNazivFormatedOIB>
    <izvorni_sadrzaj>DRIMYS CAR DETAILING jednostavno društvo s ograničenom odgovornošću za usluge, OIB 57786651726</izvorni_sadrzaj>
    <derivirana_varijabla naziv="DomainObject.Predmet.ProtustrankaNazivFormatedOIB_1">DRIMYS CAR DETAILING jednostavno društvo s ograničenom odgovornošću za usluge, OIB 57786651726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20874.21</izvorni_sadrzaj>
    <derivirana_varijabla naziv="DomainObject.Predmet.TrenutnaVrijednost_1">20874.21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DRIMYS CAR DETAILING jednostavno društvo s ograničenom odgovornošću za usluge zastupanog po punomoćniku Jurica Juren; Ivana Kosec</item>
    </izvorni_sadrzaj>
    <derivirana_varijabla naziv="DomainObject.Predmet.ProtuStrankaListFormated_1">
      <item>DRIMYS CAR DETAILING jednostavno društvo s ograničenom odgovornošću za usluge zastupanog po punomoćniku Jurica Juren; Ivana Kosec</item>
    </derivirana_varijabla>
  </DomainObject.Predmet.ProtuStrankaListFormated>
  <DomainObject.Predmet.ProtuStrankaListFormatedOIB>
    <izvorni_sadrzaj>
      <item>DRIMYS CAR DETAILING jednostavno društvo s ograničenom odgovornošću za usluge, OIB 57786651726 zastupanog po punomoćniku Jurica Juren; Ivana Kosec</item>
    </izvorni_sadrzaj>
    <derivirana_varijabla naziv="DomainObject.Predmet.ProtuStrankaListFormatedOIB_1">
      <item>DRIMYS CAR DETAILING jednostavno društvo s ograničenom odgovornošću za usluge, OIB 57786651726 zastupanog po punomoćniku Jurica Juren; Ivana Kosec</item>
    </derivirana_varijabla>
  </DomainObject.Predmet.ProtuStrankaListFormatedOIB>
  <DomainObject.Predmet.ProtuStrankaListFormatedWithAdress>
    <izvorni_sadrzaj>
      <item>DRIMYS CAR DETAILING jednostavno društvo s ograničenom odgovornošću za usluge, Varaždinska 44, 42240 Ivanec zastupanog po punomoćniku Jurica Juren; Ivana Kosec</item>
    </izvorni_sadrzaj>
    <derivirana_varijabla naziv="DomainObject.Predmet.ProtuStrankaListFormatedWithAdress_1">
      <item>DRIMYS CAR DETAILING jednostavno društvo s ograničenom odgovornošću za usluge, Varaždinska 44, 42240 Ivanec zastupanog po punomoćniku Jurica Juren; Ivana Kosec</item>
    </derivirana_varijabla>
  </DomainObject.Predmet.ProtuStrankaListFormatedWithAdress>
  <DomainObject.Predmet.ProtuStrankaListFormatedWithAdressOIB>
    <izvorni_sadrzaj>
      <item>DRIMYS CAR DETAILING jednostavno društvo s ograničenom odgovornošću za usluge, OIB 57786651726, Varaždinska 44, 42240 Ivanec zastupanog po punomoćniku Jurica Juren; Ivana Kosec</item>
    </izvorni_sadrzaj>
    <derivirana_varijabla naziv="DomainObject.Predmet.ProtuStrankaListFormatedWithAdressOIB_1">
      <item>DRIMYS CAR DETAILING jednostavno društvo s ograničenom odgovornošću za usluge, OIB 57786651726, Varaždinska 44, 42240 Ivanec zastupanog po punomoćniku Jurica Juren; Ivana Kosec</item>
    </derivirana_varijabla>
  </DomainObject.Predmet.ProtuStrankaListFormatedWithAdressOIB>
  <DomainObject.Predmet.ProtuStrankaListNazivFormated>
    <izvorni_sadrzaj>
      <item>DRIMYS CAR DETAILING jednostavno društvo s ograničenom odgovornošću za usluge</item>
    </izvorni_sadrzaj>
    <derivirana_varijabla naziv="DomainObject.Predmet.ProtuStrankaListNazivFormated_1">
      <item>DRIMYS CAR DETAILING jednostavno društvo s ograničenom odgovornošću za usluge</item>
    </derivirana_varijabla>
  </DomainObject.Predmet.ProtuStrankaListNazivFormated>
  <DomainObject.Predmet.ProtuStrankaListNazivFormatedOIB>
    <izvorni_sadrzaj>
      <item>DRIMYS CAR DETAILING jednostavno društvo s ograničenom odgovornošću za usluge, OIB 57786651726</item>
    </izvorni_sadrzaj>
    <derivirana_varijabla naziv="DomainObject.Predmet.ProtuStrankaListNazivFormatedOIB_1">
      <item>DRIMYS CAR DETAILING jednostavno društvo s ograničenom odgovornošću za usluge, OIB 57786651726</item>
    </derivirana_varijabla>
  </DomainObject.Predmet.ProtuStrankaListNazivFormatedOIB>
  <DomainObject.Predmet.OstaliListFormated>
    <izvorni_sadrzaj>
      <item>Sudski registar</item>
      <item>Jurica Juren punomoćnik sudionika u postupku DRIMYS CAR DETAILING jednostavno društvo s ograničenom odgovornošću za usluge</item>
      <item>Ivana Kosec punomoćnica sudionika u postupku DRIMYS CAR DETAILING jednostavno društvo s ograničenom odgovornošću za usluge</item>
      <item>Privredna banka Zagreb d.d.</item>
      <item>Županijsko državno odvjetništvo</item>
    </izvorni_sadrzaj>
    <derivirana_varijabla naziv="DomainObject.Predmet.OstaliListFormated_1">
      <item>Sudski registar</item>
      <item>Jurica Juren punomoćnik sudionika u postupku DRIMYS CAR DETAILING jednostavno društvo s ograničenom odgovornošću za usluge</item>
      <item>Ivana Kosec punomoćnica sudionika u postupku DRIMYS CAR DETAILING jednostavno društvo s ograničenom odgovornošću za usluge</item>
      <item>Privredna banka Zagreb d.d.</item>
      <item>Županijsko državno odvjetništvo</item>
    </derivirana_varijabla>
  </DomainObject.Predmet.OstaliListFormated>
  <DomainObject.Predmet.OstaliListFormatedOIB>
    <izvorni_sadrzaj>
      <item>Sudski registar</item>
      <item>Jurica Juren, OIB 53727413698 punomoćnik sudionika u postupku DRIMYS CAR DETAILING jednostavno društvo s ograničenom odgovornošću za usluge</item>
      <item>Ivana Kosec, OIB 17249402518 punomoćnica sudionika u postupku DRIMYS CAR DETAILING jednostavno društvo s ograničenom odgovornošću za usluge</item>
      <item>Privredna banka Zagreb d.d.</item>
      <item>Županijsko državno odvjetništvo</item>
    </izvorni_sadrzaj>
    <derivirana_varijabla naziv="DomainObject.Predmet.OstaliListFormatedOIB_1">
      <item>Sudski registar</item>
      <item>Jurica Juren, OIB 53727413698 punomoćnik sudionika u postupku DRIMYS CAR DETAILING jednostavno društvo s ograničenom odgovornošću za usluge</item>
      <item>Ivana Kosec, OIB 17249402518 punomoćnica sudionika u postupku DRIMYS CAR DETAILING jednostavno društvo s ograničenom odgovornošću za usluge</item>
      <item>Privredna banka Zagreb d.d.</item>
      <item>Županijsko državno odvjetništvo</item>
    </derivirana_varijabla>
  </DomainObject.Predmet.OstaliListFormatedOIB>
  <DomainObject.Predmet.OstaliListFormatedWithAdress>
    <izvorni_sadrzaj>
      <item>Sudski registar</item>
      <item>Jurica Juren, Kreminac 90, 33520 Slatina punomoćnik sudionika u postupku DRIMYS CAR DETAILING jednostavno društvo s ograničenom odgovornošću za usluge</item>
      <item>Ivana Kosec,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izvorni_sadrzaj>
    <derivirana_varijabla naziv="DomainObject.Predmet.OstaliListFormatedWithAdress_1">
      <item>Sudski registar</item>
      <item>Jurica Juren, Kreminac 90, 33520 Slatina punomoćnik sudionika u postupku DRIMYS CAR DETAILING jednostavno društvo s ograničenom odgovornošću za usluge</item>
      <item>Ivana Kosec,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Jurica Juren, OIB 53727413698, Kreminac 90, 33520 Slatina punomoćnik sudionika u postupku DRIMYS CAR DETAILING jednostavno društvo s ograničenom odgovornošću za usluge</item>
      <item>Ivana Kosec, OIB 17249402518,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izvorni_sadrzaj>
    <derivirana_varijabla naziv="DomainObject.Predmet.OstaliListFormatedWithAdressOIB_1">
      <item>Sudski registar</item>
      <item>Jurica Juren, OIB 53727413698, Kreminac 90, 33520 Slatina punomoćnik sudionika u postupku DRIMYS CAR DETAILING jednostavno društvo s ograničenom odgovornošću za usluge</item>
      <item>Ivana Kosec, OIB 17249402518, Ulica Ante Kovačića 6, 42202 Trnovec punomoćnica sudionika u postupku DRIMYS CAR DETAILING jednostavno društvo s ograničenom odgovornošću za usluge</item>
      <item>Privredna banka Zagreb d.d., Radnička cesta 50,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Jurica Juren</item>
      <item>Ivana Kosec</item>
      <item>Privredna banka Zagreb d.d.</item>
      <item>Županijsko državno odvjetništvo</item>
    </izvorni_sadrzaj>
    <derivirana_varijabla naziv="DomainObject.Predmet.OstaliListNazivFormated_1">
      <item>Sudski registar</item>
      <item>Jurica Juren</item>
      <item>Ivana Kosec</item>
      <item>Privredna banka Zagreb d.d.</item>
      <item>Županijsko državno odvjetništvo</item>
    </derivirana_varijabla>
  </DomainObject.Predmet.OstaliListNazivFormated>
  <DomainObject.Predmet.OstaliListNazivFormatedOIB>
    <izvorni_sadrzaj>
      <item>Sudski registar</item>
      <item>Jurica Juren, OIB 53727413698</item>
      <item>Ivana Kosec, OIB 17249402518</item>
      <item>Privredna banka Zagreb d.d.</item>
      <item>Županijsko državno odvjetništvo</item>
    </izvorni_sadrzaj>
    <derivirana_varijabla naziv="DomainObject.Predmet.OstaliListNazivFormatedOIB_1">
      <item>Sudski registar</item>
      <item>Jurica Juren, OIB 53727413698</item>
      <item>Ivana Kosec, OIB 17249402518</item>
      <item>Privredna banka Zagreb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DRIMYS CAR DETAILING jednostavno društvo s ograničenom odgovornošću za usluge</izvorni_sadrzaj>
    <derivirana_varijabla naziv="DomainObject.Predmet.ProtustrankaIDrugi_1">DRIMYS CAR DETAILING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DRIMYS CAR DETAILING jednostavno društvo s ograničenom odgovornošću za usluge, OIB 57786651726, Varaždinska 44, 42240 Ivanec</izvorni_sadrzaj>
    <derivirana_varijabla naziv="DomainObject.Predmet.ProtustrankaIDrugiAdressOIB_1">DRIMYS CAR DETAILING jednostavno društvo s ograničenom odgovornošću za usluge, OIB 57786651726, Varaždinska 44,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DRIMYS CAR DETAILING jednostavno društvo s ograničenom odgovornošću za usluge</item>
      <item>Sudski registar</item>
      <item>Jurica Juren</item>
      <item>Ivana Kosec</item>
      <item>Privredna banka Zagreb d.d.</item>
      <item>Županijsko državno odvjetništvo</item>
    </izvorni_sadrzaj>
    <derivirana_varijabla naziv="DomainObject.Predmet.SudioniciListNaziv_1">
      <item>Financijska agencija</item>
      <item>DRIMYS CAR DETAILING jednostavno društvo s ograničenom odgovornošću za usluge</item>
      <item>Sudski registar</item>
      <item>Jurica Juren</item>
      <item>Ivana Kosec</item>
      <item>Privredna banka Zagreb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DRIMYS CAR DETAILING jednostavno društvo s ograničenom odgovornošću za usluge, OIB 57786651726, Varaždinska 44,42240 Ivanec</item>
      <item>Sudski registar</item>
      <item>Jurica Juren, OIB 53727413698, Kreminac 90,33520 Slatina</item>
      <item>Ivana Kosec, OIB 17249402518, Ulica Ante Kovačića 6,42202 Trnovec</item>
      <item>Privredna banka Zagreb d.d., Radnička cesta 50,10000 Zagreb</item>
      <item>Županijsko državno odvjetništvo</item>
    </izvorni_sadrzaj>
    <derivirana_varijabla naziv="DomainObject.Predmet.SudioniciListAdressOIB_1">
      <item>Financijska agencija, OIB 85821130368, A. Cesarca 2,42000 Varaždin</item>
      <item>DRIMYS CAR DETAILING jednostavno društvo s ograničenom odgovornošću za usluge, OIB 57786651726, Varaždinska 44,42240 Ivanec</item>
      <item>Sudski registar</item>
      <item>Jurica Juren, OIB 53727413698, Kreminac 90,33520 Slatina</item>
      <item>Ivana Kosec, OIB 17249402518, Ulica Ante Kovačića 6,42202 Trnovec</item>
      <item>Privredna banka Zagreb d.d., Radnička cesta 50,10000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57786651726</item>
      <item>, OIB null</item>
      <item>, OIB 53727413698</item>
      <item>, OIB 17249402518</item>
      <item>, OIB null</item>
      <item>, OIB null</item>
    </izvorni_sadrzaj>
    <derivirana_varijabla naziv="DomainObject.Predmet.SudioniciListNazivOIB_1">
      <item>, OIB 85821130368</item>
      <item>, OIB 57786651726</item>
      <item>, OIB null</item>
      <item>, OIB 53727413698</item>
      <item>, OIB 17249402518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D2214-98A9-44BB-A401-5A6D6DA52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2343</properties:Characters>
  <properties:Lines>80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2018-12-28T07:36:00Z</dcterms:created>
  <dc:creator>Mirjana Mlinarić</dc:creator>
  <cp:lastModifiedBy>Nevenka Vuković</cp:lastModifiedBy>
  <cp:lastPrinted>2018-11-06T11:47:00Z</cp:lastPrinted>
  <dcterms:modified xmlns:xsi="http://www.w3.org/2001/XMLSchema-instance" xsi:type="dcterms:W3CDTF">2018-12-28T07:51:00Z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(St-470-18-4 Zaključak - nalog direktorima da dostave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