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5876" w14:paraId="1845876" w:rsidRDefault="00072BB2" w:rsidP="00072BB2" w:rsidR="00072BB2" w:rsidRPr="006F7139">
      <w:pPr>
        <w15:collapsed w:val="false"/>
      </w:pPr>
      <w:bookmarkStart w:name="_GoBack" w:id="0"/>
      <w:bookmarkEnd w:id="0"/>
    </w:p>
    <w:p w:rsidRDefault="00072BB2" w:rsidP="00072BB2" w:rsidR="00072BB2" w:rsidRPr="006F7139"/>
    <w:p w:rsidRDefault="007B7F51" w:rsidP="00072BB2" w:rsidR="007B7F51" w:rsidRPr="006F7139">
      <w:pPr>
        <w:rPr>
          <w:b/>
        </w:rPr>
      </w:pPr>
    </w:p>
    <w:p w:rsidRDefault="007B7F51" w:rsidP="00C6050F" w:rsidR="007B7F51" w:rsidRPr="006F7139">
      <w:pPr>
        <w:pStyle w:val="Naslov6"/>
        <w:tabs>
          <w:tab w:pos="2835" w:val="left"/>
        </w:tabs>
        <w:ind w:right="6237"/>
        <w:jc w:val="left"/>
        <w:rPr>
          <w:rFonts w:cs="Times New Roman" w:hAnsi="Times New Roman" w:ascii="Times New Roman"/>
          <w:b w:val="false"/>
          <w:sz w:val="24"/>
        </w:rPr>
      </w:pPr>
      <w:r w:rsidRPr="006F7139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C6050F" w:rsidR="007B7F51" w:rsidRPr="006F7139">
      <w:pPr>
        <w:tabs>
          <w:tab w:pos="2835" w:val="left"/>
        </w:tabs>
        <w:ind w:right="6237"/>
        <w:rPr>
          <w:bCs/>
        </w:rPr>
      </w:pPr>
      <w:r w:rsidRPr="006F7139">
        <w:rPr>
          <w:bCs/>
        </w:rPr>
        <w:t>Trgovački sud u Zadru</w:t>
      </w:r>
    </w:p>
    <w:p w:rsidRDefault="007B7F51" w:rsidP="00C6050F" w:rsidR="007B7F51" w:rsidRPr="006F7139">
      <w:pPr>
        <w:tabs>
          <w:tab w:pos="2410" w:val="left"/>
          <w:tab w:pos="2835" w:val="left"/>
        </w:tabs>
        <w:ind w:right="6237"/>
        <w:rPr>
          <w:bCs/>
        </w:rPr>
      </w:pPr>
      <w:r w:rsidRPr="006F7139">
        <w:rPr>
          <w:bCs/>
        </w:rPr>
        <w:t>Dr. Franje Tuđmana 35</w:t>
      </w:r>
    </w:p>
    <w:p w:rsidRDefault="007B7F51" w:rsidP="00C6050F" w:rsidR="007B7F51" w:rsidRPr="006F7139">
      <w:pPr>
        <w:tabs>
          <w:tab w:pos="2410" w:val="left"/>
          <w:tab w:pos="2835" w:val="left"/>
        </w:tabs>
        <w:ind w:right="6237"/>
        <w:rPr>
          <w:bCs/>
        </w:rPr>
      </w:pPr>
      <w:r w:rsidRPr="006F7139">
        <w:t>Zadar</w:t>
      </w:r>
    </w:p>
    <w:p w:rsidRDefault="00C6050F" w:rsidP="00072BB2" w:rsidR="00850E47" w:rsidRPr="006F7139">
      <w:r w:rsidRPr="006F7139">
        <w:tab/>
      </w:r>
    </w:p>
    <w:p w:rsidRDefault="00850E47" w:rsidP="00850E47" w:rsidR="003F3C17" w:rsidRPr="006F7139">
      <w:pPr>
        <w:jc w:val="center"/>
      </w:pPr>
      <w:r w:rsidRPr="006F7139">
        <w:t>U   I M E   R E P U B L I K E   H R V A T S K E</w:t>
      </w:r>
    </w:p>
    <w:p w:rsidRDefault="00615C18" w:rsidP="00072BB2" w:rsidR="00615C18" w:rsidRPr="006F7139"/>
    <w:p w:rsidRDefault="00072BB2" w:rsidP="00072BB2" w:rsidR="00072BB2" w:rsidRPr="006F7139">
      <w:pPr>
        <w:jc w:val="center"/>
      </w:pPr>
      <w:r w:rsidRPr="006F7139">
        <w:t>R J E Š E N J E</w:t>
      </w:r>
    </w:p>
    <w:p w:rsidRDefault="00072BB2" w:rsidP="00072BB2" w:rsidR="00072BB2" w:rsidRPr="006F7139"/>
    <w:p w:rsidRDefault="00072BB2" w:rsidP="007E0460" w:rsidR="006F7139">
      <w:pPr>
        <w:ind w:firstLine="708"/>
        <w:jc w:val="both"/>
        <w:rPr>
          <w:lang w:eastAsia="en-US"/>
        </w:rPr>
      </w:pPr>
      <w:r w:rsidRPr="006F7139">
        <w:t xml:space="preserve">Trgovački sud u Zadru </w:t>
      </w:r>
      <w:r w:rsidR="006F7139">
        <w:rPr>
          <w:lang w:eastAsia="en-US"/>
        </w:rPr>
        <w:t xml:space="preserve">po sutkinji Ana Markač, u stečajnom postupku nad stečajnim dužnikom </w:t>
      </w:r>
      <w:r w:rsidR="006F7139" w:rsidRPr="00C70EFA">
        <w:t>SENTENTIA d.o.o. za poslovne usluge u stečaju, Gračac, Gupčvo polje 3, OIB:99256637673,</w:t>
      </w:r>
      <w:r w:rsidR="006F7139" w:rsidRPr="00C70EFA">
        <w:rPr>
          <w:b/>
          <w:bCs/>
        </w:rPr>
        <w:t xml:space="preserve"> </w:t>
      </w:r>
      <w:r w:rsidR="006F7139" w:rsidRPr="000F33E1">
        <w:rPr>
          <w:bCs/>
        </w:rPr>
        <w:t>kojeg zastupa</w:t>
      </w:r>
      <w:r w:rsidR="006F7139">
        <w:rPr>
          <w:b/>
          <w:bCs/>
        </w:rPr>
        <w:t xml:space="preserve"> </w:t>
      </w:r>
      <w:r w:rsidR="006F7139" w:rsidRPr="00C70EFA">
        <w:rPr>
          <w:bCs/>
        </w:rPr>
        <w:t>stečajn</w:t>
      </w:r>
      <w:r w:rsidR="006F7139">
        <w:rPr>
          <w:bCs/>
        </w:rPr>
        <w:t>i upravitelj</w:t>
      </w:r>
      <w:r w:rsidR="006F7139" w:rsidRPr="00C70EFA">
        <w:rPr>
          <w:bCs/>
        </w:rPr>
        <w:t xml:space="preserve"> Milan Macur</w:t>
      </w:r>
      <w:r w:rsidR="006F7139">
        <w:rPr>
          <w:bCs/>
        </w:rPr>
        <w:t>a</w:t>
      </w:r>
      <w:r w:rsidR="006F7139" w:rsidRPr="00C70EFA">
        <w:rPr>
          <w:bCs/>
        </w:rPr>
        <w:t xml:space="preserve"> </w:t>
      </w:r>
      <w:r w:rsidR="006F7139">
        <w:rPr>
          <w:bCs/>
        </w:rPr>
        <w:t>iz Šibenika, Stjepana Radića 24</w:t>
      </w:r>
      <w:r w:rsidR="006F7139">
        <w:rPr>
          <w:lang w:eastAsia="en-US"/>
        </w:rPr>
        <w:t>, dana 24. svibnja 2018.,</w:t>
      </w:r>
    </w:p>
    <w:p w:rsidRDefault="00072BB2" w:rsidP="00072BB2" w:rsidR="00072BB2" w:rsidRPr="006F7139">
      <w:pPr>
        <w:jc w:val="both"/>
      </w:pPr>
    </w:p>
    <w:p w:rsidRDefault="00072BB2" w:rsidP="00072BB2" w:rsidR="00072BB2" w:rsidRPr="006F7139">
      <w:pPr>
        <w:jc w:val="center"/>
      </w:pPr>
      <w:r w:rsidRPr="006F7139">
        <w:t>r i j e š i o  j e</w:t>
      </w:r>
    </w:p>
    <w:p w:rsidRDefault="00ED05A7" w:rsidP="00072BB2" w:rsidR="00ED05A7" w:rsidRPr="006F7139">
      <w:pPr>
        <w:jc w:val="center"/>
      </w:pPr>
    </w:p>
    <w:p w:rsidRDefault="006F7139" w:rsidP="006F7139" w:rsidR="00ED05A7" w:rsidRPr="006F7139">
      <w:pPr>
        <w:jc w:val="both"/>
      </w:pPr>
      <w:r>
        <w:t xml:space="preserve">I. </w:t>
      </w:r>
      <w:r>
        <w:tab/>
      </w:r>
      <w:r w:rsidR="00ED05A7" w:rsidRPr="006F7139">
        <w:t xml:space="preserve">Obustavlja se i zaključuje stečajni postupak nad stečajnim </w:t>
      </w:r>
      <w:r w:rsidR="001233F6" w:rsidRPr="006F7139">
        <w:t xml:space="preserve">dužnikom </w:t>
      </w:r>
      <w:r w:rsidRPr="00C70EFA">
        <w:t>SENTENTIA d.o.o. za poslovne usluge u stečaju, Gračac, Gupčvo polje 3, OIB:99256637673</w:t>
      </w:r>
      <w:r w:rsidR="006169E2" w:rsidRPr="006F7139">
        <w:t xml:space="preserve">, </w:t>
      </w:r>
      <w:r w:rsidR="00ED05A7" w:rsidRPr="006F7139">
        <w:t xml:space="preserve">zbog nedostatnosti mase za pokriće troškova stečajnog postupka. </w:t>
      </w:r>
    </w:p>
    <w:p w:rsidRDefault="00ED05A7" w:rsidP="00ED05A7" w:rsidR="00ED05A7" w:rsidRPr="006F7139">
      <w:pPr>
        <w:jc w:val="both"/>
      </w:pPr>
    </w:p>
    <w:p w:rsidRDefault="006F7139" w:rsidP="006F7139" w:rsidR="00263EC7" w:rsidRPr="006F7139">
      <w:pPr>
        <w:jc w:val="both"/>
      </w:pPr>
      <w:r>
        <w:t xml:space="preserve">II. </w:t>
      </w:r>
      <w:r>
        <w:tab/>
      </w:r>
      <w:r w:rsidR="00263EC7" w:rsidRPr="006F7139">
        <w:t xml:space="preserve">Točka I. ovog rješenja po pravomoćnosti će se provesti u </w:t>
      </w:r>
      <w:r w:rsidR="00897AE8" w:rsidRPr="006F7139">
        <w:t>sudskom</w:t>
      </w:r>
      <w:r w:rsidR="00263EC7" w:rsidRPr="006F7139">
        <w:t xml:space="preserve"> registru, te će se stečajni dužnik brisati iz registra.</w:t>
      </w:r>
    </w:p>
    <w:p w:rsidRDefault="0085344B" w:rsidP="0085344B" w:rsidR="0085344B" w:rsidRPr="006F7139">
      <w:pPr>
        <w:jc w:val="both"/>
      </w:pPr>
    </w:p>
    <w:p w:rsidRDefault="006F7139" w:rsidP="006F7139" w:rsidR="00ED05A7" w:rsidRPr="006F7139">
      <w:pPr>
        <w:jc w:val="both"/>
      </w:pPr>
      <w:r>
        <w:t xml:space="preserve">III. </w:t>
      </w:r>
      <w:r>
        <w:tab/>
      </w:r>
      <w:r w:rsidR="00ED05A7" w:rsidRPr="006F7139">
        <w:t xml:space="preserve">Ovo rješenje će se javno objaviti.  </w:t>
      </w: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center"/>
      </w:pPr>
      <w:r w:rsidRPr="006F7139">
        <w:t>Obrazloženje</w:t>
      </w:r>
    </w:p>
    <w:p w:rsidRDefault="00ED05A7" w:rsidP="00ED05A7" w:rsidR="00ED05A7" w:rsidRPr="006F7139">
      <w:pPr>
        <w:rPr>
          <w:b/>
        </w:rPr>
      </w:pPr>
      <w:r w:rsidRPr="006F7139">
        <w:t xml:space="preserve"> </w:t>
      </w:r>
    </w:p>
    <w:p w:rsidRDefault="00ED05A7" w:rsidP="00ED05A7" w:rsidR="000718B4" w:rsidRPr="006F7139">
      <w:pPr>
        <w:jc w:val="both"/>
      </w:pPr>
      <w:r w:rsidRPr="006F7139">
        <w:t xml:space="preserve">           </w:t>
      </w:r>
      <w:r w:rsidR="006F7139">
        <w:t>Rješenjem ovog suda poslovni broj</w:t>
      </w:r>
      <w:r w:rsidRPr="006F7139">
        <w:t xml:space="preserve"> St-</w:t>
      </w:r>
      <w:r w:rsidR="006F7139">
        <w:t>99</w:t>
      </w:r>
      <w:r w:rsidRPr="006F7139">
        <w:t>/</w:t>
      </w:r>
      <w:r w:rsidR="006F7139">
        <w:t>2015</w:t>
      </w:r>
      <w:r w:rsidRPr="006F7139">
        <w:t>-</w:t>
      </w:r>
      <w:r w:rsidR="006F7139">
        <w:t>18</w:t>
      </w:r>
      <w:r w:rsidR="000718B4" w:rsidRPr="006F7139">
        <w:t xml:space="preserve"> </w:t>
      </w:r>
      <w:r w:rsidRPr="006F7139">
        <w:t xml:space="preserve">od </w:t>
      </w:r>
      <w:r w:rsidR="006F7139">
        <w:t>09</w:t>
      </w:r>
      <w:r w:rsidR="006169E2" w:rsidRPr="006F7139">
        <w:t xml:space="preserve">. </w:t>
      </w:r>
      <w:r w:rsidR="006F7139">
        <w:t>studenog</w:t>
      </w:r>
      <w:r w:rsidR="009E2E12" w:rsidRPr="006F7139">
        <w:t xml:space="preserve"> </w:t>
      </w:r>
      <w:r w:rsidRPr="006F7139">
        <w:t xml:space="preserve">2016. godine otvoren je stečajni postupak nad stečajnim dužnikom </w:t>
      </w:r>
      <w:r w:rsidR="006F7139" w:rsidRPr="00C70EFA">
        <w:t>SENTEN</w:t>
      </w:r>
      <w:r w:rsidR="006F7139">
        <w:t>TIA d.o.o. za poslovne usluge, Gra</w:t>
      </w:r>
      <w:r w:rsidR="006F7139" w:rsidRPr="00C70EFA">
        <w:t>čac</w:t>
      </w:r>
      <w:r w:rsidRPr="006F7139">
        <w:t xml:space="preserve">. </w:t>
      </w:r>
    </w:p>
    <w:p w:rsidRDefault="007B7F51" w:rsidP="000718B4" w:rsidR="00ED05A7" w:rsidRPr="006F7139">
      <w:pPr>
        <w:ind w:firstLine="708"/>
        <w:jc w:val="both"/>
      </w:pPr>
      <w:r w:rsidRPr="006F7139">
        <w:t>Stečajni</w:t>
      </w:r>
      <w:r w:rsidR="00ED05A7" w:rsidRPr="006F7139">
        <w:t xml:space="preserve"> upravitelj </w:t>
      </w:r>
      <w:r w:rsidR="006F7139">
        <w:t xml:space="preserve">u izvješću od 20. ožujka 2017. predložio je </w:t>
      </w:r>
      <w:r w:rsidR="00ED05A7" w:rsidRPr="006F7139">
        <w:t xml:space="preserve">obustavu i zaključenje stečajnog postupka zbog nedostatnosti </w:t>
      </w:r>
      <w:r w:rsidR="006F7139">
        <w:t xml:space="preserve">mase za </w:t>
      </w:r>
      <w:r w:rsidR="00ED05A7" w:rsidRPr="006F7139">
        <w:t>podmirenje troškova</w:t>
      </w:r>
      <w:r w:rsidR="006F7139">
        <w:t xml:space="preserve"> stečajnog</w:t>
      </w:r>
      <w:r w:rsidR="00ED05A7" w:rsidRPr="006F7139">
        <w:t xml:space="preserve"> pos</w:t>
      </w:r>
      <w:r w:rsidR="00897AE8" w:rsidRPr="006F7139">
        <w:t>t</w:t>
      </w:r>
      <w:r w:rsidRPr="006F7139">
        <w:t>upka slijedom čega je predložio</w:t>
      </w:r>
      <w:r w:rsidR="00897AE8" w:rsidRPr="006F7139">
        <w:t xml:space="preserve"> i</w:t>
      </w:r>
      <w:r w:rsidR="00ED05A7" w:rsidRPr="006F7139">
        <w:t xml:space="preserve"> pozvati vjerovnike na očitovanje.</w:t>
      </w:r>
      <w:r w:rsidR="000718B4" w:rsidRPr="006F7139">
        <w:t xml:space="preserve"> </w:t>
      </w:r>
    </w:p>
    <w:p w:rsidRDefault="00ED05A7" w:rsidP="00ED05A7" w:rsidR="00ED05A7" w:rsidRPr="006F7139">
      <w:pPr>
        <w:ind w:firstLine="708"/>
        <w:jc w:val="both"/>
      </w:pPr>
      <w:r w:rsidRPr="006F7139">
        <w:t>Sud  je postupajući temeljem odredbe čl. 293. st. 2. Stečajnog zakona (Narodne novine broj 71/</w:t>
      </w:r>
      <w:r w:rsidR="00F42A73">
        <w:t>20</w:t>
      </w:r>
      <w:r w:rsidRPr="006F7139">
        <w:t>15</w:t>
      </w:r>
      <w:r w:rsidR="00D7407B" w:rsidRPr="006F7139">
        <w:t xml:space="preserve"> i 104/</w:t>
      </w:r>
      <w:r w:rsidR="00F42A73">
        <w:t>20</w:t>
      </w:r>
      <w:r w:rsidR="00D7407B" w:rsidRPr="006F7139">
        <w:t>17</w:t>
      </w:r>
      <w:r w:rsidRPr="006F7139">
        <w:t xml:space="preserve">) zaključkom od </w:t>
      </w:r>
      <w:r w:rsidR="00F42A73">
        <w:t>27. studenog</w:t>
      </w:r>
      <w:r w:rsidRPr="006F7139">
        <w:t xml:space="preserve"> </w:t>
      </w:r>
      <w:r w:rsidR="00B64049" w:rsidRPr="006F7139">
        <w:t>2017</w:t>
      </w:r>
      <w:r w:rsidRPr="006F7139">
        <w:t xml:space="preserve">. </w:t>
      </w:r>
      <w:r w:rsidR="00F42A73">
        <w:t xml:space="preserve">poslovni </w:t>
      </w:r>
      <w:r w:rsidRPr="006F7139">
        <w:t>broj St-</w:t>
      </w:r>
      <w:r w:rsidR="00F42A73">
        <w:t>99</w:t>
      </w:r>
      <w:r w:rsidR="007B7F51" w:rsidRPr="006F7139">
        <w:t>/201</w:t>
      </w:r>
      <w:r w:rsidR="00F42A73">
        <w:t>5</w:t>
      </w:r>
      <w:r w:rsidRPr="006F7139">
        <w:t>-</w:t>
      </w:r>
      <w:r w:rsidR="00F42A73">
        <w:t>59</w:t>
      </w:r>
      <w:r w:rsidR="008E5882" w:rsidRPr="006F7139">
        <w:t xml:space="preserve"> pozvao vjerovnike stečajnog dužnika na podnošenje pisanog očitovanja sudu o prijedlogu stečajnog upravitelja za obustavu postupka zbog nedostatnosti stečajne mase za namirenje troškova </w:t>
      </w:r>
      <w:r w:rsidR="00F42A73">
        <w:t xml:space="preserve">stečajnog postupka, </w:t>
      </w:r>
      <w:r w:rsidR="008E5882" w:rsidRPr="006F7139">
        <w:t xml:space="preserve">u smislu čl. 293. Stečajnog zakona, te je odredio skupštinu vjerovnika za dan </w:t>
      </w:r>
      <w:r w:rsidR="00F42A73">
        <w:t>17</w:t>
      </w:r>
      <w:r w:rsidR="008E5882" w:rsidRPr="006F7139">
        <w:t xml:space="preserve">. </w:t>
      </w:r>
      <w:r w:rsidR="00F42A73">
        <w:t>siječnja</w:t>
      </w:r>
      <w:r w:rsidR="00D7407B" w:rsidRPr="006F7139">
        <w:t xml:space="preserve"> 2018</w:t>
      </w:r>
      <w:r w:rsidR="008E5882" w:rsidRPr="006F7139">
        <w:t>. radi izjašnjavanja vjerovnika o navedenom</w:t>
      </w:r>
      <w:r w:rsidR="00146633" w:rsidRPr="006F7139">
        <w:t xml:space="preserve">  prijedlogu stečajnog upravitelja</w:t>
      </w:r>
      <w:r w:rsidRPr="006F7139">
        <w:t xml:space="preserve">. </w:t>
      </w:r>
    </w:p>
    <w:p w:rsidRDefault="00146633" w:rsidP="00ED05A7" w:rsidR="007E0460">
      <w:pPr>
        <w:ind w:firstLine="708"/>
        <w:jc w:val="both"/>
      </w:pPr>
      <w:r w:rsidRPr="006F7139">
        <w:t xml:space="preserve">Zastupnica po zakonu Republike Hrvatske </w:t>
      </w:r>
      <w:r w:rsidR="00F42A73">
        <w:t>i punomoćnik vjerovnika KMB LEASING HRVATSKA d.o.o. u likvidaciji, Zagreb, koji su</w:t>
      </w:r>
      <w:r w:rsidRPr="006F7139">
        <w:t xml:space="preserve"> nazočil</w:t>
      </w:r>
      <w:r w:rsidR="00F42A73">
        <w:t>i skupštini vjerovnika složili</w:t>
      </w:r>
      <w:r w:rsidR="007E0460">
        <w:t xml:space="preserve"> su s</w:t>
      </w:r>
      <w:r w:rsidRPr="006F7139">
        <w:t>e s prijedlogom stečajnog upravitelja za obustavu i zaključenje ovog postupka po č</w:t>
      </w:r>
      <w:r w:rsidR="00F42A73">
        <w:t>l</w:t>
      </w:r>
      <w:r w:rsidRPr="006F7139">
        <w:t>. 293. Stečajnog zakona.</w:t>
      </w:r>
      <w:r w:rsidR="001233F6" w:rsidRPr="006F7139">
        <w:t xml:space="preserve"> </w:t>
      </w:r>
    </w:p>
    <w:p w:rsidRDefault="00ED05A7" w:rsidP="00ED05A7" w:rsidR="00ED05A7" w:rsidRPr="006F7139">
      <w:pPr>
        <w:ind w:firstLine="708"/>
        <w:jc w:val="both"/>
      </w:pPr>
      <w:r w:rsidRPr="006F7139">
        <w:t>Obzirom da se niti jedan vjerovnik nije</w:t>
      </w:r>
      <w:r w:rsidR="001233F6" w:rsidRPr="006F7139">
        <w:t xml:space="preserve"> </w:t>
      </w:r>
      <w:r w:rsidR="00146633" w:rsidRPr="006F7139">
        <w:t xml:space="preserve">izjasnio protiv prijedloga stečajnog upravitelja, </w:t>
      </w:r>
      <w:r w:rsidR="001233F6" w:rsidRPr="006F7139">
        <w:t xml:space="preserve">niti je podnio pisano očitovanje sudu o prijedlogu stečajnog upravitelja o obustavi i zaključenju postupka, sud zaključuje da vjerovnici nisu zainteresirani za nastavak vođenja </w:t>
      </w:r>
      <w:r w:rsidR="001233F6" w:rsidRPr="006F7139">
        <w:lastRenderedPageBreak/>
        <w:t xml:space="preserve">ovog postupka već da su suglasni s prijedlogom stečajnog upravitelja, pa je stoga postupajući temeljem odredbe čl. 293. st. 3. Stečajnog zakona valjalo odlučiti kao u izreci. </w:t>
      </w:r>
      <w:r w:rsidRPr="006F7139">
        <w:t xml:space="preserve"> </w:t>
      </w:r>
    </w:p>
    <w:p w:rsidRDefault="00ED05A7" w:rsidP="00ED05A7" w:rsidR="00ED05A7" w:rsidRPr="006F7139">
      <w:pPr>
        <w:jc w:val="both"/>
      </w:pPr>
      <w:r w:rsidRPr="006F7139">
        <w:t xml:space="preserve">          Stoga je odlučeno kao u izreci. </w:t>
      </w: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center"/>
      </w:pPr>
      <w:r w:rsidRPr="006F7139">
        <w:t>U Zadru</w:t>
      </w:r>
      <w:r w:rsidR="00F42A73">
        <w:t xml:space="preserve"> 24. svibnja</w:t>
      </w:r>
      <w:r w:rsidR="00D7407B" w:rsidRPr="006F7139">
        <w:t xml:space="preserve"> 2018</w:t>
      </w:r>
      <w:r w:rsidR="000718B4" w:rsidRPr="006F7139">
        <w:t>.</w:t>
      </w:r>
    </w:p>
    <w:p w:rsidRDefault="00ED05A7" w:rsidP="00ED05A7" w:rsidR="00ED05A7" w:rsidRPr="006F7139"/>
    <w:p w:rsidRDefault="00897AE8" w:rsidP="00C856E2" w:rsidR="00ED05A7" w:rsidRPr="006F7139">
      <w:r w:rsidRPr="006F7139">
        <w:tab/>
      </w:r>
      <w:r w:rsidRPr="006F7139">
        <w:tab/>
      </w:r>
      <w:r w:rsidRPr="006F7139">
        <w:tab/>
      </w:r>
      <w:r w:rsidRPr="006F7139">
        <w:tab/>
      </w:r>
      <w:r w:rsidRPr="006F7139">
        <w:tab/>
      </w:r>
      <w:r w:rsidR="007B7F51" w:rsidRPr="006F7139">
        <w:tab/>
      </w:r>
      <w:r w:rsidR="007B7F51" w:rsidRPr="006F7139">
        <w:tab/>
      </w:r>
      <w:r w:rsidR="007B7F51" w:rsidRPr="006F7139">
        <w:tab/>
      </w:r>
      <w:r w:rsidR="007B7F51" w:rsidRPr="006F7139">
        <w:tab/>
      </w:r>
      <w:r w:rsidR="007B7F51" w:rsidRPr="006F7139">
        <w:tab/>
      </w:r>
      <w:r w:rsidR="00F42A73">
        <w:tab/>
        <w:t xml:space="preserve">      </w:t>
      </w:r>
      <w:r w:rsidR="000718B4" w:rsidRPr="006F7139">
        <w:t>Sutkinja</w:t>
      </w:r>
    </w:p>
    <w:p w:rsidRDefault="00ED05A7" w:rsidP="00C856E2" w:rsidR="00ED05A7" w:rsidRPr="006F7139">
      <w:r w:rsidRPr="006F7139">
        <w:tab/>
      </w:r>
      <w:r w:rsidRPr="006F7139">
        <w:tab/>
      </w:r>
      <w:r w:rsidRPr="006F7139">
        <w:tab/>
      </w:r>
      <w:r w:rsidRPr="006F7139">
        <w:tab/>
      </w:r>
      <w:r w:rsidRPr="006F7139">
        <w:tab/>
      </w:r>
      <w:r w:rsidRPr="006F7139">
        <w:tab/>
      </w:r>
      <w:r w:rsidRPr="006F7139">
        <w:tab/>
      </w:r>
      <w:r w:rsidRPr="006F7139">
        <w:tab/>
      </w:r>
      <w:r w:rsidR="00897AE8" w:rsidRPr="006F7139">
        <w:tab/>
      </w:r>
      <w:r w:rsidR="007B7F51" w:rsidRPr="006F7139">
        <w:tab/>
      </w:r>
      <w:r w:rsidR="00F42A73">
        <w:tab/>
        <w:t>Ana Markač</w:t>
      </w: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both"/>
      </w:pPr>
    </w:p>
    <w:p w:rsidRDefault="009E2E12" w:rsidP="00ED05A7" w:rsidR="009E2E12" w:rsidRPr="006F7139">
      <w:pPr>
        <w:jc w:val="both"/>
      </w:pPr>
    </w:p>
    <w:p w:rsidRDefault="007E0460" w:rsidP="00ED05A7" w:rsidR="00ED05A7" w:rsidRPr="006F7139">
      <w:pPr>
        <w:jc w:val="both"/>
      </w:pPr>
      <w:r w:rsidRPr="006F7139">
        <w:t xml:space="preserve">POUKA O PRAVNOM LIJEKU: </w:t>
      </w:r>
    </w:p>
    <w:p w:rsidRDefault="00ED05A7" w:rsidP="00F42A73" w:rsidR="00F42A73" w:rsidRPr="00756310">
      <w:pPr>
        <w:jc w:val="both"/>
      </w:pPr>
      <w:r w:rsidRPr="006F7139">
        <w:t>Protiv ovog rješenja svaki stečajni vjerovnik ima</w:t>
      </w:r>
      <w:r w:rsidR="00F42A73">
        <w:t xml:space="preserve"> pravo podnijeti žalbu</w:t>
      </w:r>
      <w:r w:rsidRPr="006F7139">
        <w:t xml:space="preserve"> </w:t>
      </w:r>
      <w:r w:rsidR="00F42A73" w:rsidRPr="00756310">
        <w:t xml:space="preserve">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F42A73" w:rsidRPr="00756310">
          <w:t>12. st</w:t>
        </w:r>
      </w:smartTag>
      <w:r w:rsidR="00F42A73" w:rsidRPr="0075631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F42A73" w:rsidRPr="00756310">
          <w:t>19. st</w:t>
        </w:r>
      </w:smartTag>
      <w:r w:rsidR="00F42A73" w:rsidRPr="00756310">
        <w:t>. 1. i 2. SZ-a). Žalba se podnosi ovom sudu u 2 (dva) istovjetna primjerka, a o žalbi odlučuje Visoki trgovački sud Republike Hrvatske.</w:t>
      </w:r>
    </w:p>
    <w:p w:rsidRDefault="0085344B" w:rsidP="00ED05A7" w:rsidR="0085344B" w:rsidRPr="006F7139"/>
    <w:p w:rsidRDefault="007E0460" w:rsidP="00ED05A7" w:rsidR="007E0460"/>
    <w:p w:rsidRDefault="00ED05A7" w:rsidP="00ED05A7" w:rsidR="00ED05A7">
      <w:r w:rsidRPr="006F7139">
        <w:t xml:space="preserve">Dostaviti: </w:t>
      </w:r>
    </w:p>
    <w:p w:rsidRDefault="00F42A73" w:rsidP="00F42A73" w:rsidR="00F42A73" w:rsidRPr="006F7139">
      <w:pPr>
        <w:pStyle w:val="Odlomakpopisa"/>
        <w:numPr>
          <w:ilvl w:val="0"/>
          <w:numId w:val="1"/>
        </w:numPr>
      </w:pPr>
      <w:r>
        <w:t>Stečajnom upravitelju Milanu Macuri iz Šibenika</w:t>
      </w:r>
    </w:p>
    <w:p w:rsidRDefault="00ED05A7" w:rsidP="00ED05A7" w:rsidR="00ED05A7" w:rsidRPr="006F7139">
      <w:pPr>
        <w:numPr>
          <w:ilvl w:val="0"/>
          <w:numId w:val="1"/>
        </w:numPr>
      </w:pPr>
      <w:r w:rsidRPr="006F7139">
        <w:t>e-</w:t>
      </w:r>
      <w:r w:rsidR="00F42A73">
        <w:t>O</w:t>
      </w:r>
      <w:r w:rsidRPr="006F7139">
        <w:t>glasna ploča</w:t>
      </w:r>
      <w:r w:rsidR="00F42A73">
        <w:t xml:space="preserve"> sudova </w:t>
      </w:r>
    </w:p>
    <w:p w:rsidRDefault="00F42A73" w:rsidP="00ED05A7" w:rsidR="00ED05A7" w:rsidRPr="006F7139">
      <w:pPr>
        <w:numPr>
          <w:ilvl w:val="0"/>
          <w:numId w:val="1"/>
        </w:numPr>
      </w:pPr>
      <w:r>
        <w:t>Sudskom</w:t>
      </w:r>
      <w:r w:rsidR="00ED05A7" w:rsidRPr="006F7139">
        <w:t xml:space="preserve"> regist</w:t>
      </w:r>
      <w:r>
        <w:t>ru</w:t>
      </w:r>
      <w:r w:rsidR="00ED05A7" w:rsidRPr="006F7139">
        <w:t xml:space="preserve"> po pravomoćnosti</w:t>
      </w:r>
    </w:p>
    <w:p w:rsidRDefault="00ED05A7" w:rsidP="00ED05A7" w:rsidR="00ED05A7" w:rsidRPr="006F7139">
      <w:pPr>
        <w:numPr>
          <w:ilvl w:val="0"/>
          <w:numId w:val="1"/>
        </w:numPr>
      </w:pPr>
      <w:r w:rsidRPr="006F7139">
        <w:t>U spis</w:t>
      </w:r>
    </w:p>
    <w:p w:rsidRDefault="00ED05A7" w:rsidP="00ED05A7" w:rsidR="00ED05A7" w:rsidRPr="006F7139"/>
    <w:p w:rsidRDefault="00ED05A7" w:rsidP="00ED05A7" w:rsidR="00ED05A7" w:rsidRPr="006F7139"/>
    <w:p w:rsidRDefault="00ED05A7" w:rsidP="00ED05A7" w:rsidR="00ED05A7" w:rsidRPr="006F7139"/>
    <w:p w:rsidRDefault="00ED05A7" w:rsidP="00ED05A7" w:rsidR="00ED05A7" w:rsidRPr="006F7139">
      <w:pPr>
        <w:jc w:val="both"/>
      </w:pPr>
    </w:p>
    <w:sectPr w:rsidSect="00615C18" w:rsidR="00ED05A7" w:rsidRPr="006F7139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A73" w:rsidP="00F42A73" w:rsidR="00F42A73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A73" w:rsidR="00F42A73">
    <w:pPr>
      <w:pStyle w:val="Podnoje"/>
      <w:jc w:val="center"/>
    </w:pPr>
  </w:p>
  <w:p w:rsidRDefault="00F42A73" w:rsidR="00F42A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7B7F51" w:rsidP="00C6050F" w:rsidR="00D7642B">
        <w:pPr>
          <w:pStyle w:val="Zaglavlje"/>
          <w:jc w:val="right"/>
        </w:pPr>
        <w:r>
          <w:tab/>
        </w:r>
        <w:r w:rsidR="00C6050F">
          <w:t>Poslovni broj: 2 St-99/2015-68</w:t>
        </w:r>
      </w:p>
    </w:sdtContent>
  </w:sdt>
  <w:p w:rsidRDefault="00D7642B" w:rsidR="00D764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50F" w:rsidP="00C6050F" w:rsidR="00C6050F">
    <w:pPr>
      <w:pStyle w:val="Zaglavlje"/>
      <w:jc w:val="right"/>
    </w:pPr>
    <w:r>
      <w:t>Poslovni broj: 2 St-99/2015-68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6F7139"/>
    <w:rsid w:val="007113D7"/>
    <w:rsid w:val="00725BEC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0460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24109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2D06"/>
    <w:rsid w:val="00B17060"/>
    <w:rsid w:val="00B64049"/>
    <w:rsid w:val="00B77E8A"/>
    <w:rsid w:val="00B8290B"/>
    <w:rsid w:val="00B87DDA"/>
    <w:rsid w:val="00B95ABB"/>
    <w:rsid w:val="00B96BF6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050F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42A7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SENTENTIA d.o.o. za poslovne usluge</izvorni_sadrzaj>
    <derivirana_varijabla naziv="DomainObject.Predmet.StrankaFormated_1">  SENTENTIA d.o.o. za poslovne usluge</derivirana_varijabla>
  </DomainObject.Predmet.StrankaFormated>
  <DomainObject.Predmet.StrankaFormatedOIB>
    <izvorni_sadrzaj>  SENTENTIA d.o.o. za poslovne usluge, OIB 99256637673</izvorni_sadrzaj>
    <derivirana_varijabla naziv="DomainObject.Predmet.StrankaFormatedOIB_1">  SENTENTIA d.o.o. za poslovne usluge, OIB 99256637673</derivirana_varijabla>
  </DomainObject.Predmet.StrankaFormatedOIB>
  <DomainObject.Predmet.StrankaFormatedWithAdress>
    <izvorni_sadrzaj> SENTENTIA d.o.o. za poslovne usluge, Gupčevo polje 3, 23440 Gračac</izvorni_sadrzaj>
    <derivirana_varijabla naziv="DomainObject.Predmet.StrankaFormatedWithAdress_1"> SENTENTIA d.o.o. za poslovne usluge, Gupčevo polje 3, 23440 Gračac</derivirana_varijabla>
  </DomainObject.Predmet.StrankaFormatedWithAdress>
  <DomainObject.Predmet.StrankaFormatedWithAdressOIB>
    <izvorni_sadrzaj> SENTENTIA d.o.o. za poslovne usluge, OIB 99256637673, Gupčevo polje 3, 23440 Gračac</izvorni_sadrzaj>
    <derivirana_varijabla naziv="DomainObject.Predmet.StrankaFormatedWithAdressOIB_1"> SENTENTIA d.o.o. za poslovne usluge, OIB 99256637673, Gupčevo polje 3, 23440 Gračac</derivirana_varijabla>
  </DomainObject.Predmet.StrankaFormatedWithAdressOIB>
  <DomainObject.Predmet.StrankaWithAdress>
    <izvorni_sadrzaj>SENTENTIA d.o.o. za poslovne usluge Gupčevo polje 3,23440 Gračac</izvorni_sadrzaj>
    <derivirana_varijabla naziv="DomainObject.Predmet.StrankaWithAdress_1">SENTENTIA d.o.o. za poslovne usluge Gupčevo polje 3,23440 Gračac</derivirana_varijabla>
  </DomainObject.Predmet.StrankaWithAdress>
  <DomainObject.Predmet.StrankaWithAdressOIB>
    <izvorni_sadrzaj>SENTENTIA d.o.o. za poslovne usluge, OIB 99256637673, Gupčevo polje 3,23440 Gračac</izvorni_sadrzaj>
    <derivirana_varijabla naziv="DomainObject.Predmet.StrankaWithAdressOIB_1">SENTENTIA d.o.o. za poslovne usluge, OIB 99256637673, Gupčevo polje 3,23440 Gračac</derivirana_varijabla>
  </DomainObject.Predmet.StrankaWithAdressOIB>
  <DomainObject.Predmet.StrankaNazivFormated>
    <izvorni_sadrzaj>SENTENTIA d.o.o. za poslovne usluge</izvorni_sadrzaj>
    <derivirana_varijabla naziv="DomainObject.Predmet.StrankaNazivFormated_1">SENTENTIA d.o.o. za poslovne usluge</derivirana_varijabla>
  </DomainObject.Predmet.StrankaNazivFormated>
  <DomainObject.Predmet.StrankaNazivFormatedOIB>
    <izvorni_sadrzaj>SENTENTIA d.o.o. za poslovne usluge, OIB 99256637673</izvorni_sadrzaj>
    <derivirana_varijabla naziv="DomainObject.Predmet.StrankaNazivFormatedOIB_1">SENTENTIA d.o.o. za poslovne usluge, OIB 99256637673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SENTENTIA d.o.o. za poslovne usluge</item>
    </izvorni_sadrzaj>
    <derivirana_varijabla naziv="DomainObject.Predmet.StrankaListFormated_1">
      <item>SENTENTIA d.o.o. za poslovne usluge</item>
    </derivirana_varijabla>
  </DomainObject.Predmet.StrankaListFormated>
  <DomainObject.Predmet.StrankaListFormatedOIB>
    <izvorni_sadrzaj>
      <item>SENTENTIA d.o.o. za poslovne usluge, OIB 99256637673</item>
    </izvorni_sadrzaj>
    <derivirana_varijabla naziv="DomainObject.Predmet.StrankaListFormatedOIB_1">
      <item>SENTENTIA d.o.o. za poslovne usluge, OIB 99256637673</item>
    </derivirana_varijabla>
  </DomainObject.Predmet.StrankaListFormatedOIB>
  <DomainObject.Predmet.StrankaListFormatedWithAdress>
    <izvorni_sadrzaj>
      <item>SENTENTIA d.o.o. za poslovne usluge, Gupčevo polje 3, 23440 Gračac</item>
    </izvorni_sadrzaj>
    <derivirana_varijabla naziv="DomainObject.Predmet.StrankaListFormatedWithAdress_1">
      <item>SENTENTIA d.o.o. za poslovne usluge, Gupčevo polje 3, 23440 Gračac</item>
    </derivirana_varijabla>
  </DomainObject.Predmet.StrankaListFormatedWithAdress>
  <DomainObject.Predmet.StrankaListFormatedWithAdressOIB>
    <izvorni_sadrzaj>
      <item>SENTENTIA d.o.o. za poslovne usluge, OIB 99256637673, Gupčevo polje 3, 23440 Gračac</item>
    </izvorni_sadrzaj>
    <derivirana_varijabla naziv="DomainObject.Predmet.StrankaListFormatedWithAdressOIB_1">
      <item>SENTENTIA d.o.o. za poslovne usluge, OIB 99256637673, Gupčevo polje 3, 23440 Gračac</item>
    </derivirana_varijabla>
  </DomainObject.Predmet.StrankaListFormatedWithAdressOIB>
  <DomainObject.Predmet.StrankaListNazivFormated>
    <izvorni_sadrzaj>
      <item>SENTENTIA d.o.o. za poslovne usluge</item>
    </izvorni_sadrzaj>
    <derivirana_varijabla naziv="DomainObject.Predmet.StrankaListNazivFormated_1">
      <item>SENTENTIA d.o.o. za poslovne usluge</item>
    </derivirana_varijabla>
  </DomainObject.Predmet.StrankaListNazivFormated>
  <DomainObject.Predmet.StrankaListNazivFormatedOIB>
    <izvorni_sadrzaj>
      <item>SENTENTIA d.o.o. za poslovne usluge, OIB 99256637673</item>
    </izvorni_sadrzaj>
    <derivirana_varijabla naziv="DomainObject.Predmet.StrankaListNazivFormatedOIB_1">
      <item>SENTENTIA d.o.o. za poslovne usluge, OIB 99256637673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 Božičev</item>
      <item>Župić &amp; partneri d.o.o., Pisarnica Zadar</item>
    </izvorni_sadrzaj>
    <derivirana_varijabla naziv="DomainObject.Predmet.OstaliListFormated_1">
      <item>Marija Božičev</item>
      <item>Župić &amp; partneri d.o.o., Pisarnica Zadar</item>
    </derivirana_varijabla>
  </DomainObject.Predmet.OstaliListFormated>
  <DomainObject.Predmet.OstaliListFormatedOIB>
    <izvorni_sadrzaj>
      <item>Marija Božičev</item>
      <item>Župić &amp; partneri d.o.o., Pisarnica Zadar</item>
    </izvorni_sadrzaj>
    <derivirana_varijabla naziv="DomainObject.Predmet.OstaliListFormatedOIB_1">
      <item>Marija Božičev</item>
      <item>Župić &amp; partneri d.o.o., Pisarnica Zadar</item>
    </derivirana_varijabla>
  </DomainObject.Predmet.OstaliListFormatedOIB>
  <DomainObject.Predmet.OstaliListFormatedWithAdress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_1">
      <item>Marija Božičev, Ogrizovićeva 28/A, 10000 Zagreb</item>
      <item>Župić &amp; partneri d.o.o., Pisarnica Zadar, Zadar, 23000 Zadar</item>
    </derivirana_varijabla>
  </DomainObject.Predmet.OstaliListFormatedWithAdress>
  <DomainObject.Predmet.OstaliListFormatedWithAdressOIB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OIB_1">
      <item>Marija Božičev, Ogrizovićeva 28/A, 10000 Zagreb</item>
      <item>Župić &amp; partneri d.o.o., Pisarnica Zadar, Zadar, 23000 Zadar</item>
    </derivirana_varijabla>
  </DomainObject.Predmet.OstaliListFormatedWithAdressOIB>
  <DomainObject.Predmet.OstaliListNazivFormated>
    <izvorni_sadrzaj>
      <item>Marija Božičev</item>
      <item>Župić &amp; partneri d.o.o., Pisarnica Zadar</item>
    </izvorni_sadrzaj>
    <derivirana_varijabla naziv="DomainObject.Predmet.OstaliListNazivFormated_1">
      <item>Marija Božičev</item>
      <item>Župić &amp; partneri d.o.o., Pisarnica Zadar</item>
    </derivirana_varijabla>
  </DomainObject.Predmet.OstaliListNazivFormated>
  <DomainObject.Predmet.OstaliListNazivFormatedOIB>
    <izvorni_sadrzaj>
      <item>Marija Božičev</item>
      <item>Župić &amp; partneri d.o.o., Pisarnica Zadar</item>
    </izvorni_sadrzaj>
    <derivirana_varijabla naziv="DomainObject.Predmet.OstaliListNazivFormatedOIB_1">
      <item>Marija Božičev</item>
      <item>Župić &amp; partneri d.o.o., Pisarnica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SENTENTIA d.o.o. za poslovne usluge</izvorni_sadrzaj>
    <derivirana_varijabla naziv="DomainObject.Predmet.StrankaIDrugi_1">SENTENTIA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SENTENTIA d.o.o. za poslovne usluge, OIB 99256637673, Gupčevo polje 3, 23440 Gračac</izvorni_sadrzaj>
    <derivirana_varijabla naziv="DomainObject.Predmet.StrankaIDrugiAdressOIB_1">SENTENTIA d.o.o. za poslovne usluge, OIB 99256637673, Gupčevo polje 3, 23440 Gračac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SENTENTIA d.o.o. za poslovne usluge</item>
      <item>Marija Božičev</item>
      <item>Župić &amp; partneri d.o.o., Pisarnica Zadar</item>
    </izvorni_sadrzaj>
    <derivirana_varijabla naziv="DomainObject.Predmet.SudioniciListNaziv_1">
      <item>SENTENTIA d.o.o. za poslovne usluge</item>
      <item>Marija Božičev</item>
      <item>Župić &amp; partneri d.o.o., Pisarnica Zadar</item>
    </derivirana_varijabla>
  </DomainObject.Predmet.SudioniciListNaziv>
  <DomainObject.Predmet.SudioniciListAdressOIB>
    <izvorni_sadrzaj>
      <item>SENTENTIA d.o.o. za poslovne usluge, OIB 99256637673, Gupčevo polje 3,23440 Gračac</item>
      <item>Marija Božičev, Ogrizovićeva 28/A,10000 Zagreb</item>
      <item>Župić &amp; partneri d.o.o., Pisarnica Zadar, Zadar,23000 Zadar</item>
    </izvorni_sadrzaj>
    <derivirana_varijabla naziv="DomainObject.Predmet.SudioniciListAdressOIB_1">
      <item>SENTENTIA d.o.o. za poslovne usluge, OIB 99256637673, Gupčevo polje 3,23440 Gračac</item>
      <item>Marija Božičev, Ogrizovićeva 28/A,10000 Zagreb</item>
      <item>Župić &amp; partneri d.o.o., Pisarnica Zadar, Zadar,23000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99256637673</item>
      <item>, OIB null</item>
      <item>, OIB null</item>
    </izvorni_sadrzaj>
    <derivirana_varijabla naziv="DomainObject.Predmet.SudioniciListNazivOIB_1">
      <item>, OIB 99256637673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0D307-AFF0-4F4D-A45F-455542EA0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485</properties:Words>
  <properties:Characters>2644</properties:Characters>
  <properties:Lines>77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2018-05-24T08:16:00Z</dcterms:created>
  <dc:creator>Ardena Bajlo</dc:creator>
  <cp:lastModifiedBy>Merlina Klišmanić</cp:lastModifiedBy>
  <cp:lastPrinted>2018-05-24T08:35:00Z</cp:lastPrinted>
  <dcterms:modified xmlns:xsi="http://www.w3.org/2001/XMLSchema-instance" xsi:type="dcterms:W3CDTF">2018-05-24T09:10:00Z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(st-99-15 obustava i zaključenje - čl. 293. st. 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