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9d7e3" w14:paraId="fe9d7e3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OSIJEKU</w:t>
      </w:r>
    </w:p>
    <w:p w:rsidRDefault="000548B4" w:rsidP="000548B4" w:rsidR="000548B4">
      <w:pPr>
        <w:jc w:val="right"/>
      </w:pPr>
      <w:r>
        <w:t>20 St-</w:t>
      </w:r>
      <w:r w:rsidR="004E1DE7">
        <w:t>10</w:t>
      </w:r>
      <w:r w:rsidR="00541C63">
        <w:t>6</w:t>
      </w:r>
      <w:r w:rsidR="00E440F4">
        <w:t>4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Jagera 3, </w:t>
      </w:r>
      <w:r w:rsidR="00AE18F6">
        <w:t xml:space="preserve">OIB: 85821130368, </w:t>
      </w:r>
      <w:r>
        <w:t>za pokretanje skraćenog stečajnog postupka nad dužnikom</w:t>
      </w:r>
      <w:r w:rsidR="00541C63">
        <w:t xml:space="preserve"> </w:t>
      </w:r>
      <w:r w:rsidR="00541C63" w:rsidRPr="00541C63">
        <w:t>X-TRADE jednostavno društvo s ograničenom odgovornošću za proizvodnju, trgovinu i usluge</w:t>
      </w:r>
      <w:r w:rsidR="00541C63">
        <w:t xml:space="preserve"> Županja, Velik Kraj 57, OIB: </w:t>
      </w:r>
      <w:r w:rsidR="00541C63" w:rsidRPr="00541C63">
        <w:t>89127878566</w:t>
      </w:r>
      <w:r w:rsidR="00541C63">
        <w:t xml:space="preserve">, MBS: </w:t>
      </w:r>
      <w:r w:rsidR="00541C63" w:rsidRPr="00541C63">
        <w:t>030181652</w:t>
      </w:r>
      <w:r w:rsidR="00541C63">
        <w:t>,</w:t>
      </w:r>
      <w:r w:rsidR="00E440F4">
        <w:t xml:space="preserve"> </w:t>
      </w:r>
      <w:r>
        <w:t>temeljem članka 430. Stečajnog zakona (Narodne novine 71/15), dana</w:t>
      </w:r>
      <w:r w:rsidR="00274CCA">
        <w:t xml:space="preserve"> </w:t>
      </w:r>
      <w:r w:rsidR="004E1DE7">
        <w:t>4</w:t>
      </w:r>
      <w:r w:rsidR="00274CCA">
        <w:t>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40F4">
        <w:rPr>
          <w:bCs/>
        </w:rPr>
        <w:t xml:space="preserve"> </w:t>
      </w:r>
      <w:r w:rsidR="00541C63" w:rsidRPr="00541C63">
        <w:t>X-TRADE jednostavno društvo s ograničenom odgovornošću za proizvodnju, trgovinu i usluge</w:t>
      </w:r>
      <w:r w:rsidR="00541C63">
        <w:t xml:space="preserve"> Županja, Velik Kraj 57, OIB: </w:t>
      </w:r>
      <w:r w:rsidR="00541C63" w:rsidRPr="00541C63">
        <w:t>89127878566</w:t>
      </w:r>
      <w:r w:rsidR="00541C63">
        <w:t xml:space="preserve">, MBS: </w:t>
      </w:r>
      <w:r w:rsidR="00541C63" w:rsidRPr="00541C63">
        <w:t>030181652</w:t>
      </w:r>
      <w:r w:rsidR="00541C63">
        <w:t>, iznosi 113.126,26 kn.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7D05DA">
        <w:t>Damir Cvitanović iz Županje</w:t>
      </w:r>
      <w:r w:rsidR="00AA1B10">
        <w:t xml:space="preserve">, </w:t>
      </w:r>
      <w:r>
        <w:t>da u roku od 15 dana od dana objave ovog oglasa na e-oglasnoj ploči suda podnese ovom sudu, pozivom na gornji broj spisa, javnobilježnički ovjerovljeni prokazni popis imovine i obveza dužnika na propisanom obrascu.</w:t>
      </w:r>
    </w:p>
    <w:p w:rsidRDefault="003E3F81" w:rsidP="003E3F81" w:rsidR="003E3F81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4E1DE7">
        <w:t>10</w:t>
      </w:r>
      <w:r w:rsidR="00541C63">
        <w:t>6</w:t>
      </w:r>
      <w:r w:rsidR="00E440F4">
        <w:t>4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>IV Ako osoba iz točke II, ovlaštena za zastupanje dužnika po zakonu,  u roku od 15 dana od dana objave ovog oglasa na e-oglasnoj ploči suda ne podnese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4</w:t>
      </w:r>
      <w:r w:rsidR="00274CCA">
        <w:t>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726DA"/>
    <w:rsid w:val="004777F8"/>
    <w:rsid w:val="004D53CB"/>
    <w:rsid w:val="004E1DE7"/>
    <w:rsid w:val="0053343C"/>
    <w:rsid w:val="00541C63"/>
    <w:rsid w:val="005761C7"/>
    <w:rsid w:val="005B153D"/>
    <w:rsid w:val="005B7479"/>
    <w:rsid w:val="005E3513"/>
    <w:rsid w:val="00614853"/>
    <w:rsid w:val="006341D0"/>
    <w:rsid w:val="006437E1"/>
    <w:rsid w:val="00647F89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7D05DA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A1B10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F058BB"/>
    <w:rsid w:val="00F10EAE"/>
    <w:rsid w:val="00F32A7B"/>
    <w:rsid w:val="00F60746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D05D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05D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5D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5D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D0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D05D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05D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5D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5D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St-1064/2018</izvorni_sadrzaj>
    <derivirana_varijabla naziv="DomainObject.Predmet.OznakaBroj_1">St-1064/2018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X-TRADE jednostavno društvo s ograničenom odgovornošću za proizvodnju, trgovinu i usluge</izvorni_sadrzaj>
    <derivirana_varijabla naziv="DomainObject.Predmet.ProtustrankaFormated_1">  X-TRADE jednostavno društvo s ograničenom odgovornošću za proizvodnju, trgovinu i usluge</derivirana_varijabla>
  </DomainObject.Predmet.ProtustrankaFormated>
  <DomainObject.Predmet.ProtustrankaFormatedOIB>
    <izvorni_sadrzaj>  X-TRADE jednostavno društvo s ograničenom odgovornošću za proizvodnju, trgovinu i usluge, OIB 89127878566</izvorni_sadrzaj>
    <derivirana_varijabla naziv="DomainObject.Predmet.ProtustrankaFormatedOIB_1">  X-TRADE jednostavno društvo s ograničenom odgovornošću za proizvodnju, trgovinu i usluge, OIB 89127878566</derivirana_varijabla>
  </DomainObject.Predmet.ProtustrankaFormatedOIB>
  <DomainObject.Predmet.ProtustrankaFormatedWithAdress>
    <izvorni_sadrzaj> X-TRADE jednostavno društvo s ograničenom odgovornošću za proizvodnju, trgovinu i usluge, Veliki Kraj 57 , 32270 Županja</izvorni_sadrzaj>
    <derivirana_varijabla naziv="DomainObject.Predmet.ProtustrankaFormatedWithAdress_1"> X-TRADE jednostavno društvo s ograničenom odgovornošću za proizvodnju, trgovinu i usluge, Veliki Kraj 57 , 32270 Županja</derivirana_varijabla>
  </DomainObject.Predmet.ProtustrankaFormatedWithAdress>
  <DomainObject.Predmet.ProtustrankaFormatedWithAdressOIB>
    <izvorni_sadrzaj> X-TRADE jednostavno društvo s ograničenom odgovornošću za proizvodnju, trgovinu i usluge, OIB 89127878566, Veliki Kraj 57 , 32270 Županja</izvorni_sadrzaj>
    <derivirana_varijabla naziv="DomainObject.Predmet.ProtustrankaFormatedWithAdressOIB_1"> X-TRADE jednostavno društvo s ograničenom odgovornošću za proizvodnju, trgovinu i usluge, OIB 89127878566, Veliki Kraj 57 , 32270 Županja</derivirana_varijabla>
  </DomainObject.Predmet.ProtustrankaFormatedWithAdressOIB>
  <DomainObject.Predmet.ProtustrankaWithAdress>
    <izvorni_sadrzaj>X-TRADE jednostavno društvo s ograničenom odgovornošću za proizvodnju, trgovinu i usluge Veliki Kraj 57 , 32270 Županja</izvorni_sadrzaj>
    <derivirana_varijabla naziv="DomainObject.Predmet.ProtustrankaWithAdress_1">X-TRADE jednostavno društvo s ograničenom odgovornošću za proizvodnju, trgovinu i usluge Veliki Kraj 57 , 32270 Županja</derivirana_varijabla>
  </DomainObject.Predmet.ProtustrankaWithAdress>
  <DomainObject.Predmet.ProtustrankaWithAdressOIB>
    <izvorni_sadrzaj>X-TRADE jednostavno društvo s ograničenom odgovornošću za proizvodnju, trgovinu i usluge, OIB 89127878566, Veliki Kraj 57 , 32270 Županja</izvorni_sadrzaj>
    <derivirana_varijabla naziv="DomainObject.Predmet.ProtustrankaWithAdressOIB_1">X-TRADE jednostavno društvo s ograničenom odgovornošću za proizvodnju, trgovinu i usluge, OIB 89127878566, Veliki Kraj 57 , 32270 Županja</derivirana_varijabla>
  </DomainObject.Predmet.ProtustrankaWithAdressOIB>
  <DomainObject.Predmet.ProtustrankaNazivFormated>
    <izvorni_sadrzaj>X-TRADE jednostavno društvo s ograničenom odgovornošću za proizvodnju, trgovinu i usluge</izvorni_sadrzaj>
    <derivirana_varijabla naziv="DomainObject.Predmet.ProtustrankaNazivFormated_1">X-TRADE jednostavno društvo s ograničenom odgovornošću za proizvodnju, trgovinu i usluge</derivirana_varijabla>
  </DomainObject.Predmet.ProtustrankaNazivFormated>
  <DomainObject.Predmet.ProtustrankaNazivFormatedOIB>
    <izvorni_sadrzaj>X-TRADE jednostavno društvo s ograničenom odgovornošću za proizvodnju, trgovinu i usluge, OIB 89127878566</izvorni_sadrzaj>
    <derivirana_varijabla naziv="DomainObject.Predmet.ProtustrankaNazivFormatedOIB_1">X-TRADE jednostavno društvo s ograničenom odgovornošću za proizvodnju, trgovinu i usluge, OIB 89127878566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X-TRADE jednostavno društvo s ograničenom odgovornošću za proizvodnju, trgovinu i usluge</item>
    </izvorni_sadrzaj>
    <derivirana_varijabla naziv="DomainObject.Predmet.ProtuStrankaListFormated_1">
      <item>X-TRADE jednostavno društvo s ograničenom odgovornošću za proizvodnju, trgovinu i usluge</item>
    </derivirana_varijabla>
  </DomainObject.Predmet.ProtuStrankaListFormated>
  <DomainObject.Predmet.ProtuStrankaListFormatedOIB>
    <izvorni_sadrzaj>
      <item>X-TRADE jednostavno društvo s ograničenom odgovornošću za proizvodnju, trgovinu i usluge, OIB 89127878566</item>
    </izvorni_sadrzaj>
    <derivirana_varijabla naziv="DomainObject.Predmet.ProtuStrankaListFormatedOIB_1">
      <item>X-TRADE jednostavno društvo s ograničenom odgovornošću za proizvodnju, trgovinu i usluge, OIB 89127878566</item>
    </derivirana_varijabla>
  </DomainObject.Predmet.ProtuStrankaListFormatedOIB>
  <DomainObject.Predmet.ProtuStrankaListFormatedWithAdress>
    <izvorni_sadrzaj>
      <item>X-TRADE jednostavno društvo s ograničenom odgovornošću za proizvodnju, trgovinu i usluge, Veliki Kraj 57 , 32270 Županja</item>
    </izvorni_sadrzaj>
    <derivirana_varijabla naziv="DomainObject.Predmet.ProtuStrankaListFormatedWithAdress_1">
      <item>X-TRADE jednostavno društvo s ograničenom odgovornošću za proizvodnju, trgovinu i usluge, Veliki Kraj 57 , 32270 Županja</item>
    </derivirana_varijabla>
  </DomainObject.Predmet.ProtuStrankaListFormatedWithAdress>
  <DomainObject.Predmet.ProtuStrankaListFormatedWithAdressOIB>
    <izvorni_sadrzaj>
      <item>X-TRADE jednostavno društvo s ograničenom odgovornošću za proizvodnju, trgovinu i usluge, OIB 89127878566, Veliki Kraj 57 , 32270 Županja</item>
    </izvorni_sadrzaj>
    <derivirana_varijabla naziv="DomainObject.Predmet.ProtuStrankaListFormatedWithAdressOIB_1">
      <item>X-TRADE jednostavno društvo s ograničenom odgovornošću za proizvodnju, trgovinu i usluge, OIB 89127878566, Veliki Kraj 57 , 32270 Županja</item>
    </derivirana_varijabla>
  </DomainObject.Predmet.ProtuStrankaListFormatedWithAdressOIB>
  <DomainObject.Predmet.ProtuStrankaListNazivFormated>
    <izvorni_sadrzaj>
      <item>X-TRADE jednostavno društvo s ograničenom odgovornošću za proizvodnju, trgovinu i usluge</item>
    </izvorni_sadrzaj>
    <derivirana_varijabla naziv="DomainObject.Predmet.ProtuStrankaListNazivFormated_1">
      <item>X-TRADE jednostavno društvo s ograničenom odgovornošću za proizvodnju, trgovinu i usluge</item>
    </derivirana_varijabla>
  </DomainObject.Predmet.ProtuStrankaListNazivFormated>
  <DomainObject.Predmet.ProtuStrankaListNazivFormatedOIB>
    <izvorni_sadrzaj>
      <item>X-TRADE jednostavno društvo s ograničenom odgovornošću za proizvodnju, trgovinu i usluge, OIB 89127878566</item>
    </izvorni_sadrzaj>
    <derivirana_varijabla naziv="DomainObject.Predmet.ProtuStrankaListNazivFormatedOIB_1">
      <item>X-TRADE jednostavno društvo s ograničenom odgovornošću za proizvodnju, trgovinu i usluge, OIB 89127878566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X-TRADE jednostavno društvo s ograničenom odgovornošću za proizvodnju, trgovinu i usluge</izvorni_sadrzaj>
    <derivirana_varijabla naziv="DomainObject.Predmet.ProtustrankaIDrugi_1">X-TRADE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X-TRADE jednostavno društvo s ograničenom odgovornošću za proizvodnju, trgovinu i usluge, OIB 89127878566, Veliki Kraj 57 , 32270 Županja</izvorni_sadrzaj>
    <derivirana_varijabla naziv="DomainObject.Predmet.ProtustrankaIDrugiAdressOIB_1">X-TRADE jednostavno društvo s ograničenom odgovornošću za proizvodnju, trgovinu i usluge, OIB 89127878566, Veliki Kraj 57 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X-TRADE jednostavno društvo s ograničenom odgovornošću za proizvodnju, trgovinu i usluge</item>
    </izvorni_sadrzaj>
    <derivirana_varijabla naziv="DomainObject.Predmet.SudioniciListNaziv_1">
      <item>FINA RC OSIJEK</item>
      <item>X-TRADE jednostavno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X-TRADE jednostavno društvo s ograničenom odgovornošću za proizvodnju, trgovinu i usluge, OIB 89127878566, Veliki Kraj 57 ,32270 Županja</item>
    </izvorni_sadrzaj>
    <derivirana_varijabla naziv="DomainObject.Predmet.SudioniciListAdressOIB_1">
      <item>FINA RC OSIJEK, OIB 85821130368</item>
      <item>X-TRADE jednostavno društvo s ograničenom odgovornošću za proizvodnju, trgovinu i usluge, OIB 89127878566, Veliki Kraj 57 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89127878566</item>
    </izvorni_sadrzaj>
    <derivirana_varijabla naziv="DomainObject.Predmet.SudioniciListNazivOIB_1">
      <item>, OIB 85821130368</item>
      <item>, OIB 89127878566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F09BED-610E-4449-BFC4-79219CBD30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2013</properties:Characters>
  <properties:Lines>47</properties:Lines>
  <properties:Paragraphs>15</properties:Paragraphs>
  <properties:TotalTime>137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2018-09-04T06:55:00Z</cp:lastPrinted>
  <dcterms:modified xmlns:xsi="http://www.w3.org/2001/XMLSchema-instance" xsi:type="dcterms:W3CDTF">2018-09-04T06:55:00Z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