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4ffd" w14:paraId="6c74ff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13DCA">
        <w:t>651</w:t>
      </w:r>
      <w:r w:rsidRPr="00151FF0">
        <w:t>/1</w:t>
      </w:r>
      <w:r w:rsidR="00D7443C">
        <w:t>5</w:t>
      </w:r>
      <w:r w:rsidRPr="00151FF0">
        <w:t>-</w:t>
      </w:r>
      <w:r w:rsidR="00A13DCA">
        <w:t>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</w:t>
      </w:r>
      <w:r w:rsidR="00A13DCA">
        <w:t xml:space="preserve">OIB 85821130368 </w:t>
      </w:r>
      <w:r w:rsidRPr="00655274">
        <w:t xml:space="preserve">za otvaranje stečajnog postupka nad dužnikom </w:t>
      </w:r>
      <w:r w:rsidR="002B31D5" w:rsidRPr="002B31D5">
        <w:t>ČOKOT društvo s ograničenom odgovornošću za poljoprivrednu proizvodnju, Donji Miholjac, Ivana Gorana Kovačića 32, MBS 030016987, OIB 93752196936</w:t>
      </w:r>
      <w:r w:rsidRPr="00655274">
        <w:t xml:space="preserve">, dana </w:t>
      </w:r>
      <w:r w:rsidR="002B31D5">
        <w:t>4</w:t>
      </w:r>
      <w:r w:rsidRPr="00655274">
        <w:t xml:space="preserve">. </w:t>
      </w:r>
      <w:r w:rsidR="002B31D5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2B31D5" w:rsidR="007B6DF7">
      <w:pPr>
        <w:pStyle w:val="Tijeloteksta"/>
        <w:numPr>
          <w:ilvl w:val="0"/>
          <w:numId w:val="1"/>
        </w:numPr>
      </w:pPr>
      <w:r>
        <w:t>Privremeno</w:t>
      </w:r>
      <w:r w:rsidR="002B31D5">
        <w:t>j</w:t>
      </w:r>
      <w:r>
        <w:t xml:space="preserve"> s</w:t>
      </w:r>
      <w:r w:rsidR="00F14D32">
        <w:t>tečajno</w:t>
      </w:r>
      <w:r w:rsidR="002B31D5">
        <w:t>j</w:t>
      </w:r>
      <w:r w:rsidR="00F14D32">
        <w:t xml:space="preserve"> upravitelj</w:t>
      </w:r>
      <w:r w:rsidR="002B31D5">
        <w:t>ici</w:t>
      </w:r>
      <w:r w:rsidR="00F14D32">
        <w:t xml:space="preserve"> </w:t>
      </w:r>
      <w:r w:rsidR="002B31D5" w:rsidRPr="002B31D5">
        <w:t>Sanja Mišević, Osijek, L. Jagera 24, OIB 17448143522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B31D5" w:rsidRPr="002B31D5">
        <w:t>ČOKOT društvo s ograničenom odgovornošću za poljoprivrednu proizvodnju, Donji Miholjac, Ivana Gorana Kovačića 32, MBS 030016987, OIB 93752196936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0A6EA9">
        <w:t>e</w:t>
      </w:r>
      <w:r>
        <w:t xml:space="preserve"> </w:t>
      </w:r>
      <w:r w:rsidR="00C17E69">
        <w:t>stečajn</w:t>
      </w:r>
      <w:r w:rsidR="000A6EA9">
        <w:t>e</w:t>
      </w:r>
      <w:r w:rsidR="00C17E69">
        <w:t xml:space="preserve"> upravitelj</w:t>
      </w:r>
      <w:r w:rsidR="000A6EA9">
        <w:t>ice</w:t>
      </w:r>
      <w:r w:rsidR="005870D0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504310">
        <w:t>s predmeta broj St-651/15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504310">
        <w:t>j</w:t>
      </w:r>
      <w:r w:rsidR="00A126F0">
        <w:t xml:space="preserve"> </w:t>
      </w:r>
      <w:r>
        <w:t>stečajno</w:t>
      </w:r>
      <w:r w:rsidR="00504310">
        <w:t>j</w:t>
      </w:r>
      <w:r>
        <w:t xml:space="preserve"> upravitelj</w:t>
      </w:r>
      <w:r w:rsidR="00504310">
        <w:t>ici</w:t>
      </w:r>
      <w:r w:rsidR="00FF4063">
        <w:t xml:space="preserve"> </w:t>
      </w:r>
      <w:r>
        <w:t>na nje</w:t>
      </w:r>
      <w:r w:rsidR="00504310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214B4">
        <w:t>651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D214B4">
        <w:t>8</w:t>
      </w:r>
      <w:r w:rsidR="009B0F1B">
        <w:t xml:space="preserve"> od </w:t>
      </w:r>
      <w:r w:rsidR="00EC3792">
        <w:t>2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D214B4">
        <w:t>a</w:t>
      </w:r>
      <w:r w:rsidR="0040049C">
        <w:t xml:space="preserve"> je</w:t>
      </w:r>
      <w:r w:rsidR="009B0F1B">
        <w:t xml:space="preserve"> </w:t>
      </w:r>
      <w:r w:rsidR="00D214B4">
        <w:t>Sanja Mišević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D214B4">
        <w:t>u</w:t>
      </w:r>
      <w:r w:rsidR="009B0F1B">
        <w:t xml:space="preserve"> stečajn</w:t>
      </w:r>
      <w:r w:rsidR="00D214B4">
        <w:t>u</w:t>
      </w:r>
      <w:r w:rsidR="009B0F1B">
        <w:t xml:space="preserve"> upravitelj</w:t>
      </w:r>
      <w:r w:rsidR="00D214B4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57110C">
        <w:t>a</w:t>
      </w:r>
      <w:r>
        <w:t xml:space="preserve"> stečajn</w:t>
      </w:r>
      <w:r w:rsidR="0057110C">
        <w:t>a</w:t>
      </w:r>
      <w:r>
        <w:t xml:space="preserve"> upravitelj</w:t>
      </w:r>
      <w:r w:rsidR="0057110C">
        <w:t>ica</w:t>
      </w:r>
      <w:r>
        <w:t xml:space="preserve"> obavi</w:t>
      </w:r>
      <w:r w:rsidR="0057110C">
        <w:t>la</w:t>
      </w:r>
      <w:r>
        <w:t xml:space="preserve"> je sve potrebne radnje, te je sastavi</w:t>
      </w:r>
      <w:r w:rsidR="0057110C">
        <w:t>la</w:t>
      </w:r>
      <w:r>
        <w:t xml:space="preserve"> i dostavi</w:t>
      </w:r>
      <w:r w:rsidR="0057110C">
        <w:t>la</w:t>
      </w:r>
      <w:r w:rsidR="006764F3">
        <w:t xml:space="preserve"> </w:t>
      </w:r>
      <w:r>
        <w:t>svoje pisano izvješće i nazoči</w:t>
      </w:r>
      <w:r w:rsidR="0057110C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7110C">
        <w:t>28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57110C">
        <w:t>e</w:t>
      </w:r>
      <w:r>
        <w:t xml:space="preserve"> stečajn</w:t>
      </w:r>
      <w:r w:rsidR="0057110C">
        <w:t>e</w:t>
      </w:r>
      <w:r w:rsidR="008D4802">
        <w:t xml:space="preserve"> </w:t>
      </w:r>
      <w:r>
        <w:t>upravitelj</w:t>
      </w:r>
      <w:r w:rsidR="0057110C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7110C">
        <w:t>4</w:t>
      </w:r>
      <w:r w:rsidRPr="008D4802">
        <w:t xml:space="preserve">. </w:t>
      </w:r>
      <w:r w:rsidR="0057110C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94C5F">
        <w:t>a</w:t>
      </w:r>
      <w:r w:rsidR="0040049C">
        <w:t xml:space="preserve"> </w:t>
      </w:r>
      <w:r w:rsidR="00D5639E">
        <w:t>stečajn</w:t>
      </w:r>
      <w:r w:rsidR="00894C5F">
        <w:t>a</w:t>
      </w:r>
      <w:r w:rsidR="00D5639E">
        <w:t xml:space="preserve"> </w:t>
      </w:r>
      <w:r w:rsidR="0061543A">
        <w:t>upravitelj</w:t>
      </w:r>
      <w:r w:rsidR="00894C5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D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13DCA" w:rsidRPr="00A13DCA">
      <w:t>14 St-651/15-18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A6EA9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31D5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10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7110C"/>
    <w:rsid w:val="005870D0"/>
    <w:rsid w:val="005A1517"/>
    <w:rsid w:val="005C15A4"/>
    <w:rsid w:val="005C72BB"/>
    <w:rsid w:val="005D2747"/>
    <w:rsid w:val="005E6DF1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4C5F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3DCA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14B4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6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D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D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DF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DF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6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D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D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D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D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ČOKOT društvo s ograničenom odgovornošću za poljoprivrednu proizvodnju</izvorni_sadrzaj>
    <derivirana_varijabla naziv="DomainObject.Predmet.ProtustrankaFormated_1">  ČOKOT društvo s ograničenom odgovornošću za poljoprivrednu proizvodnju</derivirana_varijabla>
  </DomainObject.Predmet.ProtustrankaFormated>
  <DomainObject.Predmet.ProtustrankaFormatedOIB>
    <izvorni_sadrzaj>  ČOKOT društvo s ograničenom odgovornošću za poljoprivrednu proizvodnju, OIB 93752196936</izvorni_sadrzaj>
    <derivirana_varijabla naziv="DomainObject.Predmet.ProtustrankaFormatedOIB_1">  ČOKOT društvo s ograničenom odgovornošću za poljoprivrednu proizvodnju, OIB 93752196936</derivirana_varijabla>
  </DomainObject.Predmet.ProtustrankaFormatedOIB>
  <DomainObject.Predmet.ProtustrankaFormatedWithAdress>
    <izvorni_sadrzaj> ČOKOT društvo s ograničenom odgovornošću za poljoprivrednu proizvodnju, Ivana Gorana Kovačića 32, 31540 Donji Miholjac</izvorni_sadrzaj>
    <derivirana_varijabla naziv="DomainObject.Predmet.ProtustrankaFormatedWithAdress_1"> ČOKOT društvo s ograničenom odgovornošću za poljoprivrednu proizvodnju, Ivana Gorana Kovačića 32, 31540 Donji Miholjac</derivirana_varijabla>
  </DomainObject.Predmet.ProtustrankaFormatedWithAdress>
  <DomainObject.Predmet.ProtustrankaFormatedWithAdressOIB>
    <izvorni_sadrzaj> ČOKOT društvo s ograničenom odgovornošću za poljoprivrednu proizvodnju, OIB 93752196936, Ivana Gorana Kovačića 32, 31540 Donji Miholjac</izvorni_sadrzaj>
    <derivirana_varijabla naziv="DomainObject.Predmet.ProtustrankaFormatedWithAdressOIB_1"> ČOKOT društvo s ograničenom odgovornošću za poljoprivrednu proizvodnju, OIB 93752196936, Ivana Gorana Kovačića 32, 31540 Donji Miholjac</derivirana_varijabla>
  </DomainObject.Predmet.ProtustrankaFormatedWithAdressOIB>
  <DomainObject.Predmet.ProtustrankaWithAdress>
    <izvorni_sadrzaj>ČOKOT društvo s ograničenom odgovornošću za poljoprivrednu proizvodnju Ivana Gorana Kovačića 32, 31540 Donji Miholjac</izvorni_sadrzaj>
    <derivirana_varijabla naziv="DomainObject.Predmet.ProtustrankaWithAdress_1">ČOKOT društvo s ograničenom odgovornošću za poljoprivrednu proizvodnju Ivana Gorana Kovačića 32, 31540 Donji Miholjac</derivirana_varijabla>
  </DomainObject.Predmet.ProtustrankaWithAdress>
  <DomainObject.Predmet.ProtustrankaWithAdressOIB>
    <izvorni_sadrzaj>ČOKOT društvo s ograničenom odgovornošću za poljoprivrednu proizvodnju, OIB 93752196936, Ivana Gorana Kovačića 32, 31540 Donji Miholjac</izvorni_sadrzaj>
    <derivirana_varijabla naziv="DomainObject.Predmet.ProtustrankaWithAdressOIB_1">ČOKOT društvo s ograničenom odgovornošću za poljoprivrednu proizvodnju, OIB 93752196936, Ivana Gorana Kovačića 32, 31540 Donji Miholjac</derivirana_varijabla>
  </DomainObject.Predmet.ProtustrankaWithAdressOIB>
  <DomainObject.Predmet.ProtustrankaNazivFormated>
    <izvorni_sadrzaj>ČOKOT društvo s ograničenom odgovornošću za poljoprivrednu proizvodnju</izvorni_sadrzaj>
    <derivirana_varijabla naziv="DomainObject.Predmet.ProtustrankaNazivFormated_1">ČOKOT društvo s ograničenom odgovornošću za poljoprivrednu proizvodnju</derivirana_varijabla>
  </DomainObject.Predmet.ProtustrankaNazivFormated>
  <DomainObject.Predmet.ProtustrankaNazivFormatedOIB>
    <izvorni_sadrzaj>ČOKOT društvo s ograničenom odgovornošću za poljoprivrednu proizvodnju, OIB 93752196936</izvorni_sadrzaj>
    <derivirana_varijabla naziv="DomainObject.Predmet.ProtustrankaNazivFormatedOIB_1">ČOKOT društvo s ograničenom odgovornošću za poljoprivrednu proizvodnju, OIB 93752196936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ČOKOT društvo s ograničenom odgovornošću za poljoprivrednu proizvodnju</item>
    </izvorni_sadrzaj>
    <derivirana_varijabla naziv="DomainObject.Predmet.ProtuStrankaListFormated_1">
      <item>ČOKOT društvo s ograničenom odgovornošću za poljoprivrednu proizvodnju</item>
    </derivirana_varijabla>
  </DomainObject.Predmet.ProtuStrankaListFormated>
  <DomainObject.Predmet.ProtuStrankaListFormatedOIB>
    <izvorni_sadrzaj>
      <item>ČOKOT društvo s ograničenom odgovornošću za poljoprivrednu proizvodnju, OIB 93752196936</item>
    </izvorni_sadrzaj>
    <derivirana_varijabla naziv="DomainObject.Predmet.ProtuStrankaListFormatedOIB_1">
      <item>ČOKOT društvo s ograničenom odgovornošću za poljoprivrednu proizvodnju, OIB 93752196936</item>
    </derivirana_varijabla>
  </DomainObject.Predmet.ProtuStrankaListFormatedOIB>
  <DomainObject.Predmet.ProtuStrankaListFormatedWithAdress>
    <izvorni_sadrzaj>
      <item>ČOKOT društvo s ograničenom odgovornošću za poljoprivrednu proizvodnju, Ivana Gorana Kovačića 32, 31540 Donji Miholjac</item>
    </izvorni_sadrzaj>
    <derivirana_varijabla naziv="DomainObject.Predmet.ProtuStrankaListFormatedWithAdress_1">
      <item>ČOKOT društvo s ograničenom odgovornošću za poljoprivrednu proizvodnju, Ivana Gorana Kovačića 32, 31540 Donji Miholjac</item>
    </derivirana_varijabla>
  </DomainObject.Predmet.ProtuStrankaListFormatedWithAdress>
  <DomainObject.Predmet.ProtuStrankaListFormatedWithAdressOIB>
    <izvorni_sadrzaj>
      <item>ČOKOT društvo s ograničenom odgovornošću za poljoprivrednu proizvodnju, OIB 93752196936, Ivana Gorana Kovačića 32, 31540 Donji Miholjac</item>
    </izvorni_sadrzaj>
    <derivirana_varijabla naziv="DomainObject.Predmet.ProtuStrankaListFormatedWithAdressOIB_1">
      <item>ČOKOT društvo s ograničenom odgovornošću za poljoprivrednu proizvodnju, OIB 93752196936, Ivana Gorana Kovačića 32, 31540 Donji Miholjac</item>
    </derivirana_varijabla>
  </DomainObject.Predmet.ProtuStrankaListFormatedWithAdressOIB>
  <DomainObject.Predmet.ProtuStrankaListNazivFormated>
    <izvorni_sadrzaj>
      <item>ČOKOT društvo s ograničenom odgovornošću za poljoprivrednu proizvodnju</item>
    </izvorni_sadrzaj>
    <derivirana_varijabla naziv="DomainObject.Predmet.ProtuStrankaListNazivFormated_1">
      <item>ČOKOT društvo s ograničenom odgovornošću za poljoprivrednu proizvodnju</item>
    </derivirana_varijabla>
  </DomainObject.Predmet.ProtuStrankaListNazivFormated>
  <DomainObject.Predmet.ProtuStrankaListNazivFormatedOIB>
    <izvorni_sadrzaj>
      <item>ČOKOT društvo s ograničenom odgovornošću za poljoprivrednu proizvodnju, OIB 93752196936</item>
    </izvorni_sadrzaj>
    <derivirana_varijabla naziv="DomainObject.Predmet.ProtuStrankaListNazivFormatedOIB_1">
      <item>ČOKOT društvo s ograničenom odgovornošću za poljoprivrednu proizvodnju, OIB 93752196936</item>
    </derivirana_varijabla>
  </DomainObject.Predmet.ProtuStrankaListNazivFormatedOIB>
  <DomainObject.Predmet.OstaliListFormated>
    <izvorni_sadrzaj>
      <item>Sanja Mišević</item>
      <item>ŽDO GUO Osijek</item>
      <item>Krešimir Kožić</item>
    </izvorni_sadrzaj>
    <derivirana_varijabla naziv="DomainObject.Predmet.OstaliListFormated_1">
      <item>Sanja Mišević</item>
      <item>ŽDO GUO Osijek</item>
      <item>Krešimir Kožić</item>
    </derivirana_varijabla>
  </DomainObject.Predmet.OstaliListFormated>
  <DomainObject.Predmet.OstaliListFormatedOIB>
    <izvorni_sadrzaj>
      <item>Sanja Mišević, OIB 17448143522</item>
      <item>ŽDO GUO Osijek</item>
      <item>Krešimir Kožić, OIB 56555343712</item>
    </izvorni_sadrzaj>
    <derivirana_varijabla naziv="DomainObject.Predmet.OstaliListFormatedOIB_1">
      <item>Sanja Mišević, OIB 17448143522</item>
      <item>ŽDO GUO Osijek</item>
      <item>Krešimir Kožić, OIB 56555343712</item>
    </derivirana_varijabla>
  </DomainObject.Predmet.OstaliListFormatedOIB>
  <DomainObject.Predmet.OstaliListFormatedWithAdress>
    <izvorni_sadrzaj>
      <item>Sanja Mišević, L. Jagera 24, 31000 Osijek</item>
      <item>ŽDO GUO Osijek</item>
      <item>Krešimir Kožić, I.G. Kovačića 32, 31540 Donji Miholjac</item>
    </izvorni_sadrzaj>
    <derivirana_varijabla naziv="DomainObject.Predmet.OstaliListFormatedWithAdress_1">
      <item>Sanja Mišević, L. Jagera 24, 31000 Osijek</item>
      <item>ŽDO GUO Osijek</item>
      <item>Krešimir Kožić, I.G. Kovačića 32, 31540 Donji Miholjac</item>
    </derivirana_varijabla>
  </DomainObject.Predmet.OstaliListFormatedWithAdress>
  <DomainObject.Predmet.OstaliListFormatedWithAdressOIB>
    <izvorni_sadrzaj>
      <item>Sanja Mišević, OIB 17448143522, L. Jagera 24, 31000 Osijek</item>
      <item>ŽDO GUO Osijek</item>
      <item>Krešimir Kožić, OIB 56555343712, I.G. Kovačića 32, 31540 Donji Miholjac</item>
    </izvorni_sadrzaj>
    <derivirana_varijabla naziv="DomainObject.Predmet.OstaliListFormatedWithAdressOIB_1">
      <item>Sanja Mišević, OIB 17448143522, L. Jagera 24, 31000 Osijek</item>
      <item>ŽDO GUO Osijek</item>
      <item>Krešimir Kožić, OIB 56555343712, I.G. Kovačića 32, 31540 Donji Miholjac</item>
    </derivirana_varijabla>
  </DomainObject.Predmet.OstaliListFormatedWithAdressOIB>
  <DomainObject.Predmet.OstaliListNazivFormated>
    <izvorni_sadrzaj>
      <item>Sanja Mišević</item>
      <item>ŽDO GUO Osijek</item>
      <item>Krešimir Kožić</item>
    </izvorni_sadrzaj>
    <derivirana_varijabla naziv="DomainObject.Predmet.OstaliListNazivFormated_1">
      <item>Sanja Mišević</item>
      <item>ŽDO GUO Osijek</item>
      <item>Krešimir Kožić</item>
    </derivirana_varijabla>
  </DomainObject.Predmet.OstaliListNazivFormated>
  <DomainObject.Predmet.OstaliListNazivFormatedOIB>
    <izvorni_sadrzaj>
      <item>Sanja Mišević, OIB 17448143522</item>
      <item>ŽDO GUO Osijek</item>
      <item>Krešimir Kožić, OIB 56555343712</item>
    </izvorni_sadrzaj>
    <derivirana_varijabla naziv="DomainObject.Predmet.OstaliListNazivFormatedOIB_1">
      <item>Sanja Mišević, OIB 17448143522</item>
      <item>ŽDO GUO Osijek</item>
      <item>Krešimir Kožić, OIB 56555343712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ČOKOT društvo s ograničenom odgovornošću za poljoprivrednu proizvodnju</izvorni_sadrzaj>
    <derivirana_varijabla naziv="DomainObject.Predmet.ProtustrankaIDrugi_1">ČOKOT društvo s ograničenom odgovornošću za poljoprivrednu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ČOKOT društvo s ograničenom odgovornošću za poljoprivrednu proizvodnju, OIB 93752196936, Ivana Gorana Kovačića 32, 31540 Donji Miholjac</izvorni_sadrzaj>
    <derivirana_varijabla naziv="DomainObject.Predmet.ProtustrankaIDrugiAdressOIB_1">ČOKOT društvo s ograničenom odgovornošću za poljoprivrednu proizvodnju, OIB 93752196936, Ivana Gorana Kovačića 32,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St-651/2015-16</izvorni_sadrzaj>
    <derivirana_varijabla naziv="DomainObject.Predmet.OdlukaRjesenje.Oznaka_1">St-651/2015-16</derivirana_varijabla>
  </DomainObject.Predmet.OdlukaRjesenje.Oznaka>
  <DomainObject.Predmet.SudioniciListNaziv>
    <izvorni_sadrzaj>
      <item>ČOKOT društvo s ograničenom odgovornošću za poljoprivrednu proizvodnju</item>
      <item>FINA RC OSIJEK</item>
      <item>Sanja Mišević</item>
      <item>ŽDO GUO Osijek</item>
      <item>Krešimir Kožić</item>
    </izvorni_sadrzaj>
    <derivirana_varijabla naziv="DomainObject.Predmet.SudioniciListNaziv_1">
      <item>ČOKOT društvo s ograničenom odgovornošću za poljoprivrednu proizvodnju</item>
      <item>FINA RC OSIJEK</item>
      <item>Sanja Mišević</item>
      <item>ŽDO GUO Osijek</item>
      <item>Krešimir Kožić</item>
    </derivirana_varijabla>
  </DomainObject.Predmet.SudioniciListNaziv>
  <DomainObject.Predmet.SudioniciListAdressOIB>
    <izvorni_sadrzaj>
      <item>ČOKOT društvo s ograničenom odgovornošću za poljoprivrednu proizvodnju, OIB 93752196936, Ivana Gorana Kovačića 32,31540 Donji Miholjac</item>
      <item>FINA RC OSIJEK, OIB 85821130368</item>
      <item>Sanja Mišević, OIB 17448143522, L. Jagera 24,31000 Osijek</item>
      <item>ŽDO GUO Osijek</item>
      <item>Krešimir Kožić, OIB 56555343712, I.G. Kovačića 32,31540 Donji Miholjac</item>
    </izvorni_sadrzaj>
    <derivirana_varijabla naziv="DomainObject.Predmet.SudioniciListAdressOIB_1">
      <item>ČOKOT društvo s ograničenom odgovornošću za poljoprivrednu proizvodnju, OIB 93752196936, Ivana Gorana Kovačića 32,31540 Donji Miholjac</item>
      <item>FINA RC OSIJEK, OIB 85821130368</item>
      <item>Sanja Mišević, OIB 17448143522, L. Jagera 24,31000 Osijek</item>
      <item>ŽDO GUO Osijek</item>
      <item>Krešimir Kožić, OIB 56555343712, I.G. Kovačića 32,31540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93752196936</item>
      <item>, OIB 85821130368</item>
      <item>, OIB 17448143522</item>
      <item>, OIB null</item>
      <item>, OIB 56555343712</item>
    </izvorni_sadrzaj>
    <derivirana_varijabla naziv="DomainObject.Predmet.SudioniciListNazivOIB_1">
      <item>, OIB 93752196936</item>
      <item>, OIB 85821130368</item>
      <item>, OIB 17448143522</item>
      <item>, OIB null</item>
      <item>, OIB 56555343712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438</properties:Words>
  <properties:Characters>2472</properties:Characters>
  <properties:Lines>74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2016-07-04T06:17:00Z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