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e1fe" w14:paraId="ec5e1fe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9B31CD">
        <w:t>2656</w:t>
      </w:r>
      <w:r w:rsidR="007C56AE">
        <w:t>/16</w:t>
      </w:r>
      <w:r w:rsidR="00104FEE">
        <w:t>-4</w:t>
      </w:r>
    </w:p>
    <w:p w:rsidRDefault="009E1E4C" w:rsidP="00301645" w:rsidR="00301645" w:rsidRPr="00491880">
      <w:pPr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6A1CB0" w:rsidP="00301645" w:rsidR="006A1CB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9B31CD">
        <w:rPr>
          <w:rFonts w:eastAsia="Calibri"/>
        </w:rPr>
        <w:t>NEW APPLE j.d.o.o.,</w:t>
      </w:r>
      <w:r w:rsidR="007C56AE">
        <w:rPr>
          <w:rFonts w:eastAsia="Calibri"/>
        </w:rPr>
        <w:t xml:space="preserve"> </w:t>
      </w:r>
      <w:r w:rsidR="009B31CD">
        <w:rPr>
          <w:rFonts w:eastAsia="Calibri"/>
        </w:rPr>
        <w:t>Sisak</w:t>
      </w:r>
      <w:r>
        <w:rPr>
          <w:rFonts w:eastAsia="Calibri"/>
        </w:rPr>
        <w:t>,</w:t>
      </w:r>
      <w:r w:rsidR="009B31CD">
        <w:rPr>
          <w:rFonts w:eastAsia="Calibri"/>
        </w:rPr>
        <w:t xml:space="preserve"> Ivana Kukuljevića </w:t>
      </w:r>
      <w:proofErr w:type="spellStart"/>
      <w:r w:rsidR="009B31CD">
        <w:rPr>
          <w:rFonts w:eastAsia="Calibri"/>
        </w:rPr>
        <w:t>Sakcinskog</w:t>
      </w:r>
      <w:proofErr w:type="spellEnd"/>
      <w:r w:rsidR="009B31CD">
        <w:rPr>
          <w:rFonts w:eastAsia="Calibri"/>
        </w:rPr>
        <w:t xml:space="preserve"> 41,</w:t>
      </w:r>
      <w:r w:rsidR="00CF3A3F">
        <w:rPr>
          <w:rFonts w:eastAsia="Calibri"/>
        </w:rPr>
        <w:t xml:space="preserve"> OIB: </w:t>
      </w:r>
      <w:r w:rsidR="005011AB">
        <w:rPr>
          <w:rFonts w:eastAsia="Calibri"/>
        </w:rPr>
        <w:t>0</w:t>
      </w:r>
      <w:r w:rsidR="009B31CD">
        <w:rPr>
          <w:rFonts w:eastAsia="Calibri"/>
        </w:rPr>
        <w:t>3894402009</w:t>
      </w:r>
      <w:r w:rsidR="00CF3A3F">
        <w:rPr>
          <w:rFonts w:eastAsia="Calibri"/>
        </w:rPr>
        <w:t xml:space="preserve">, </w:t>
      </w:r>
      <w:r w:rsidR="009B31CD">
        <w:rPr>
          <w:rFonts w:eastAsia="Calibri"/>
        </w:rPr>
        <w:t>24</w:t>
      </w:r>
      <w:r>
        <w:rPr>
          <w:rFonts w:eastAsia="Calibri"/>
        </w:rPr>
        <w:t xml:space="preserve">. </w:t>
      </w:r>
      <w:r w:rsidR="009B31CD">
        <w:rPr>
          <w:rFonts w:eastAsia="Calibri"/>
        </w:rPr>
        <w:t>svibnja</w:t>
      </w:r>
      <w:r>
        <w:rPr>
          <w:rFonts w:eastAsia="Calibri"/>
        </w:rPr>
        <w:t xml:space="preserve"> 2016.,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9B31CD" w:rsidRPr="009B31CD">
        <w:rPr>
          <w:lang w:val="pt-BR"/>
        </w:rPr>
        <w:t>NEW APPLE j.d.o.o., Sisak, Ivana Kukuljevića Sakcinskog 41, OIB: 03894402009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9B31CD" w:rsidRPr="009B31CD">
        <w:t xml:space="preserve">NEW APPLE j.d.o.o., Sisak, Ivana Kukuljevića </w:t>
      </w:r>
      <w:proofErr w:type="spellStart"/>
      <w:r w:rsidR="009B31CD" w:rsidRPr="009B31CD">
        <w:t>Sakcinskog</w:t>
      </w:r>
      <w:proofErr w:type="spellEnd"/>
      <w:r w:rsidR="009B31CD" w:rsidRPr="009B31CD">
        <w:t xml:space="preserve"> 41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9B31CD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9E1E4C" w:rsidR="00A94933">
      <w:pPr>
        <w:pStyle w:val="Bezproreda"/>
        <w:jc w:val="both"/>
      </w:pPr>
      <w:r>
        <w:tab/>
      </w:r>
      <w:r w:rsidR="00CF3A3F">
        <w:t xml:space="preserve">Dužnik je </w:t>
      </w:r>
      <w:r w:rsidR="00A94933">
        <w:t xml:space="preserve">dostavio </w:t>
      </w:r>
      <w:r w:rsidR="009B31CD">
        <w:t>očevidnik o redoslijedu plaćanja s obračunatom kamatom Financijske agencije od 20</w:t>
      </w:r>
      <w:r w:rsidR="00A94933">
        <w:t xml:space="preserve">. </w:t>
      </w:r>
      <w:r w:rsidR="009B31CD">
        <w:t>svibnja 2016. (list 4</w:t>
      </w:r>
      <w:r w:rsidR="00A94933">
        <w:t xml:space="preserve"> spisa) iz koje</w:t>
      </w:r>
      <w:r w:rsidR="009B31CD">
        <w:t>g</w:t>
      </w:r>
      <w:r w:rsidR="00A94933">
        <w:t xml:space="preserve"> proizlazi da dužnikov račun nije blokiran.</w:t>
      </w:r>
    </w:p>
    <w:p w:rsidRDefault="007C56AE" w:rsidP="009E1E4C" w:rsidR="007C56AE">
      <w:pPr>
        <w:pStyle w:val="Bezproreda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9B31CD">
        <w:t xml:space="preserve">očevidnika o redoslijedu plaćanja </w:t>
      </w:r>
      <w:r w:rsidR="00A94933">
        <w:t xml:space="preserve">Financijske agencije </w:t>
      </w:r>
      <w:r>
        <w:t xml:space="preserve">od </w:t>
      </w:r>
      <w:r w:rsidR="009B31CD">
        <w:t>20</w:t>
      </w:r>
      <w:r>
        <w:t xml:space="preserve">. </w:t>
      </w:r>
      <w:r w:rsidR="009B31CD">
        <w:t>svibnja</w:t>
      </w:r>
      <w:r w:rsidR="00CF3A3F">
        <w:t xml:space="preserve"> </w:t>
      </w:r>
      <w:r>
        <w:t xml:space="preserve">2016. sud nedvojbeno utvrdio da je dužnik prije završetka prethodnog postupka postao sposoban za plaćanje 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9B31CD">
        <w:t>2</w:t>
      </w:r>
      <w:r w:rsidR="00A94933">
        <w:t>4</w:t>
      </w:r>
      <w:r w:rsidR="006B7521">
        <w:t xml:space="preserve">. </w:t>
      </w:r>
      <w:r w:rsidR="009B31CD">
        <w:t>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886678">
        <w:t>,v.r.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886678" w:rsidR="00886678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86678" w:rsidR="00886678" w:rsidRPr="00694D64">
      <w:r w:rsidRPr="00694D64">
        <w:t>Karmela Dolenc</w:t>
      </w:r>
    </w:p>
    <w:p w:rsidRDefault="00886678" w:rsidP="009E1E4C" w:rsidR="00886678" w:rsidRPr="00491880">
      <w:pPr>
        <w:pStyle w:val="Bezproreda"/>
        <w:jc w:val="both"/>
      </w:pPr>
    </w:p>
    <w:p w:rsidRDefault="00B639DE" w:rsidP="009E1E4C" w:rsidR="00B639DE" w:rsidRPr="00491880">
      <w:pPr>
        <w:pStyle w:val="Bezproreda"/>
        <w:jc w:val="both"/>
      </w:pPr>
    </w:p>
    <w:sectPr w:rsidSect="009E1E4C" w:rsidR="00B639DE" w:rsidRPr="00491880">
      <w:headerReference w:type="default" r:id="rId10"/>
      <w:headerReference w:type="first" r:id="rId11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86678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  <w:t>89. St-2047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4C" w:rsidR="009E1E4C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579E8"/>
    <w:rsid w:val="0039787A"/>
    <w:rsid w:val="003E20B7"/>
    <w:rsid w:val="003F1292"/>
    <w:rsid w:val="003F31A4"/>
    <w:rsid w:val="00445446"/>
    <w:rsid w:val="00451849"/>
    <w:rsid w:val="00491880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A4A6A"/>
    <w:rsid w:val="009B31CD"/>
    <w:rsid w:val="009E1E4C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160C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2656</izvorni_sadrzaj>
    <derivirana_varijabla naziv="DomainObject.Predmet.Broj_1">2656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St-2656/2016</izvorni_sadrzaj>
    <derivirana_varijabla naziv="DomainObject.Predmet.OznakaBroj_1">St-2656/2016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APPLE j.d.o.o. zastupanog po punomoćniku Božena Culjaga</izvorni_sadrzaj>
    <derivirana_varijabla naziv="DomainObject.Predmet.ProtustrankaFormated_1">  NEW APPLE j.d.o.o. zastupanog po punomoćniku Božena Culjaga</derivirana_varijabla>
  </DomainObject.Predmet.ProtustrankaFormated>
  <DomainObject.Predmet.ProtustrankaFormatedOIB>
    <izvorni_sadrzaj>  NEW APPLE j.d.o.o., OIB 03894402009 zastupanog po punomoćniku Božena Culjaga</izvorni_sadrzaj>
    <derivirana_varijabla naziv="DomainObject.Predmet.ProtustrankaFormatedOIB_1">  NEW APPLE j.d.o.o., OIB 03894402009 zastupanog po punomoćniku Božena Culjaga</derivirana_varijabla>
  </DomainObject.Predmet.ProtustrankaFormatedOIB>
  <DomainObject.Predmet.ProtustrankaFormatedWithAdress>
    <izvorni_sadrzaj> NEW APPLE j.d.o.o., Ivana Kukuljevića Sakcinskog 41, 44000 Sisak zastupanog po punomoćniku Božena Culjaga</izvorni_sadrzaj>
    <derivirana_varijabla naziv="DomainObject.Predmet.ProtustrankaFormatedWithAdress_1"> NEW APPLE j.d.o.o., Ivana Kukuljevića Sakcinskog 41, 44000 Sisak zastupanog po punomoćniku Božena Culjaga</derivirana_varijabla>
  </DomainObject.Predmet.ProtustrankaFormatedWithAdress>
  <DomainObject.Predmet.ProtustrankaFormatedWithAdressOIB>
    <izvorni_sadrzaj> NEW APPLE j.d.o.o., OIB 03894402009, Ivana Kukuljevića Sakcinskog 41, 44000 Sisak zastupanog po punomoćniku Božena Culjaga</izvorni_sadrzaj>
    <derivirana_varijabla naziv="DomainObject.Predmet.ProtustrankaFormatedWithAdressOIB_1"> NEW APPLE j.d.o.o., OIB 03894402009, Ivana Kukuljevića Sakcinskog 41, 44000 Sisak zastupanog po punomoćniku Božena Culjaga</derivirana_varijabla>
  </DomainObject.Predmet.ProtustrankaFormatedWithAdressOIB>
  <DomainObject.Predmet.ProtustrankaWithAdress>
    <izvorni_sadrzaj>NEW APPLE j.d.o.o. Ivana Kukuljevića Sakcinskog 41, 44000 Sisak</izvorni_sadrzaj>
    <derivirana_varijabla naziv="DomainObject.Predmet.ProtustrankaWithAdress_1">NEW APPLE j.d.o.o. Ivana Kukuljevića Sakcinskog 41, 44000 Sisak</derivirana_varijabla>
  </DomainObject.Predmet.ProtustrankaWithAdress>
  <DomainObject.Predmet.ProtustrankaWithAdressOIB>
    <izvorni_sadrzaj>NEW APPLE j.d.o.o., OIB 03894402009, Ivana Kukuljevića Sakcinskog 41, 44000 Sisak</izvorni_sadrzaj>
    <derivirana_varijabla naziv="DomainObject.Predmet.ProtustrankaWithAdressOIB_1">NEW APPLE j.d.o.o., OIB 03894402009, Ivana Kukuljevića Sakcinskog 41, 44000 Sisak</derivirana_varijabla>
  </DomainObject.Predmet.ProtustrankaWithAdressOIB>
  <DomainObject.Predmet.ProtustrankaNazivFormated>
    <izvorni_sadrzaj>NEW APPLE j.d.o.o.</izvorni_sadrzaj>
    <derivirana_varijabla naziv="DomainObject.Predmet.ProtustrankaNazivFormated_1">NEW APPLE j.d.o.o.</derivirana_varijabla>
  </DomainObject.Predmet.ProtustrankaNazivFormated>
  <DomainObject.Predmet.ProtustrankaNazivFormatedOIB>
    <izvorni_sadrzaj>NEW APPLE j.d.o.o., OIB 03894402009</izvorni_sadrzaj>
    <derivirana_varijabla naziv="DomainObject.Predmet.ProtustrankaNazivFormatedOIB_1">NEW APPLE j.d.o.o., OIB 03894402009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APPLE j.d.o.o. zastupanog po punomoćniku Božena Culjaga</item>
    </izvorni_sadrzaj>
    <derivirana_varijabla naziv="DomainObject.Predmet.ProtuStrankaListFormated_1">
      <item>NEW APPLE j.d.o.o. zastupanog po punomoćniku Božena Culjaga</item>
    </derivirana_varijabla>
  </DomainObject.Predmet.ProtuStrankaListFormated>
  <DomainObject.Predmet.ProtuStrankaListFormatedOIB>
    <izvorni_sadrzaj>
      <item>NEW APPLE j.d.o.o., OIB 03894402009 zastupanog po punomoćniku Božena Culjaga</item>
    </izvorni_sadrzaj>
    <derivirana_varijabla naziv="DomainObject.Predmet.ProtuStrankaListFormatedOIB_1">
      <item>NEW APPLE j.d.o.o., OIB 03894402009 zastupanog po punomoćniku Božena Culjaga</item>
    </derivirana_varijabla>
  </DomainObject.Predmet.ProtuStrankaListFormatedOIB>
  <DomainObject.Predmet.ProtuStrankaListFormatedWithAdress>
    <izvorni_sadrzaj>
      <item>NEW APPLE j.d.o.o., Ivana Kukuljevića Sakcinskog 41, 44000 Sisak zastupanog po punomoćniku Božena Culjaga</item>
    </izvorni_sadrzaj>
    <derivirana_varijabla naziv="DomainObject.Predmet.ProtuStrankaListFormatedWithAdress_1">
      <item>NEW APPLE j.d.o.o., Ivana Kukuljevića Sakcinskog 41, 44000 Sisak zastupanog po punomoćniku Božena Culjaga</item>
    </derivirana_varijabla>
  </DomainObject.Predmet.ProtuStrankaListFormatedWithAdress>
  <DomainObject.Predmet.ProtuStrankaListFormatedWithAdressOIB>
    <izvorni_sadrzaj>
      <item>NEW APPLE j.d.o.o., OIB 03894402009, Ivana Kukuljevića Sakcinskog 41, 44000 Sisak zastupanog po punomoćniku Božena Culjaga</item>
    </izvorni_sadrzaj>
    <derivirana_varijabla naziv="DomainObject.Predmet.ProtuStrankaListFormatedWithAdressOIB_1">
      <item>NEW APPLE j.d.o.o., OIB 03894402009, Ivana Kukuljevića Sakcinskog 41, 44000 Sisak zastupanog po punomoćniku Božena Culjaga</item>
    </derivirana_varijabla>
  </DomainObject.Predmet.ProtuStrankaListFormatedWithAdressOIB>
  <DomainObject.Predmet.ProtuStrankaListNazivFormated>
    <izvorni_sadrzaj>
      <item>NEW APPLE j.d.o.o.</item>
    </izvorni_sadrzaj>
    <derivirana_varijabla naziv="DomainObject.Predmet.ProtuStrankaListNazivFormated_1">
      <item>NEW APPLE j.d.o.o.</item>
    </derivirana_varijabla>
  </DomainObject.Predmet.ProtuStrankaListNazivFormated>
  <DomainObject.Predmet.ProtuStrankaListNazivFormatedOIB>
    <izvorni_sadrzaj>
      <item>NEW APPLE j.d.o.o., OIB 03894402009</item>
    </izvorni_sadrzaj>
    <derivirana_varijabla naziv="DomainObject.Predmet.ProtuStrankaListNazivFormatedOIB_1">
      <item>NEW APPLE j.d.o.o., OIB 03894402009</item>
    </derivirana_varijabla>
  </DomainObject.Predmet.ProtuStrankaListNazivFormatedOIB>
  <DomainObject.Predmet.OstaliListFormated>
    <izvorni_sadrzaj>
      <item>Božena Culjaga punomoćnik sudionika u postupku NEW APPLE j.d.o.o.</item>
    </izvorni_sadrzaj>
    <derivirana_varijabla naziv="DomainObject.Predmet.OstaliListFormated_1">
      <item>Božena Culjaga punomoćnik sudionika u postupku NEW APPLE j.d.o.o.</item>
    </derivirana_varijabla>
  </DomainObject.Predmet.OstaliListFormated>
  <DomainObject.Predmet.OstaliListFormatedOIB>
    <izvorni_sadrzaj>
      <item>Božena Culjaga, OIB 62228808295 punomoćnik sudionika u postupku NEW APPLE j.d.o.o.</item>
    </izvorni_sadrzaj>
    <derivirana_varijabla naziv="DomainObject.Predmet.OstaliListFormatedOIB_1">
      <item>Božena Culjaga, OIB 62228808295 punomoćnik sudionika u postupku NEW APPLE j.d.o.o.</item>
    </derivirana_varijabla>
  </DomainObject.Predmet.OstaliListFormatedOIB>
  <DomainObject.Predmet.OstaliListFormatedWithAdress>
    <izvorni_sadrzaj>
      <item>Božena Culjaga, Ulica Miroslava Kraljevića 11, 44000 Sisak punomoćnik sudionika u postupku NEW APPLE j.d.o.o.</item>
    </izvorni_sadrzaj>
    <derivirana_varijabla naziv="DomainObject.Predmet.OstaliListFormatedWithAdress_1">
      <item>Božena Culjaga, Ulica Miroslava Kraljevića 11, 44000 Sisak punomoćnik sudionika u postupku NEW APPLE j.d.o.o.</item>
    </derivirana_varijabla>
  </DomainObject.Predmet.OstaliListFormatedWithAdress>
  <DomainObject.Predmet.OstaliListFormatedWithAdressOIB>
    <izvorni_sadrzaj>
      <item>Božena Culjaga, OIB 62228808295, Ulica Miroslava Kraljevića 11, 44000 Sisak punomoćnik sudionika u postupku NEW APPLE j.d.o.o.</item>
    </izvorni_sadrzaj>
    <derivirana_varijabla naziv="DomainObject.Predmet.OstaliListFormatedWithAdressOIB_1">
      <item>Božena Culjaga, OIB 62228808295, Ulica Miroslava Kraljevića 11, 44000 Sisak punomoćnik sudionika u postupku NEW APPLE j.d.o.o.</item>
    </derivirana_varijabla>
  </DomainObject.Predmet.OstaliListFormatedWithAdressOIB>
  <DomainObject.Predmet.OstaliListNazivFormated>
    <izvorni_sadrzaj>
      <item>Božena Culjaga</item>
    </izvorni_sadrzaj>
    <derivirana_varijabla naziv="DomainObject.Predmet.OstaliListNazivFormated_1">
      <item>Božena Culjaga</item>
    </derivirana_varijabla>
  </DomainObject.Predmet.OstaliListNazivFormated>
  <DomainObject.Predmet.OstaliListNazivFormatedOIB>
    <izvorni_sadrzaj>
      <item>Božena Culjaga, OIB 62228808295</item>
    </izvorni_sadrzaj>
    <derivirana_varijabla naziv="DomainObject.Predmet.OstaliListNazivFormatedOIB_1">
      <item>Božena Culjaga, OIB 62228808295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APPLE j.d.o.o.</izvorni_sadrzaj>
    <derivirana_varijabla naziv="DomainObject.Predmet.ProtustrankaIDrugi_1">NEW APPLE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NEW APPLE j.d.o.o., OIB 03894402009, Ivana Kukuljevića Sakcinskog 41, 44000 Sisak</izvorni_sadrzaj>
    <derivirana_varijabla naziv="DomainObject.Predmet.ProtustrankaIDrugiAdressOIB_1">NEW APPLE j.d.o.o., OIB 03894402009, Ivana Kukuljevića Sakcinskog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 APPLE j.d.o.o.</item>
      <item>Božena Culjaga</item>
    </izvorni_sadrzaj>
    <derivirana_varijabla naziv="DomainObject.Predmet.SudioniciListNaziv_1">
      <item>FINA Regionalni centar Zagreb</item>
      <item>NEW APPLE j.d.o.o.</item>
      <item>Božena Culjaga</item>
    </derivirana_varijabla>
  </DomainObject.Predmet.SudioniciListNaziv>
  <DomainObject.Predmet.SudioniciListAdressOIB>
    <izvorni_sadrzaj>
      <item>FINA Regionalni centar Zagreb, OIB 85821130368, Trg svibanjskih žrtava 1995. 1,10000 Zagreb</item>
      <item>NEW APPLE j.d.o.o., OIB 03894402009, Ivana Kukuljevića Sakcinskog 41,44000 Sisak</item>
      <item>Božena Culjaga, OIB 62228808295, Ulica Miroslava Kraljevića 11,44000 Sisak</item>
    </izvorni_sadrzaj>
    <derivirana_varijabla naziv="DomainObject.Predmet.SudioniciListAdressOIB_1">
      <item>FINA Regionalni centar Zagreb, OIB 85821130368, Trg svibanjskih žrtava 1995. 1,10000 Zagreb</item>
      <item>NEW APPLE j.d.o.o., OIB 03894402009, Ivana Kukuljevića Sakcinskog 41,44000 Sisak</item>
      <item>Božena Culjaga, OIB 62228808295, Ulica Miroslava Kraljevića 11,44000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03894402009</item>
      <item>, OIB 62228808295</item>
    </izvorni_sadrzaj>
    <derivirana_varijabla naziv="DomainObject.Predmet.SudioniciListNazivOIB_1">
      <item>, OIB 85821130368</item>
      <item>, OIB 03894402009</item>
      <item>, OIB 62228808295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6D4AD-93DC-4DA2-9BE3-E447F3E4F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288</properties:Words>
  <properties:Characters>1556</properties:Characters>
  <properties:Lines>45</properties:Lines>
  <properties:Paragraphs>20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2016-05-24T13:46:00Z</cp:lastPrinted>
  <dcterms:modified xmlns:xsi="http://www.w3.org/2001/XMLSchema-instance" xsi:type="dcterms:W3CDTF">2016-05-24T13:47:00Z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