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296f7" w14:paraId="be296f7" w:rsidRDefault="002B15C9" w:rsidP="002B15C9" w:rsidR="002B15C9" w:rsidRPr="007270F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5C9" w:rsidP="002B15C9" w:rsidR="002B15C9" w:rsidRPr="007270F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7270FC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2B15C9" w:rsidP="002B15C9" w:rsidR="002B15C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270FC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2B15C9" w:rsidP="002B15C9" w:rsidR="002B15C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B15C9" w:rsidP="002B15C9" w:rsidR="002B15C9" w:rsidRPr="007270FC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2B15C9" w:rsidP="002B15C9" w:rsidR="002B15C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B15C9" w:rsidP="002B15C9" w:rsidR="002B15C9" w:rsidRPr="005D578C">
      <w:pPr>
        <w:jc w:val="center"/>
        <w:rPr>
          <w:rFonts w:cs="Times New Roman" w:eastAsia="Times New Roman"/>
          <w:szCs w:val="24"/>
        </w:rPr>
      </w:pPr>
    </w:p>
    <w:p w:rsidRDefault="002B15C9" w:rsidP="002B15C9" w:rsidR="002B15C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B15C9" w:rsidP="002B15C9" w:rsidR="002B15C9" w:rsidRPr="005D578C">
      <w:pPr>
        <w:rPr>
          <w:rFonts w:cs="Times New Roman" w:eastAsia="Times New Roman"/>
          <w:szCs w:val="24"/>
        </w:rPr>
      </w:pPr>
    </w:p>
    <w:p w:rsidRDefault="002B15C9" w:rsidP="002B15C9" w:rsidR="002B15C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7270FC" w:rsidRPr="005119AA">
        <w:rPr>
          <w:iCs/>
        </w:rPr>
        <w:t>na temelju prijedloga sudske savjetnice Mihaele Kaligari,</w:t>
      </w:r>
      <w:r w:rsidR="007270FC">
        <w:rPr>
          <w:iCs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RAJSKI KUTAK d. o. o. Pula, Carlijeva 38, OIB 52762322754, MBS 040270138,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4C4597">
        <w:rPr>
          <w:rFonts w:cs="Times New Roman" w:eastAsia="Times New Roman"/>
          <w:szCs w:val="24"/>
        </w:rPr>
        <w:t xml:space="preserve">5. travnja </w:t>
      </w:r>
      <w:r>
        <w:rPr>
          <w:rFonts w:cs="Times New Roman" w:eastAsia="Times New Roman"/>
          <w:szCs w:val="24"/>
        </w:rPr>
        <w:t>2016.</w:t>
      </w:r>
    </w:p>
    <w:p w:rsidRDefault="002B15C9" w:rsidP="002B15C9" w:rsidR="002B15C9" w:rsidRPr="005D578C">
      <w:pPr>
        <w:rPr>
          <w:rFonts w:cs="Times New Roman" w:eastAsia="Times New Roman"/>
          <w:szCs w:val="24"/>
        </w:rPr>
      </w:pPr>
    </w:p>
    <w:p w:rsidRDefault="002B15C9" w:rsidP="002B15C9" w:rsidR="002B15C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B15C9" w:rsidP="002B15C9" w:rsidR="002B15C9" w:rsidRPr="005D578C">
      <w:pPr>
        <w:rPr>
          <w:rFonts w:cs="Times New Roman" w:eastAsia="Times New Roman"/>
          <w:szCs w:val="24"/>
        </w:rPr>
      </w:pPr>
    </w:p>
    <w:p w:rsidRDefault="002B15C9" w:rsidP="002B15C9" w:rsidR="002B15C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RAJSKI KUTAK d. o. o. Pula, Carlijeva 38,</w:t>
      </w:r>
      <w:r w:rsidR="007270FC">
        <w:rPr>
          <w:rFonts w:cs="Times New Roman" w:eastAsia="Times New Roman"/>
          <w:szCs w:val="24"/>
        </w:rPr>
        <w:t xml:space="preserve"> OIB 52762322754, MBS 040270138</w:t>
      </w:r>
      <w:r>
        <w:rPr>
          <w:rFonts w:cs="Times New Roman" w:eastAsia="Times New Roman"/>
          <w:szCs w:val="24"/>
        </w:rPr>
        <w:t>.</w:t>
      </w:r>
    </w:p>
    <w:p w:rsidRDefault="002B15C9" w:rsidP="002B15C9" w:rsidR="002B15C9" w:rsidRPr="005D578C">
      <w:pPr>
        <w:rPr>
          <w:rFonts w:cs="Times New Roman" w:eastAsia="Times New Roman"/>
          <w:szCs w:val="24"/>
        </w:rPr>
      </w:pPr>
    </w:p>
    <w:p w:rsidRDefault="002B15C9" w:rsidP="002B15C9" w:rsidR="002B15C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2B15C9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2B15C9" w:rsidP="002B15C9" w:rsidR="002B15C9">
      <w:pPr>
        <w:rPr>
          <w:rFonts w:cs="Times New Roman" w:eastAsia="Times New Roman"/>
          <w:szCs w:val="20"/>
        </w:rPr>
      </w:pPr>
    </w:p>
    <w:p w:rsidRDefault="002B15C9" w:rsidP="002B15C9" w:rsidR="002B15C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RAJSKI KUTAK d. o. o. Pula, Carlijeva 38, OIB 52762322754, MBS 040270138.</w:t>
      </w:r>
    </w:p>
    <w:p w:rsidRDefault="002B15C9" w:rsidP="002B15C9" w:rsidR="002B15C9">
      <w:pPr>
        <w:ind w:firstLine="709"/>
        <w:rPr>
          <w:rFonts w:cs="Times New Roman" w:eastAsia="Times New Roman"/>
          <w:szCs w:val="24"/>
        </w:rPr>
      </w:pPr>
    </w:p>
    <w:p w:rsidRDefault="002B15C9" w:rsidP="002B15C9" w:rsidR="002B15C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RAJSKI KUTAK d. o. o. Pula, Carlijeva 38, OIB 52762322754, MBS 040270138.</w:t>
      </w:r>
    </w:p>
    <w:p w:rsidRDefault="002B15C9" w:rsidP="002B15C9" w:rsidR="002B15C9">
      <w:pPr>
        <w:rPr>
          <w:rFonts w:cs="Times New Roman" w:eastAsia="Times New Roman"/>
          <w:szCs w:val="24"/>
        </w:rPr>
      </w:pPr>
    </w:p>
    <w:p w:rsidRDefault="002B15C9" w:rsidP="002B15C9" w:rsidR="002B15C9" w:rsidRPr="005D578C">
      <w:pPr>
        <w:rPr>
          <w:rFonts w:cs="Times New Roman" w:eastAsia="Times New Roman"/>
          <w:szCs w:val="24"/>
        </w:rPr>
      </w:pPr>
    </w:p>
    <w:p w:rsidRDefault="002B15C9" w:rsidP="002B15C9" w:rsidR="002B15C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B15C9" w:rsidP="002B15C9" w:rsidR="002B15C9">
      <w:pPr>
        <w:ind w:firstLine="708"/>
        <w:rPr>
          <w:rFonts w:cs="Times New Roman" w:eastAsia="Times New Roman"/>
          <w:szCs w:val="24"/>
        </w:rPr>
      </w:pPr>
    </w:p>
    <w:p w:rsidRDefault="002B15C9" w:rsidP="002B15C9" w:rsidR="002B15C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RAJSKI KUTAK d. o. o. 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St-1069/2015-3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B15C9" w:rsidP="002B15C9" w:rsidR="002B15C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B15C9" w:rsidP="002B15C9" w:rsidR="002B15C9" w:rsidRPr="005D578C">
      <w:pPr>
        <w:rPr>
          <w:rFonts w:cs="Times New Roman" w:eastAsia="Times New Roman"/>
          <w:szCs w:val="24"/>
        </w:rPr>
      </w:pPr>
    </w:p>
    <w:p w:rsidRDefault="002B15C9" w:rsidP="002B15C9" w:rsidR="002B15C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C4597">
        <w:rPr>
          <w:rFonts w:cs="Times New Roman" w:eastAsia="Times New Roman"/>
          <w:szCs w:val="24"/>
        </w:rPr>
        <w:t xml:space="preserve">5. travnja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B15C9" w:rsidP="002B15C9" w:rsidR="002B15C9">
      <w:pPr>
        <w:rPr>
          <w:rFonts w:cs="Times New Roman" w:eastAsia="Times New Roman"/>
          <w:szCs w:val="24"/>
        </w:rPr>
      </w:pPr>
    </w:p>
    <w:p w:rsidRDefault="002B15C9" w:rsidP="002B15C9" w:rsidR="002B15C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B15C9" w:rsidP="002B15C9" w:rsidR="002B15C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C030B2">
        <w:rPr>
          <w:rFonts w:cs="Times New Roman" w:eastAsia="Times New Roman"/>
          <w:szCs w:val="24"/>
        </w:rPr>
        <w:t>, v. r.</w:t>
      </w:r>
    </w:p>
    <w:p w:rsidRDefault="002B15C9" w:rsidP="002B15C9" w:rsidR="002B15C9">
      <w:pPr>
        <w:jc w:val="left"/>
        <w:rPr>
          <w:rFonts w:cs="Times New Roman" w:eastAsia="Times New Roman"/>
          <w:szCs w:val="24"/>
        </w:rPr>
      </w:pPr>
    </w:p>
    <w:p w:rsidRDefault="002B15C9" w:rsidP="002B15C9" w:rsidR="002B15C9" w:rsidRPr="005D578C">
      <w:pPr>
        <w:jc w:val="left"/>
        <w:rPr>
          <w:rFonts w:cs="Times New Roman" w:eastAsia="Times New Roman"/>
          <w:szCs w:val="24"/>
        </w:rPr>
      </w:pPr>
    </w:p>
    <w:p w:rsidRDefault="007270FC" w:rsidP="007270FC" w:rsidR="007270FC" w:rsidRPr="007270FC">
      <w:pPr>
        <w:jc w:val="left"/>
        <w:rPr>
          <w:iCs/>
        </w:rPr>
      </w:pPr>
      <w:r w:rsidRPr="007270FC">
        <w:rPr>
          <w:iCs/>
        </w:rPr>
        <w:t>UPUTA O PRAVNOM LIJEKU</w:t>
      </w:r>
    </w:p>
    <w:p w:rsidRDefault="007270FC" w:rsidP="007270FC" w:rsidR="007270FC" w:rsidRPr="007270FC">
      <w:pPr>
        <w:ind w:firstLine="708"/>
        <w:rPr>
          <w:iCs/>
        </w:rPr>
      </w:pPr>
      <w:r w:rsidRPr="007270FC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7270FC" w:rsidP="007270FC" w:rsidR="007270FC" w:rsidRPr="007270FC">
      <w:pPr>
        <w:rPr>
          <w:iCs/>
        </w:rPr>
      </w:pPr>
      <w:r w:rsidRPr="007270FC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2B15C9" w:rsidP="002B15C9" w:rsidR="002B15C9">
      <w:pPr>
        <w:rPr>
          <w:rFonts w:cs="Times New Roman" w:eastAsia="Times New Roman"/>
          <w:szCs w:val="24"/>
        </w:rPr>
      </w:pPr>
    </w:p>
    <w:p w:rsidRDefault="002B15C9" w:rsidP="002B15C9" w:rsidR="002B15C9" w:rsidRPr="005D578C">
      <w:pPr>
        <w:rPr>
          <w:rFonts w:cs="Times New Roman" w:eastAsia="Times New Roman"/>
          <w:szCs w:val="24"/>
        </w:rPr>
      </w:pPr>
    </w:p>
    <w:p w:rsidRDefault="002B15C9" w:rsidP="002B15C9" w:rsidR="002B15C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B15C9" w:rsidP="002B15C9" w:rsidR="002B15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B15C9" w:rsidP="002B15C9" w:rsidR="002B15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RAJSKI KUTAK d. o. o. Pula, Carlijeva 38, </w:t>
      </w:r>
    </w:p>
    <w:p w:rsidRDefault="002B15C9" w:rsidP="002B15C9" w:rsidR="002B15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Anastasia Bondareva, Rusija, 350029 Krasnodar, Ul. Daćnaja 86, i Larisa Bondareva, Rusija 350029 Krasnodar, 1 pr. Nekrasova d. 6,</w:t>
      </w:r>
    </w:p>
    <w:p w:rsidRDefault="002B15C9" w:rsidP="002B15C9" w:rsidR="002B15C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2B15C9" w:rsidP="002B15C9" w:rsidR="002B15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B15C9" w:rsidP="002B15C9" w:rsidR="002B15C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2B15C9" w:rsidP="002B15C9" w:rsidR="002B15C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B15C9" w:rsidP="002B15C9" w:rsidR="002B15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B15C9" w:rsidP="002B15C9" w:rsidR="002B15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B15C9" w:rsidP="002B15C9" w:rsidR="002B15C9"/>
    <w:p w:rsidRDefault="002B15C9" w:rsidP="002B15C9" w:rsidR="002B15C9"/>
    <w:p w:rsidRDefault="002B15C9" w:rsidP="002B15C9" w:rsidR="002B15C9"/>
    <w:p w:rsidRDefault="002B15C9" w:rsidP="002B15C9" w:rsidR="002B15C9"/>
    <w:p w:rsidRDefault="002B15C9" w:rsidP="002B15C9" w:rsidR="002B15C9"/>
    <w:p w:rsidRDefault="002B15C9" w:rsidP="002B15C9" w:rsidR="002B15C9"/>
    <w:p w:rsidRDefault="002B15C9" w:rsidP="002B15C9" w:rsidR="002B15C9"/>
    <w:p w:rsidRDefault="002B15C9" w:rsidP="002B15C9" w:rsidR="002B15C9"/>
    <w:p w:rsidRDefault="002B15C9" w:rsidP="002B15C9" w:rsidR="002B15C9"/>
    <w:p w:rsidRDefault="002B15C9" w:rsidP="002B15C9" w:rsidR="002B15C9"/>
    <w:p w:rsidRDefault="002B15C9" w:rsidP="002B15C9" w:rsidR="002B15C9"/>
    <w:p w:rsidRDefault="004F5027" w:rsidR="004F5027"/>
    <w:sectPr w:rsidSect="0026233F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5C9" w:rsidP="002B15C9" w:rsidR="002B15C9">
      <w:r>
        <w:separator/>
      </w:r>
    </w:p>
  </w:endnote>
  <w:endnote w:id="0" w:type="continuationSeparator">
    <w:p w:rsidRDefault="002B15C9" w:rsidP="002B15C9" w:rsidR="002B1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5C9" w:rsidP="002B15C9" w:rsidR="002B15C9">
      <w:r>
        <w:separator/>
      </w:r>
    </w:p>
  </w:footnote>
  <w:footnote w:id="0" w:type="continuationSeparator">
    <w:p w:rsidRDefault="002B15C9" w:rsidP="002B15C9" w:rsidR="002B1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5C9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030B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St-1069/2015-5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5C9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St-1069/2015-5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69E"/>
    <w:rsid w:val="002B15C9"/>
    <w:rsid w:val="004C4597"/>
    <w:rsid w:val="004F5027"/>
    <w:rsid w:val="005E053B"/>
    <w:rsid w:val="007270FC"/>
    <w:rsid w:val="00B5269E"/>
    <w:rsid w:val="00C030B2"/>
    <w:rsid w:val="00D333D5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15C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15C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B15C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1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15C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1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B15C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3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0B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030B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030B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030B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15C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15C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B15C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1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15C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1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B15C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3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0B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030B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030B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030B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176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St-1069/2015</izvorni_sadrzaj>
    <derivirana_varijabla naziv="DomainObject.Predmet.OznakaBroj_1">St-1069/2015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RAJSKI KUTAK d.o.o. PULA</izvorni_sadrzaj>
    <derivirana_varijabla naziv="DomainObject.Predmet.ProtustrankaFormated_1">  RAJSKI KUTAK d.o.o. PULA</derivirana_varijabla>
  </DomainObject.Predmet.ProtustrankaFormated>
  <DomainObject.Predmet.ProtustrankaFormatedOIB>
    <izvorni_sadrzaj>  RAJSKI KUTAK d.o.o. PULA, OIB 52762322754</izvorni_sadrzaj>
    <derivirana_varijabla naziv="DomainObject.Predmet.ProtustrankaFormatedOIB_1">  RAJSKI KUTAK d.o.o. PULA, OIB 52762322754</derivirana_varijabla>
  </DomainObject.Predmet.ProtustrankaFormatedOIB>
  <DomainObject.Predmet.ProtustrankaFormatedWithAdress>
    <izvorni_sadrzaj> RAJSKI KUTAK d.o.o. PULA, Carlijeva 38, 52100 Pula</izvorni_sadrzaj>
    <derivirana_varijabla naziv="DomainObject.Predmet.ProtustrankaFormatedWithAdress_1"> RAJSKI KUTAK d.o.o. PULA, Carlijeva 38, 52100 Pula</derivirana_varijabla>
  </DomainObject.Predmet.ProtustrankaFormatedWithAdress>
  <DomainObject.Predmet.ProtustrankaFormatedWithAdressOIB>
    <izvorni_sadrzaj> RAJSKI KUTAK d.o.o. PULA, OIB 52762322754, Carlijeva 38, 52100 Pula</izvorni_sadrzaj>
    <derivirana_varijabla naziv="DomainObject.Predmet.ProtustrankaFormatedWithAdressOIB_1"> RAJSKI KUTAK d.o.o. PULA, OIB 52762322754, Carlijeva 38, 52100 Pula</derivirana_varijabla>
  </DomainObject.Predmet.ProtustrankaFormatedWithAdressOIB>
  <DomainObject.Predmet.ProtustrankaWithAdress>
    <izvorni_sadrzaj>RAJSKI KUTAK d.o.o. PULA Carlijeva 38, 52100 Pula</izvorni_sadrzaj>
    <derivirana_varijabla naziv="DomainObject.Predmet.ProtustrankaWithAdress_1">RAJSKI KUTAK d.o.o. PULA Carlijeva 38, 52100 Pula</derivirana_varijabla>
  </DomainObject.Predmet.ProtustrankaWithAdress>
  <DomainObject.Predmet.ProtustrankaWithAdressOIB>
    <izvorni_sadrzaj>RAJSKI KUTAK d.o.o. PULA, OIB 52762322754, Carlijeva 38, 52100 Pula</izvorni_sadrzaj>
    <derivirana_varijabla naziv="DomainObject.Predmet.ProtustrankaWithAdressOIB_1">RAJSKI KUTAK d.o.o. PULA, OIB 52762322754, Carlijeva 38, 52100 Pula</derivirana_varijabla>
  </DomainObject.Predmet.ProtustrankaWithAdressOIB>
  <DomainObject.Predmet.ProtustrankaNazivFormated>
    <izvorni_sadrzaj>RAJSKI KUTAK d.o.o. PULA</izvorni_sadrzaj>
    <derivirana_varijabla naziv="DomainObject.Predmet.ProtustrankaNazivFormated_1">RAJSKI KUTAK d.o.o. PULA</derivirana_varijabla>
  </DomainObject.Predmet.ProtustrankaNazivFormated>
  <DomainObject.Predmet.ProtustrankaNazivFormatedOIB>
    <izvorni_sadrzaj>RAJSKI KUTAK d.o.o. PULA, OIB 52762322754</izvorni_sadrzaj>
    <derivirana_varijabla naziv="DomainObject.Predmet.ProtustrankaNazivFormatedOIB_1">RAJSKI KUTAK d.o.o. PULA, OIB 52762322754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22848.59</izvorni_sadrzaj>
    <derivirana_varijabla naziv="DomainObject.Predmet.TrenutnaVrijednost_1">22848.59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RAJSKI KUTAK d.o.o. PULA</item>
    </izvorni_sadrzaj>
    <derivirana_varijabla naziv="DomainObject.Predmet.ProtuStrankaListFormated_1">
      <item>RAJSKI KUTAK d.o.o. PULA</item>
    </derivirana_varijabla>
  </DomainObject.Predmet.ProtuStrankaListFormated>
  <DomainObject.Predmet.ProtuStrankaListFormatedOIB>
    <izvorni_sadrzaj>
      <item>RAJSKI KUTAK d.o.o. PULA, OIB 52762322754</item>
    </izvorni_sadrzaj>
    <derivirana_varijabla naziv="DomainObject.Predmet.ProtuStrankaListFormatedOIB_1">
      <item>RAJSKI KUTAK d.o.o. PULA, OIB 52762322754</item>
    </derivirana_varijabla>
  </DomainObject.Predmet.ProtuStrankaListFormatedOIB>
  <DomainObject.Predmet.ProtuStrankaListFormatedWithAdress>
    <izvorni_sadrzaj>
      <item>RAJSKI KUTAK d.o.o. PULA, Carlijeva 38, 52100 Pula</item>
    </izvorni_sadrzaj>
    <derivirana_varijabla naziv="DomainObject.Predmet.ProtuStrankaListFormatedWithAdress_1">
      <item>RAJSKI KUTAK d.o.o. PULA, Carlijeva 38, 52100 Pula</item>
    </derivirana_varijabla>
  </DomainObject.Predmet.ProtuStrankaListFormatedWithAdress>
  <DomainObject.Predmet.ProtuStrankaListFormatedWithAdressOIB>
    <izvorni_sadrzaj>
      <item>RAJSKI KUTAK d.o.o. PULA, OIB 52762322754, Carlijeva 38, 52100 Pula</item>
    </izvorni_sadrzaj>
    <derivirana_varijabla naziv="DomainObject.Predmet.ProtuStrankaListFormatedWithAdressOIB_1">
      <item>RAJSKI KUTAK d.o.o. PULA, OIB 52762322754, Carlijeva 38, 52100 Pula</item>
    </derivirana_varijabla>
  </DomainObject.Predmet.ProtuStrankaListFormatedWithAdressOIB>
  <DomainObject.Predmet.ProtuStrankaListNazivFormated>
    <izvorni_sadrzaj>
      <item>RAJSKI KUTAK d.o.o. PULA</item>
    </izvorni_sadrzaj>
    <derivirana_varijabla naziv="DomainObject.Predmet.ProtuStrankaListNazivFormated_1">
      <item>RAJSKI KUTAK d.o.o. PULA</item>
    </derivirana_varijabla>
  </DomainObject.Predmet.ProtuStrankaListNazivFormated>
  <DomainObject.Predmet.ProtuStrankaListNazivFormatedOIB>
    <izvorni_sadrzaj>
      <item>RAJSKI KUTAK d.o.o. PULA, OIB 52762322754</item>
    </izvorni_sadrzaj>
    <derivirana_varijabla naziv="DomainObject.Predmet.ProtuStrankaListNazivFormatedOIB_1">
      <item>RAJSKI KUTAK d.o.o. PULA, OIB 52762322754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RAJSKI KUTAK d.o.o. PULA</izvorni_sadrzaj>
    <derivirana_varijabla naziv="DomainObject.Predmet.ProtustrankaIDrugi_1">RAJSKI KUTAK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RAJSKI KUTAK d.o.o. PULA, OIB 52762322754, Carlijeva 38, 52100 Pula</izvorni_sadrzaj>
    <derivirana_varijabla naziv="DomainObject.Predmet.ProtustrankaIDrugiAdressOIB_1">RAJSKI KUTAK d.o.o. PULA, OIB 52762322754, Carlijeva 38,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RAJSKI KUTAK d.o.o. PULA</item>
    </izvorni_sadrzaj>
    <derivirana_varijabla naziv="DomainObject.Predmet.SudioniciListNaziv_1">
      <item>FINANCIJSKA AGENCIJA, RC RIJEKA, PODRUŽNICA PULA, PULA</item>
      <item>RAJSKI KUTAK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RAJSKI KUTAK d.o.o. PULA, OIB 52762322754, Carlijeva 38,52100 Pula</item>
    </izvorni_sadrzaj>
    <derivirana_varijabla naziv="DomainObject.Predmet.SudioniciListAdressOIB_1">
      <item>FINANCIJSKA AGENCIJA, RC RIJEKA, PODRUŽNICA PULA, PULA, OIB 85821130368, Ulica grada Vukovara 70,Zagreb</item>
      <item>RAJSKI KUTAK d.o.o. PULA, OIB 52762322754, Carlijeva 38,52100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52762322754</item>
    </izvorni_sadrzaj>
    <derivirana_varijabla naziv="DomainObject.Predmet.SudioniciListNazivOIB_1">
      <item>, OIB 85821130368</item>
      <item>, OIB 52762322754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3116</properties:Characters>
  <properties:Lines>88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2016-03-23T07:38:00Z</dcterms:created>
  <dc:creator>Mihaela Kaligari</dc:creator>
  <dc:description/>
  <cp:keywords/>
  <cp:lastModifiedBy>Jasmina Matika</cp:lastModifiedBy>
  <cp:lastPrinted>2016-04-05T06:00:00Z</cp:lastPrinted>
  <dcterms:modified xmlns:xsi="http://www.w3.org/2001/XMLSchema-instance" xsi:type="dcterms:W3CDTF">2016-04-05T10:55:00Z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