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edc3" w14:paraId="0bcedc3" w:rsidRDefault="00EF3B3F" w:rsidP="00EF3B3F" w:rsidR="00EF3B3F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B3F" w:rsidP="00EF3B3F" w:rsidR="00EF3B3F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F3B3F" w:rsidP="00EF3B3F" w:rsidR="00EF3B3F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F3B3F" w:rsidP="00EF3B3F" w:rsidR="00EF3B3F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F3B3F" w:rsidP="00EF3B3F" w:rsidR="00EF3B3F">
      <w:pPr>
        <w:spacing w:after="0"/>
        <w:rPr>
          <w:rFonts w:eastAsia="Calibri"/>
        </w:rPr>
      </w:pPr>
    </w:p>
    <w:p w:rsidRDefault="00EF3B3F" w:rsidP="00EF3B3F" w:rsidR="00EF3B3F">
      <w:pPr>
        <w:spacing w:after="0"/>
        <w:rPr>
          <w:rFonts w:eastAsia="Times New Roman"/>
          <w:lang w:eastAsia="hr-HR"/>
        </w:rPr>
      </w:pPr>
    </w:p>
    <w:p w:rsidRDefault="00EF3B3F" w:rsidP="00EF3B3F" w:rsidR="00EF3B3F">
      <w:pPr>
        <w:spacing w:after="0"/>
        <w:jc w:val="center"/>
      </w:pPr>
      <w:r>
        <w:t>U  I M E  R E P U B L I K E  H R V A T S K E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center"/>
      </w:pPr>
      <w:r>
        <w:t>R J E Š E NJ E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INTERUS d.o.o., Čakovec, A. </w:t>
      </w:r>
      <w:proofErr w:type="spellStart"/>
      <w:r>
        <w:t>Schulteissa</w:t>
      </w:r>
      <w:proofErr w:type="spellEnd"/>
      <w:r>
        <w:t xml:space="preserve"> 19, OIB: 61545691276, dana 4. veljače 2016. </w:t>
      </w:r>
    </w:p>
    <w:p w:rsidRDefault="00EF3B3F" w:rsidP="00EF3B3F" w:rsidR="00EF3B3F">
      <w:pPr>
        <w:spacing w:after="0"/>
        <w:jc w:val="both"/>
      </w:pPr>
    </w:p>
    <w:p w:rsidRDefault="00EF3B3F" w:rsidP="00EF3B3F" w:rsidR="00EF3B3F">
      <w:pPr>
        <w:spacing w:after="0"/>
        <w:jc w:val="center"/>
      </w:pPr>
      <w:r>
        <w:t>r i j e š i o  j e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ind w:firstLine="708"/>
        <w:jc w:val="both"/>
      </w:pPr>
      <w:r>
        <w:t xml:space="preserve">I/ Otvara se stečajni postupak nad stečajnim dužnikom INTERUS d.o.o., Čakovec, A. </w:t>
      </w:r>
      <w:proofErr w:type="spellStart"/>
      <w:r>
        <w:t>Schulteissa</w:t>
      </w:r>
      <w:proofErr w:type="spellEnd"/>
      <w:r>
        <w:t xml:space="preserve"> 19, OIB: 61545691276, s danom 4. veljače 2016. u 15,00 sati.</w:t>
      </w:r>
    </w:p>
    <w:p w:rsidRDefault="00EF3B3F" w:rsidP="00EF3B3F" w:rsidR="00EF3B3F">
      <w:pPr>
        <w:spacing w:after="0"/>
        <w:jc w:val="both"/>
      </w:pPr>
    </w:p>
    <w:p w:rsidRDefault="00EF3B3F" w:rsidP="00EF3B3F" w:rsidR="00EF3B3F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INTERUS d.o.o., Čakovec, A. </w:t>
      </w:r>
      <w:proofErr w:type="spellStart"/>
      <w:r>
        <w:t>Schulteissa</w:t>
      </w:r>
      <w:proofErr w:type="spellEnd"/>
      <w:r>
        <w:t xml:space="preserve"> 19, OIB: 61545691276.</w:t>
      </w:r>
    </w:p>
    <w:p w:rsidRDefault="00EF3B3F" w:rsidP="00EF3B3F" w:rsidR="00EF3B3F">
      <w:pPr>
        <w:spacing w:after="0"/>
        <w:jc w:val="both"/>
      </w:pPr>
    </w:p>
    <w:p w:rsidRDefault="00EF3B3F" w:rsidP="00EF3B3F" w:rsidR="00EF3B3F">
      <w:pPr>
        <w:spacing w:after="0"/>
        <w:ind w:firstLine="708"/>
        <w:jc w:val="both"/>
      </w:pPr>
      <w:r>
        <w:t xml:space="preserve">III/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10, OIB: 96068307857.</w:t>
      </w:r>
    </w:p>
    <w:p w:rsidRDefault="00EF3B3F" w:rsidP="00EF3B3F" w:rsidR="00EF3B3F">
      <w:pPr>
        <w:spacing w:after="0"/>
        <w:jc w:val="both"/>
        <w:rPr>
          <w:color w:val="FF0000"/>
        </w:rPr>
      </w:pPr>
    </w:p>
    <w:p w:rsidRDefault="00EF3B3F" w:rsidP="00EF3B3F" w:rsidR="00EF3B3F">
      <w:pPr>
        <w:spacing w:after="0"/>
        <w:ind w:firstLine="708"/>
        <w:jc w:val="both"/>
      </w:pPr>
      <w:r>
        <w:t>IV/ Ovo rješenje objavit će se na e-oglasnoj ploči suda.</w:t>
      </w:r>
    </w:p>
    <w:p w:rsidRDefault="00EF3B3F" w:rsidP="00EF3B3F" w:rsidR="00EF3B3F">
      <w:pPr>
        <w:spacing w:after="0"/>
        <w:jc w:val="both"/>
      </w:pPr>
    </w:p>
    <w:p w:rsidRDefault="00EF3B3F" w:rsidP="00EF3B3F" w:rsidR="00EF3B3F">
      <w:pPr>
        <w:spacing w:after="0"/>
        <w:ind w:firstLine="708"/>
        <w:jc w:val="both"/>
      </w:pPr>
      <w:r>
        <w:t xml:space="preserve">V/ Po pravomoćnosti ovoga rješenja stečajni dužnik INTERUS d.o.o., Čakovec, A. </w:t>
      </w:r>
      <w:proofErr w:type="spellStart"/>
      <w:r>
        <w:t>Schulteissa</w:t>
      </w:r>
      <w:proofErr w:type="spellEnd"/>
      <w:r>
        <w:t xml:space="preserve"> 19, OIB: 61545691276, biti će brisan iz sudskog registra.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center"/>
      </w:pPr>
      <w:r>
        <w:t>Obrazloženje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  <w:jc w:val="center"/>
      </w:pPr>
      <w:r>
        <w:t>U Varaždinu, 4. veljače 2016.</w:t>
      </w:r>
    </w:p>
    <w:p w:rsidRDefault="00EF3B3F" w:rsidP="00EF3B3F" w:rsidR="00EF3B3F">
      <w:pPr>
        <w:spacing w:after="0"/>
        <w:jc w:val="center"/>
      </w:pPr>
    </w:p>
    <w:p w:rsidRDefault="00EF3B3F" w:rsidP="00EF3B3F" w:rsidR="00EF3B3F">
      <w:pPr>
        <w:spacing w:after="0"/>
        <w:jc w:val="center"/>
      </w:pPr>
    </w:p>
    <w:p w:rsidRDefault="00EF3B3F" w:rsidP="00EF3B3F" w:rsidR="00EF3B3F">
      <w:pPr>
        <w:spacing w:after="0"/>
        <w:ind w:left="4956"/>
        <w:jc w:val="center"/>
      </w:pPr>
      <w:r>
        <w:t>Sutkinja</w:t>
      </w:r>
    </w:p>
    <w:p w:rsidRDefault="00EF3B3F" w:rsidP="00EF3B3F" w:rsidR="00EF3B3F">
      <w:pPr>
        <w:spacing w:after="0"/>
        <w:ind w:left="4956"/>
        <w:jc w:val="center"/>
      </w:pPr>
    </w:p>
    <w:p w:rsidRDefault="00EF3B3F" w:rsidP="00EF3B3F" w:rsidR="00EF3B3F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EF3B3F" w:rsidP="00EF3B3F" w:rsidR="00EF3B3F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F3B3F" w:rsidP="00EF3B3F" w:rsidR="00EF3B3F">
      <w:pPr>
        <w:spacing w:after="0"/>
      </w:pPr>
      <w:r>
        <w:t xml:space="preserve">                                               </w:t>
      </w:r>
    </w:p>
    <w:p w:rsidRDefault="00EF3B3F" w:rsidP="00EF3B3F" w:rsidR="00EF3B3F">
      <w:pPr>
        <w:spacing w:after="0"/>
      </w:pPr>
      <w:r>
        <w:tab/>
        <w:t xml:space="preserve">UPUTA O PRAVNOM LIJEKU: </w:t>
      </w:r>
    </w:p>
    <w:p w:rsidRDefault="00EF3B3F" w:rsidP="00EF3B3F" w:rsidR="00EF3B3F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F3B3F" w:rsidP="00EF3B3F" w:rsidR="00EF3B3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</w:pPr>
    </w:p>
    <w:p w:rsidRDefault="00EF3B3F" w:rsidP="00EF3B3F" w:rsidR="00EF3B3F">
      <w:pPr>
        <w:spacing w:after="0"/>
      </w:pPr>
      <w:r>
        <w:t>DNA:</w:t>
      </w:r>
    </w:p>
    <w:p w:rsidRDefault="00EF3B3F" w:rsidP="00EF3B3F" w:rsidR="00EF3B3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F3B3F" w:rsidP="00EF3B3F" w:rsidR="00EF3B3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F3B3F" w:rsidP="00EF3B3F" w:rsidR="00EF3B3F">
      <w:pPr>
        <w:numPr>
          <w:ilvl w:val="0"/>
          <w:numId w:val="47"/>
        </w:numPr>
        <w:spacing w:after="0"/>
        <w:jc w:val="both"/>
      </w:pPr>
      <w:r>
        <w:t xml:space="preserve">Dužnik INTERUS d.o.o., Čakovec, A. </w:t>
      </w:r>
      <w:proofErr w:type="spellStart"/>
      <w:r>
        <w:t>Schulteissa</w:t>
      </w:r>
      <w:proofErr w:type="spellEnd"/>
      <w:r>
        <w:t xml:space="preserve"> 19</w:t>
      </w:r>
    </w:p>
    <w:p w:rsidRDefault="00EF3B3F" w:rsidP="00EF3B3F" w:rsidR="00EF3B3F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Baevskiy</w:t>
      </w:r>
      <w:proofErr w:type="spellEnd"/>
      <w:r>
        <w:t xml:space="preserve">, Rusija, Moskva, </w:t>
      </w:r>
      <w:proofErr w:type="spellStart"/>
      <w:r>
        <w:t>Bolotnikovskaja</w:t>
      </w:r>
      <w:proofErr w:type="spellEnd"/>
      <w:r>
        <w:t xml:space="preserve"> 3/8/109</w:t>
      </w:r>
    </w:p>
    <w:p w:rsidRDefault="00EF3B3F" w:rsidP="00EF3B3F" w:rsidR="00EF3B3F">
      <w:pPr>
        <w:numPr>
          <w:ilvl w:val="0"/>
          <w:numId w:val="47"/>
        </w:numPr>
        <w:spacing w:after="0"/>
      </w:pPr>
      <w:r>
        <w:t>Sudski registar ovog suda</w:t>
      </w:r>
    </w:p>
    <w:p w:rsidRDefault="00EF3B3F" w:rsidP="00EF3B3F" w:rsidR="00EF3B3F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EF3B3F" w:rsidP="00EF3B3F" w:rsidR="00EF3B3F">
      <w:pPr>
        <w:numPr>
          <w:ilvl w:val="0"/>
          <w:numId w:val="47"/>
        </w:numPr>
        <w:spacing w:after="0"/>
      </w:pPr>
      <w:r>
        <w:t xml:space="preserve">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</w:t>
      </w:r>
    </w:p>
    <w:p w:rsidRDefault="00EF3B3F" w:rsidP="00EF3B3F" w:rsidR="00EF3B3F">
      <w:pPr>
        <w:numPr>
          <w:ilvl w:val="0"/>
          <w:numId w:val="47"/>
        </w:numPr>
        <w:spacing w:after="0"/>
      </w:pPr>
      <w:r>
        <w:t>E-oglasna ploča suda</w:t>
      </w:r>
    </w:p>
    <w:p w:rsidRDefault="00EF3B3F" w:rsidP="00EF3B3F" w:rsidR="00EF3B3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EF3B3F" w:rsidP="00EF3B3F" w:rsidR="00EF3B3F"/>
    <w:p w:rsidRDefault="00AE649C" w:rsidP="00EF3B3F" w:rsidR="00AE649C" w:rsidRPr="00B76F3C">
      <w:pPr>
        <w:pStyle w:val="Naslov3"/>
        <w:numPr>
          <w:ilvl w:val="0"/>
          <w:numId w:val="0"/>
        </w:numPr>
      </w:pPr>
    </w:p>
    <w:p w:rsidRDefault="00EF3B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EF3B3F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B3F" w:rsidP="00EF3B3F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St-1006/15-4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B3F" w:rsidR="00EF3B3F">
    <w:pPr>
      <w:pStyle w:val="Zaglavlje"/>
    </w:pPr>
    <w:r>
      <w:t>Poslovni broj: 2 St-1006/15-4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B3F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1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St-1006/2015-4</izvorni_sadrzaj>
    <derivirana_varijabla naziv="DomainObject.Oznaka_1">St-1006/2015-4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INTERUS društvo s ograničenom odgovornošću za trgovinu, usluge i organizaciju proizvodnje</izvorni_sadrzaj>
    <derivirana_varijabla naziv="DomainObject.Predmet.ProtustrankaFormated_1">  INTERUS društvo s ograničenom odgovornošću za trgovinu, usluge i organizaciju proizvodnje</derivirana_varijabla>
  </DomainObject.Predmet.ProtustrankaFormated>
  <DomainObject.Predmet.ProtustrankaFormatedOIB>
    <izvorni_sadrzaj>  INTERUS društvo s ograničenom odgovornošću za trgovinu, usluge i organizaciju proizvodnje, OIB 61545691276</izvorni_sadrzaj>
    <derivirana_varijabla naziv="DomainObject.Predmet.ProtustrankaFormatedOIB_1">  INTERUS društvo s ograničenom odgovornošću za trgovinu, usluge i organizaciju proizvodnje, OIB 61545691276</derivirana_varijabla>
  </DomainObject.Predmet.ProtustrankaFormatedOIB>
  <DomainObject.Predmet.ProtustrankaFormatedWithAdress>
    <izvorni_sadrzaj> INTERUS društvo s ograničenom odgovornošću za trgovinu, usluge i organizaciju proizvodnje, A.Schulteissa 19, 40000 Čakovec</izvorni_sadrzaj>
    <derivirana_varijabla naziv="DomainObject.Predmet.ProtustrankaFormatedWithAdress_1"> INTERUS društvo s ograničenom odgovornošću za trgovinu, usluge i organizaciju proizvodnje, A.Schulteissa 19, 40000 Čakovec</derivirana_varijabla>
  </DomainObject.Predmet.ProtustrankaFormatedWithAdress>
  <DomainObject.Predmet.ProtustrankaFormatedWithAdressOIB>
    <izvorni_sadrzaj> INTERUS društvo s ograničenom odgovornošću za trgovinu, usluge i organizaciju proizvodnje, OIB 61545691276, A.Schulteissa 19, 40000 Čakovec</izvorni_sadrzaj>
    <derivirana_varijabla naziv="DomainObject.Predmet.ProtustrankaFormatedWithAdressOIB_1"> INTERUS društvo s ograničenom odgovornošću za trgovinu, usluge i organizaciju proizvodnje, OIB 61545691276, A.Schulteissa 19, 40000 Čakovec</derivirana_varijabla>
  </DomainObject.Predmet.ProtustrankaFormatedWithAdressOIB>
  <DomainObject.Predmet.ProtustrankaWithAdress>
    <izvorni_sadrzaj>INTERUS društvo s ograničenom odgovornošću za trgovinu, usluge i organizaciju proizvodnje A.Schulteissa 19, 40000 Čakovec</izvorni_sadrzaj>
    <derivirana_varijabla naziv="DomainObject.Predmet.ProtustrankaWithAdress_1">INTERUS društvo s ograničenom odgovornošću za trgovinu, usluge i organizaciju proizvodnje A.Schulteissa 19, 40000 Čakovec</derivirana_varijabla>
  </DomainObject.Predmet.ProtustrankaWithAdress>
  <DomainObject.Predmet.ProtustrankaWithAdressOIB>
    <izvorni_sadrzaj>INTERUS društvo s ograničenom odgovornošću za trgovinu, usluge i organizaciju proizvodnje, OIB 61545691276, A.Schulteissa 19, 40000 Čakovec</izvorni_sadrzaj>
    <derivirana_varijabla naziv="DomainObject.Predmet.ProtustrankaWithAdressOIB_1">INTERUS društvo s ograničenom odgovornošću za trgovinu, usluge i organizaciju proizvodnje, OIB 61545691276, A.Schulteissa 19, 40000 Čakovec</derivirana_varijabla>
  </DomainObject.Predmet.ProtustrankaWithAdressOIB>
  <DomainObject.Predmet.ProtustrankaNazivFormated>
    <izvorni_sadrzaj>INTERUS društvo s ograničenom odgovornošću za trgovinu, usluge i organizaciju proizvodnje</izvorni_sadrzaj>
    <derivirana_varijabla naziv="DomainObject.Predmet.ProtustrankaNazivFormated_1">INTERUS društvo s ograničenom odgovornošću za trgovinu, usluge i organizaciju proizvodnje</derivirana_varijabla>
  </DomainObject.Predmet.ProtustrankaNazivFormated>
  <DomainObject.Predmet.ProtustrankaNazivFormatedOIB>
    <izvorni_sadrzaj>INTERUS društvo s ograničenom odgovornošću za trgovinu, usluge i organizaciju proizvodnje, OIB 61545691276</izvorni_sadrzaj>
    <derivirana_varijabla naziv="DomainObject.Predmet.ProtustrankaNazivFormatedOIB_1">INTERUS društvo s ograničenom odgovornošću za trgovinu, usluge i organizaciju proizvodnje, OIB 61545691276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41042.08</izvorni_sadrzaj>
    <derivirana_varijabla naziv="DomainObject.Predmet.TrenutnaVrijednost_1">41042.08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INTERUS društvo s ograničenom odgovornošću za trgovinu, usluge i organizaciju proizvodnje</item>
    </izvorni_sadrzaj>
    <derivirana_varijabla naziv="DomainObject.Predmet.ProtuStrankaListFormated_1">
      <item>INTERUS društvo s ograničenom odgovornošću za trgovinu, usluge i organizaciju proizvodnje</item>
    </derivirana_varijabla>
  </DomainObject.Predmet.ProtuStrankaListFormated>
  <DomainObject.Predmet.ProtuStrankaListFormatedOIB>
    <izvorni_sadrzaj>
      <item>INTERUS društvo s ograničenom odgovornošću za trgovinu, usluge i organizaciju proizvodnje, OIB 61545691276</item>
    </izvorni_sadrzaj>
    <derivirana_varijabla naziv="DomainObject.Predmet.ProtuStrankaListFormatedOIB_1">
      <item>INTERUS društvo s ograničenom odgovornošću za trgovinu, usluge i organizaciju proizvodnje, OIB 61545691276</item>
    </derivirana_varijabla>
  </DomainObject.Predmet.ProtuStrankaListFormatedOIB>
  <DomainObject.Predmet.ProtuStrankaListFormatedWithAdress>
    <izvorni_sadrzaj>
      <item>INTERUS društvo s ograničenom odgovornošću za trgovinu, usluge i organizaciju proizvodnje, A.Schulteissa 19, 40000 Čakovec</item>
    </izvorni_sadrzaj>
    <derivirana_varijabla naziv="DomainObject.Predmet.ProtuStrankaListFormatedWithAdress_1">
      <item>INTERUS društvo s ograničenom odgovornošću za trgovinu, usluge i organizaciju proizvodnje, A.Schulteissa 19, 40000 Čakovec</item>
    </derivirana_varijabla>
  </DomainObject.Predmet.ProtuStrankaListFormatedWithAdress>
  <DomainObject.Predmet.ProtuStrankaListFormatedWithAdressOIB>
    <izvorni_sadrzaj>
      <item>INTERUS društvo s ograničenom odgovornošću za trgovinu, usluge i organizaciju proizvodnje, OIB 61545691276, A.Schulteissa 19, 40000 Čakovec</item>
    </izvorni_sadrzaj>
    <derivirana_varijabla naziv="DomainObject.Predmet.ProtuStrankaListFormatedWithAdressOIB_1">
      <item>INTERUS društvo s ograničenom odgovornošću za trgovinu, usluge i organizaciju proizvodnje, OIB 61545691276, A.Schulteissa 19, 40000 Čakovec</item>
    </derivirana_varijabla>
  </DomainObject.Predmet.ProtuStrankaListFormatedWithAdressOIB>
  <DomainObject.Predmet.ProtuStrankaListNazivFormated>
    <izvorni_sadrzaj>
      <item>INTERUS društvo s ograničenom odgovornošću za trgovinu, usluge i organizaciju proizvodnje</item>
    </izvorni_sadrzaj>
    <derivirana_varijabla naziv="DomainObject.Predmet.ProtuStrankaListNazivFormated_1">
      <item>INTERUS društvo s ograničenom odgovornošću za trgovinu, usluge i organizaciju proizvodnje</item>
    </derivirana_varijabla>
  </DomainObject.Predmet.ProtuStrankaListNazivFormated>
  <DomainObject.Predmet.ProtuStrankaListNazivFormatedOIB>
    <izvorni_sadrzaj>
      <item>INTERUS društvo s ograničenom odgovornošću za trgovinu, usluge i organizaciju proizvodnje, OIB 61545691276</item>
    </izvorni_sadrzaj>
    <derivirana_varijabla naziv="DomainObject.Predmet.ProtuStrankaListNazivFormatedOIB_1">
      <item>INTERUS društvo s ograničenom odgovornošću za trgovinu, usluge i organizaciju proizvodnje, OIB 61545691276</item>
    </derivirana_varijabla>
  </DomainObject.Predmet.ProtuStrankaListNazivFormatedOIB>
  <DomainObject.Predmet.OstaliListFormated>
    <izvorni_sadrzaj>
      <item>Sudski registar ,Trgovački sud u Varaždinu</item>
    </izvorni_sadrzaj>
    <derivirana_varijabla naziv="DomainObject.Predmet.OstaliListFormated_1">
      <item>Sudski registar ,Trgovački sud u Varaždinu</item>
    </derivirana_varijabla>
  </DomainObject.Predmet.OstaliListFormated>
  <DomainObject.Predmet.OstaliListFormatedOIB>
    <izvorni_sadrzaj>
      <item>Sudski registar ,Trgovački sud u Varaždinu</item>
    </izvorni_sadrzaj>
    <derivirana_varijabla naziv="DomainObject.Predmet.OstaliListFormatedOIB_1">
      <item>Sudski registar ,Trgovački sud u Varaždinu</item>
    </derivirana_varijabla>
  </DomainObject.Predmet.OstaliListFormatedOIB>
  <DomainObject.Predmet.OstaliListFormatedWithAdress>
    <izvorni_sadrzaj>
      <item>Sudski registar ,Trgovački sud u Varaždinu</item>
    </izvorni_sadrzaj>
    <derivirana_varijabla naziv="DomainObject.Predmet.OstaliListFormatedWithAdress_1">
      <item>Sudski registar ,Trgovački sud u Varaždinu</item>
    </derivirana_varijabla>
  </DomainObject.Predmet.OstaliListFormatedWithAdress>
  <DomainObject.Predmet.OstaliListFormatedWithAdressOIB>
    <izvorni_sadrzaj>
      <item>Sudski registar ,Trgovački sud u Varaždinu</item>
    </izvorni_sadrzaj>
    <derivirana_varijabla naziv="DomainObject.Predmet.OstaliListFormatedWithAdressOIB_1">
      <item>Sudski registar ,Trgovački sud u Varaždinu</item>
    </derivirana_varijabla>
  </DomainObject.Predmet.OstaliListFormatedWithAdressOIB>
  <DomainObject.Predmet.OstaliListNazivFormated>
    <izvorni_sadrzaj>
      <item>Sudski registar ,Trgovački sud u Varaždinu</item>
    </izvorni_sadrzaj>
    <derivirana_varijabla naziv="DomainObject.Predmet.OstaliListNazivFormated_1">
      <item>Sudski registar ,Trgovački sud u Varaždinu</item>
    </derivirana_varijabla>
  </DomainObject.Predmet.OstaliListNazivFormated>
  <DomainObject.Predmet.OstaliListNazivFormatedOIB>
    <izvorni_sadrzaj>
      <item>Sudski registar ,Trgovački sud u Varaždinu</item>
    </izvorni_sadrzaj>
    <derivirana_varijabla naziv="DomainObject.Predmet.OstaliListNazivFormatedOIB_1">
      <item>Sudski registar ,Trgovački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St-1006/2015-4</izvorni_sadrzaj>
    <derivirana_varijabla naziv="DomainObject.PoslovniBrojDokumenta_1">St-1006/2015-4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INTERUS društvo s ograničenom odgovornošću za trgovinu, usluge i organizaciju proizvodnje</izvorni_sadrzaj>
    <derivirana_varijabla naziv="DomainObject.Predmet.ProtustrankaIDrugi_1">INTERUS društvo s ograničenom odgovornošću za trgovinu, usluge i organizaciju proizvodnje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INTERUS društvo s ograničenom odgovornošću za trgovinu, usluge i organizaciju proizvodnje, OIB 61545691276, A.Schulteissa 19, 40000 Čakovec</izvorni_sadrzaj>
    <derivirana_varijabla naziv="DomainObject.Predmet.ProtustrankaIDrugiAdressOIB_1">INTERUS društvo s ograničenom odgovornošću za trgovinu, usluge i organizaciju proizvodnje, OIB 61545691276, A.Schulteissa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INTERUS društvo s ograničenom odgovornošću za trgovinu, usluge i organizaciju proizvodnje</item>
      <item>Sudski registar ,Trgovački sud u Varaždinu</item>
    </izvorni_sadrzaj>
    <derivirana_varijabla naziv="DomainObject.Predmet.SudioniciListNaziv_1">
      <item>Financijska agencija</item>
      <item>INTERUS društvo s ograničenom odgovornošću za trgovinu, usluge i organizaciju proizvodnje</item>
      <item>Sudski registar ,Trgovački sud u Varaždinu</item>
    </derivirana_varijabla>
  </DomainObject.Predmet.SudioniciListNaziv>
  <DomainObject.Predmet.SudioniciListAdressOIB>
    <izvorni_sadrzaj>
      <item>Financijska agencija, OIB 85821130368, A. Cesarca 2,42000 Varaždin</item>
      <item>INTERUS društvo s ograničenom odgovornošću za trgovinu, usluge i organizaciju proizvodnje, OIB 61545691276, A.Schulteissa 19,40000 Čakovec</item>
      <item>Sudski registar ,Trgovački sud u Varaždinu</item>
    </izvorni_sadrzaj>
    <derivirana_varijabla naziv="DomainObject.Predmet.SudioniciListAdressOIB_1">
      <item>Financijska agencija, OIB 85821130368, A. Cesarca 2,42000 Varaždin</item>
      <item>INTERUS društvo s ograničenom odgovornošću za trgovinu, usluge i organizaciju proizvodnje, OIB 61545691276, A.Schulteissa 19,40000 Čakovec</item>
      <item>Sudski registar ,Trgovački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3327C-4DE0-4DD5-80B5-5A2B0A652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2811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2016-02-03T13:18:00Z</cp:lastPrinted>
  <dcterms:modified xmlns:xsi="http://www.w3.org/2001/XMLSchema-instance" xsi:type="dcterms:W3CDTF">2016-02-03T13:18:00Z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