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1542" w14:paraId="e831542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E13A7">
        <w:t>45</w:t>
      </w:r>
      <w:r w:rsidR="002A1CE2">
        <w:t>56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2A1CE2">
        <w:rPr>
          <w:rFonts w:eastAsia="Calibri"/>
          <w:lang w:eastAsia="en-US"/>
        </w:rPr>
        <w:t>SUPER PIZZA d.o.o., Sesvete, Zelengajska 11a, OB: 11460953887</w:t>
      </w:r>
      <w:r w:rsidR="00505C81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AE13A7">
        <w:t>20</w:t>
      </w:r>
      <w:r w:rsidR="00801CCA">
        <w:t>. ožujka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AE13A7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2A1CE2">
        <w:rPr>
          <w:rFonts w:eastAsia="Calibri"/>
          <w:lang w:eastAsia="en-US"/>
        </w:rPr>
        <w:t>SUPER PIZZA d.o.o., Sesvete, Zelengajska 11a, OB: 11460953887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AE13A7">
        <w:t>20</w:t>
      </w:r>
      <w:r w:rsidR="00801CCA">
        <w:t>. ožujka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C95C6C">
        <w:t>14,</w:t>
      </w:r>
      <w:r w:rsidR="00AE13A7">
        <w:t>3</w:t>
      </w:r>
      <w:r w:rsidR="002A1CE2">
        <w:t>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2A1CE2">
        <w:t>Snježana Drenški, Samobor, Sunčani put 8, OIB: 91456479037.</w:t>
      </w:r>
    </w:p>
    <w:p w:rsidRDefault="00060133" w:rsidP="00060133" w:rsidR="00060133" w:rsidRPr="00AF1EFD">
      <w:pPr>
        <w:ind w:left="708"/>
        <w:jc w:val="both"/>
      </w:pPr>
    </w:p>
    <w:p w:rsidRDefault="00060133" w:rsidP="00AE13A7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2A1CE2">
        <w:rPr>
          <w:rFonts w:eastAsia="Calibri"/>
          <w:lang w:eastAsia="en-US"/>
        </w:rPr>
        <w:t>SUPER PIZZA d.o.o., Sesvete, Zelengajska 11a, OB: 11460953887</w:t>
      </w:r>
      <w:r w:rsidR="00AE13A7" w:rsidRPr="00AE13A7">
        <w:rPr>
          <w:rFonts w:eastAsia="Calibri"/>
          <w:lang w:eastAsia="en-US"/>
        </w:rPr>
        <w:t>,</w:t>
      </w:r>
      <w:r w:rsidR="00C241E6">
        <w:rPr>
          <w:rFonts w:eastAsia="Calibri"/>
          <w:lang w:eastAsia="en-US"/>
        </w:rPr>
        <w:t xml:space="preserve"> sa danom </w:t>
      </w:r>
      <w:r w:rsidR="00AE13A7">
        <w:rPr>
          <w:rFonts w:eastAsia="Calibri"/>
          <w:lang w:eastAsia="en-US"/>
        </w:rPr>
        <w:t>20</w:t>
      </w:r>
      <w:r w:rsidR="00801CCA">
        <w:rPr>
          <w:rFonts w:eastAsia="Calibri"/>
          <w:lang w:eastAsia="en-US"/>
        </w:rPr>
        <w:t>. ožujka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E13A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2A1CE2">
        <w:rPr>
          <w:rFonts w:eastAsia="Calibri"/>
          <w:lang w:eastAsia="en-US"/>
        </w:rPr>
        <w:t>SUPER PIZZA d.o.o., Sesvete, Zelengajska 11a, OB: 11460953887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2A1CE2">
        <w:rPr>
          <w:rFonts w:eastAsia="Calibri"/>
          <w:lang w:eastAsia="en-US"/>
        </w:rPr>
        <w:t>SUPER PIZZA d.o.o., Sesvete, Zelengajska 11a, OB: 11460953887</w:t>
      </w:r>
      <w:r w:rsidR="00631A90">
        <w:t xml:space="preserve">, dana </w:t>
      </w:r>
      <w:r w:rsidR="00801CCA">
        <w:t>2</w:t>
      </w:r>
      <w:r w:rsidR="002A1CE2">
        <w:t>5</w:t>
      </w:r>
      <w:r w:rsidR="00801CCA">
        <w:t>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AE13A7">
        <w:t>45</w:t>
      </w:r>
      <w:r w:rsidR="002A1CE2">
        <w:t>56</w:t>
      </w:r>
      <w:r w:rsidR="00B0604A">
        <w:t>/16</w:t>
      </w:r>
      <w:r>
        <w:t xml:space="preserve"> od </w:t>
      </w:r>
      <w:r w:rsidR="00801CCA">
        <w:t>26. rujna 2017</w:t>
      </w:r>
      <w:r>
        <w:t>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lastRenderedPageBreak/>
        <w:t xml:space="preserve">Iz </w:t>
      </w:r>
      <w:r w:rsidR="00AE13A7">
        <w:t>podneska</w:t>
      </w:r>
      <w:r>
        <w:t xml:space="preserve"> FINA-e od </w:t>
      </w:r>
      <w:r w:rsidR="002A1CE2">
        <w:t>2. listopada</w:t>
      </w:r>
      <w:r w:rsidR="00801CCA">
        <w:t xml:space="preserve"> 2017</w:t>
      </w:r>
      <w:r>
        <w:t xml:space="preserve">. proizlazi da dužnik </w:t>
      </w:r>
      <w:r w:rsidR="00B0604A">
        <w:t xml:space="preserve">na dan </w:t>
      </w:r>
      <w:r w:rsidR="002A1CE2">
        <w:t>23. svibnja 2016</w:t>
      </w:r>
      <w:r w:rsidR="00B0604A">
        <w:t xml:space="preserve">. </w:t>
      </w:r>
      <w:r>
        <w:t xml:space="preserve">ima evidentirane neizvršene osnove za plaćanje u iznosu od </w:t>
      </w:r>
      <w:r w:rsidR="002A1CE2">
        <w:t>25.884,01</w:t>
      </w:r>
      <w:r w:rsidR="00AF1B3C">
        <w:t xml:space="preserve"> kn</w:t>
      </w:r>
      <w:r>
        <w:t xml:space="preserve"> i </w:t>
      </w:r>
      <w:r w:rsidR="002A1CE2">
        <w:t>120</w:t>
      </w:r>
      <w:r>
        <w:t xml:space="preserve"> dana neprekidne blokade (list </w:t>
      </w:r>
      <w:r w:rsidR="00801CCA">
        <w:t>11</w:t>
      </w:r>
      <w:r w:rsidR="00B276A8">
        <w:t xml:space="preserve"> </w:t>
      </w:r>
      <w:r>
        <w:t>spisa).</w:t>
      </w:r>
    </w:p>
    <w:p w:rsidRDefault="002A1CE2" w:rsidP="00F6264F" w:rsidR="002A1CE2">
      <w:pPr>
        <w:ind w:firstLine="708"/>
        <w:jc w:val="both"/>
      </w:pPr>
    </w:p>
    <w:p w:rsidRDefault="002A1CE2" w:rsidP="002A1CE2" w:rsidR="002A1CE2">
      <w:pPr>
        <w:ind w:firstLine="708"/>
        <w:jc w:val="both"/>
      </w:pPr>
      <w:r>
        <w:t>Iz sustava e-Blokade proizlazi da je ukupan nenaplaćeni iznos obveza na dan 20. ožujka 2018. po svim neizvršenim osnovama za plaćanje na računu dužnika 184.560,59 kn, a početak blokade računa traje od 25. siječnja 2016.</w:t>
      </w:r>
    </w:p>
    <w:p w:rsidRDefault="002A1CE2" w:rsidP="00F6264F" w:rsidR="002A1CE2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>Iz informacijskog sustava zemljišnih knjiga proizlazi da</w:t>
      </w:r>
      <w:r w:rsidR="00C95C6C">
        <w:t xml:space="preserve"> </w:t>
      </w:r>
      <w:r>
        <w:t xml:space="preserve">dužnik </w:t>
      </w:r>
      <w:r w:rsidR="00505C81">
        <w:t xml:space="preserve">nije evidentiran kao </w:t>
      </w:r>
      <w:r w:rsidR="00C95C6C">
        <w:t>vlasnik nekretnin</w:t>
      </w:r>
      <w:r w:rsidR="00505C81">
        <w:t>a</w:t>
      </w:r>
      <w:r w:rsidR="00C95C6C">
        <w:t xml:space="preserve"> </w:t>
      </w:r>
      <w:r w:rsidR="00EE7C7F">
        <w:t xml:space="preserve">(list </w:t>
      </w:r>
      <w:r w:rsidR="00AE13A7">
        <w:t>1</w:t>
      </w:r>
      <w:r w:rsidR="002A1CE2">
        <w:t>8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505C81" w:rsidP="00F6264F" w:rsidR="00505C81">
      <w:pPr>
        <w:ind w:firstLine="708"/>
        <w:jc w:val="both"/>
      </w:pPr>
      <w:r>
        <w:t xml:space="preserve">Iz Uvjerenja Policijske uprave </w:t>
      </w:r>
      <w:r w:rsidR="00AE13A7">
        <w:t>zagrebačke</w:t>
      </w:r>
      <w:r>
        <w:t xml:space="preserve"> od </w:t>
      </w:r>
      <w:r w:rsidR="00801CCA">
        <w:t>2</w:t>
      </w:r>
      <w:r w:rsidR="00AE13A7">
        <w:t>3</w:t>
      </w:r>
      <w:r w:rsidR="00801CCA">
        <w:t>. studenog</w:t>
      </w:r>
      <w:r>
        <w:t xml:space="preserve"> 2017. proizlazi da dužnik nije evidentiran kao vlasnik vozila (list </w:t>
      </w:r>
      <w:r w:rsidR="002A1CE2">
        <w:t>20</w:t>
      </w:r>
      <w:r>
        <w:t xml:space="preserve"> spisa).</w:t>
      </w:r>
    </w:p>
    <w:p w:rsidRDefault="002A1CE2" w:rsidP="00F6264F" w:rsidR="002A1CE2">
      <w:pPr>
        <w:ind w:firstLine="708"/>
        <w:jc w:val="both"/>
      </w:pPr>
    </w:p>
    <w:p w:rsidRDefault="002A1CE2" w:rsidP="00F6264F" w:rsidR="002A1CE2">
      <w:pPr>
        <w:ind w:firstLine="708"/>
        <w:jc w:val="both"/>
      </w:pPr>
      <w:r>
        <w:t>Iz podneska Porezne uprave, Područni ured Zagreb, od 18. prosinca 2017. proizlazi da dužnik nema prijavljen promet nekretninama, motornim vozilima i plovilima (list 21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>
      <w:pPr>
        <w:jc w:val="both"/>
      </w:pPr>
      <w:r w:rsidRPr="00AF1EFD">
        <w:tab/>
        <w:t>Prije donošenja ovog rješenja sud je ovosudnim rješenjem posl. br. St-</w:t>
      </w:r>
      <w:r w:rsidR="00AE13A7">
        <w:t>45</w:t>
      </w:r>
      <w:r w:rsidR="002A1CE2">
        <w:t>56</w:t>
      </w:r>
      <w:r w:rsidR="00B0604A">
        <w:t>/16</w:t>
      </w:r>
      <w:r>
        <w:t xml:space="preserve"> od </w:t>
      </w:r>
      <w:r w:rsidR="00AE13A7">
        <w:t>2</w:t>
      </w:r>
      <w:r w:rsidR="00801CCA">
        <w:t>. siječnja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AE13A7">
        <w:t>3</w:t>
      </w:r>
      <w:r w:rsidR="00801CCA">
        <w:t>. siječnja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AE13A7">
        <w:t>20. ožujka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>
      <w:r w:rsidRPr="00AF1EFD">
        <w:t>PRAVNA POUKA:</w:t>
      </w:r>
    </w:p>
    <w:p w:rsidRDefault="00AE13A7" w:rsidR="00AE13A7" w:rsidRPr="00AF1EFD"/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437" w:rsidR="003C7437">
      <w:r>
        <w:separator/>
      </w:r>
    </w:p>
  </w:endnote>
  <w:endnote w:id="0" w:type="continuationSeparator">
    <w:p w:rsidRDefault="003C7437" w:rsidR="003C7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437" w:rsidR="003C7437">
      <w:r>
        <w:separator/>
      </w:r>
    </w:p>
  </w:footnote>
  <w:footnote w:id="0" w:type="continuationSeparator">
    <w:p w:rsidRDefault="003C7437" w:rsidR="003C74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1EF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2A1CE2">
      <w:t>4556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E4868"/>
    <w:rsid w:val="00171EFE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A1CE2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C7437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7A92"/>
    <w:rsid w:val="00801CCA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E13A7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92C53"/>
    <w:rsid w:val="00DE04E4"/>
    <w:rsid w:val="00DE6E22"/>
    <w:rsid w:val="00E216A3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1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E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E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E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E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1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E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E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E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E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4556</izvorni_sadrzaj>
    <derivirana_varijabla naziv="DomainObject.Predmet.Broj_1">4556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St-4556/2016</izvorni_sadrzaj>
    <derivirana_varijabla naziv="DomainObject.Predmet.OznakaBroj_1">St-4556/2016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PIZZA d.o.o. zastupanog po punomoćniku Mario Lulić</izvorni_sadrzaj>
    <derivirana_varijabla naziv="DomainObject.Predmet.ProtustrankaFormated_1">  SUPER PIZZA d.o.o. zastupanog po punomoćniku Mario Lulić</derivirana_varijabla>
  </DomainObject.Predmet.ProtustrankaFormated>
  <DomainObject.Predmet.ProtustrankaFormatedOIB>
    <izvorni_sadrzaj>  SUPER PIZZA d.o.o., OIB 11460953887 zastupanog po punomoćniku Mario Lulić</izvorni_sadrzaj>
    <derivirana_varijabla naziv="DomainObject.Predmet.ProtustrankaFormatedOIB_1">  SUPER PIZZA d.o.o., OIB 11460953887 zastupanog po punomoćniku Mario Lulić</derivirana_varijabla>
  </DomainObject.Predmet.ProtustrankaFormatedOIB>
  <DomainObject.Predmet.ProtustrankaFormatedWithAdress>
    <izvorni_sadrzaj> SUPER PIZZA d.o.o., Zelengajska 11 A, 10360 Sesvete zastupanog po punomoćniku Mario Lulić</izvorni_sadrzaj>
    <derivirana_varijabla naziv="DomainObject.Predmet.ProtustrankaFormatedWithAdress_1"> SUPER PIZZA d.o.o., Zelengajska 11 A, 10360 Sesvete zastupanog po punomoćniku Mario Lulić</derivirana_varijabla>
  </DomainObject.Predmet.ProtustrankaFormatedWithAdress>
  <DomainObject.Predmet.ProtustrankaFormatedWithAdressOIB>
    <izvorni_sadrzaj> SUPER PIZZA d.o.o., OIB 11460953887, Zelengajska 11 A, 10360 Sesvete zastupanog po punomoćniku Mario Lulić</izvorni_sadrzaj>
    <derivirana_varijabla naziv="DomainObject.Predmet.ProtustrankaFormatedWithAdressOIB_1"> SUPER PIZZA d.o.o., OIB 11460953887, Zelengajska 11 A, 10360 Sesvete zastupanog po punomoćniku Mario Lulić</derivirana_varijabla>
  </DomainObject.Predmet.ProtustrankaFormatedWithAdressOIB>
  <DomainObject.Predmet.ProtustrankaWithAdress>
    <izvorni_sadrzaj>SUPER PIZZA d.o.o. Zelengajska 11 A, 10360 Sesvete</izvorni_sadrzaj>
    <derivirana_varijabla naziv="DomainObject.Predmet.ProtustrankaWithAdress_1">SUPER PIZZA d.o.o. Zelengajska 11 A, 10360 Sesvete</derivirana_varijabla>
  </DomainObject.Predmet.ProtustrankaWithAdress>
  <DomainObject.Predmet.ProtustrankaWithAdressOIB>
    <izvorni_sadrzaj>SUPER PIZZA d.o.o., OIB 11460953887, Zelengajska 11 A, 10360 Sesvete</izvorni_sadrzaj>
    <derivirana_varijabla naziv="DomainObject.Predmet.ProtustrankaWithAdressOIB_1">SUPER PIZZA d.o.o., OIB 11460953887, Zelengajska 11 A, 10360 Sesvete</derivirana_varijabla>
  </DomainObject.Predmet.ProtustrankaWithAdressOIB>
  <DomainObject.Predmet.ProtustrankaNazivFormated>
    <izvorni_sadrzaj>SUPER PIZZA d.o.o.</izvorni_sadrzaj>
    <derivirana_varijabla naziv="DomainObject.Predmet.ProtustrankaNazivFormated_1">SUPER PIZZA d.o.o.</derivirana_varijabla>
  </DomainObject.Predmet.ProtustrankaNazivFormated>
  <DomainObject.Predmet.ProtustrankaNazivFormatedOIB>
    <izvorni_sadrzaj>SUPER PIZZA d.o.o., OIB 11460953887</izvorni_sadrzaj>
    <derivirana_varijabla naziv="DomainObject.Predmet.ProtustrankaNazivFormatedOIB_1">SUPER PIZZA d.o.o., OIB 11460953887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PIZZA d.o.o. zastupanog po punomoćniku Mario Lulić</item>
    </izvorni_sadrzaj>
    <derivirana_varijabla naziv="DomainObject.Predmet.ProtuStrankaListFormated_1">
      <item>SUPER PIZZA d.o.o. zastupanog po punomoćniku Mario Lulić</item>
    </derivirana_varijabla>
  </DomainObject.Predmet.ProtuStrankaListFormated>
  <DomainObject.Predmet.ProtuStrankaListFormatedOIB>
    <izvorni_sadrzaj>
      <item>SUPER PIZZA d.o.o., OIB 11460953887 zastupanog po punomoćniku Mario Lulić</item>
    </izvorni_sadrzaj>
    <derivirana_varijabla naziv="DomainObject.Predmet.ProtuStrankaListFormatedOIB_1">
      <item>SUPER PIZZA d.o.o., OIB 11460953887 zastupanog po punomoćniku Mario Lulić</item>
    </derivirana_varijabla>
  </DomainObject.Predmet.ProtuStrankaListFormatedOIB>
  <DomainObject.Predmet.ProtuStrankaListFormatedWithAdress>
    <izvorni_sadrzaj>
      <item>SUPER PIZZA d.o.o., Zelengajska 11 A, 10360 Sesvete zastupanog po punomoćniku Mario Lulić</item>
    </izvorni_sadrzaj>
    <derivirana_varijabla naziv="DomainObject.Predmet.ProtuStrankaListFormatedWithAdress_1">
      <item>SUPER PIZZA d.o.o., Zelengajska 11 A, 10360 Sesvete zastupanog po punomoćniku Mario Lulić</item>
    </derivirana_varijabla>
  </DomainObject.Predmet.ProtuStrankaListFormatedWithAdress>
  <DomainObject.Predmet.ProtuStrankaListFormatedWithAdressOIB>
    <izvorni_sadrzaj>
      <item>SUPER PIZZA d.o.o., OIB 11460953887, Zelengajska 11 A, 10360 Sesvete zastupanog po punomoćniku Mario Lulić</item>
    </izvorni_sadrzaj>
    <derivirana_varijabla naziv="DomainObject.Predmet.ProtuStrankaListFormatedWithAdressOIB_1">
      <item>SUPER PIZZA d.o.o., OIB 11460953887, Zelengajska 11 A, 10360 Sesvete zastupanog po punomoćniku Mario Lulić</item>
    </derivirana_varijabla>
  </DomainObject.Predmet.ProtuStrankaListFormatedWithAdressOIB>
  <DomainObject.Predmet.ProtuStrankaListNazivFormated>
    <izvorni_sadrzaj>
      <item>SUPER PIZZA d.o.o.</item>
    </izvorni_sadrzaj>
    <derivirana_varijabla naziv="DomainObject.Predmet.ProtuStrankaListNazivFormated_1">
      <item>SUPER PIZZA d.o.o.</item>
    </derivirana_varijabla>
  </DomainObject.Predmet.ProtuStrankaListNazivFormated>
  <DomainObject.Predmet.ProtuStrankaListNazivFormatedOIB>
    <izvorni_sadrzaj>
      <item>SUPER PIZZA d.o.o., OIB 11460953887</item>
    </izvorni_sadrzaj>
    <derivirana_varijabla naziv="DomainObject.Predmet.ProtuStrankaListNazivFormatedOIB_1">
      <item>SUPER PIZZA d.o.o., OIB 11460953887</item>
    </derivirana_varijabla>
  </DomainObject.Predmet.ProtuStrankaListNazivFormatedOIB>
  <DomainObject.Predmet.OstaliListFormated>
    <izvorni_sadrzaj>
      <item>Mario Lulić punomoćnik sudionika u postupku SUPER PIZZA d.o.o.</item>
    </izvorni_sadrzaj>
    <derivirana_varijabla naziv="DomainObject.Predmet.OstaliListFormated_1">
      <item>Mario Lulić punomoćnik sudionika u postupku SUPER PIZZA d.o.o.</item>
    </derivirana_varijabla>
  </DomainObject.Predmet.OstaliListFormated>
  <DomainObject.Predmet.OstaliListFormatedOIB>
    <izvorni_sadrzaj>
      <item>Mario Lulić, OIB 15733540704 punomoćnik sudionika u postupku SUPER PIZZA d.o.o.</item>
    </izvorni_sadrzaj>
    <derivirana_varijabla naziv="DomainObject.Predmet.OstaliListFormatedOIB_1">
      <item>Mario Lulić, OIB 15733540704 punomoćnik sudionika u postupku SUPER PIZZA d.o.o.</item>
    </derivirana_varijabla>
  </DomainObject.Predmet.OstaliListFormatedOIB>
  <DomainObject.Predmet.OstaliListFormatedWithAdress>
    <izvorni_sadrzaj>
      <item>Mario Lulić, Zelengajska 11a, 10360 Sesvete punomoćnik sudionika u postupku SUPER PIZZA d.o.o.</item>
    </izvorni_sadrzaj>
    <derivirana_varijabla naziv="DomainObject.Predmet.OstaliListFormatedWithAdress_1">
      <item>Mario Lulić, Zelengajska 11a, 10360 Sesvete punomoćnik sudionika u postupku SUPER PIZZA d.o.o.</item>
    </derivirana_varijabla>
  </DomainObject.Predmet.OstaliListFormatedWithAdress>
  <DomainObject.Predmet.OstaliListFormatedWithAdressOIB>
    <izvorni_sadrzaj>
      <item>Mario Lulić, OIB 15733540704, Zelengajska 11a, 10360 Sesvete punomoćnik sudionika u postupku SUPER PIZZA d.o.o.</item>
    </izvorni_sadrzaj>
    <derivirana_varijabla naziv="DomainObject.Predmet.OstaliListFormatedWithAdressOIB_1">
      <item>Mario Lulić, OIB 15733540704, Zelengajska 11a, 10360 Sesvete punomoćnik sudionika u postupku SUPER PIZZA d.o.o.</item>
    </derivirana_varijabla>
  </DomainObject.Predmet.OstaliListFormatedWithAdressOIB>
  <DomainObject.Predmet.OstaliListNazivFormated>
    <izvorni_sadrzaj>
      <item>Mario Lulić</item>
    </izvorni_sadrzaj>
    <derivirana_varijabla naziv="DomainObject.Predmet.OstaliListNazivFormated_1">
      <item>Mario Lulić</item>
    </derivirana_varijabla>
  </DomainObject.Predmet.OstaliListNazivFormated>
  <DomainObject.Predmet.OstaliListNazivFormatedOIB>
    <izvorni_sadrzaj>
      <item>Mario Lulić, OIB 15733540704</item>
    </izvorni_sadrzaj>
    <derivirana_varijabla naziv="DomainObject.Predmet.OstaliListNazivFormatedOIB_1">
      <item>Mario Lulić, OIB 15733540704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PIZZA d.o.o.</izvorni_sadrzaj>
    <derivirana_varijabla naziv="DomainObject.Predmet.ProtustrankaIDrugi_1">SUPER PIZZA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PIZZA d.o.o., OIB 11460953887, Zelengajska 11 A, 10360 Sesvete</izvorni_sadrzaj>
    <derivirana_varijabla naziv="DomainObject.Predmet.ProtustrankaIDrugiAdressOIB_1">SUPER PIZZA d.o.o., OIB 11460953887, Zelengajska 11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PIZZA d.o.o.</item>
      <item>Mario Lulić</item>
    </izvorni_sadrzaj>
    <derivirana_varijabla naziv="DomainObject.Predmet.SudioniciListNaziv_1">
      <item>FINA Regionalni centar Zagreb</item>
      <item>SUPER PIZZA d.o.o.</item>
      <item>Mario Lulić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PIZZA d.o.o., OIB 11460953887, Zelengajska 11 A,10360 Sesvete</item>
      <item>Mario Lulić, OIB 15733540704, Zelengajska 11a,10360 Sesvete</item>
    </izvorni_sadrzaj>
    <derivirana_varijabla naziv="DomainObject.Predmet.SudioniciListAdressOIB_1">
      <item>FINA Regionalni centar Zagreb, OIB 85821130368, Trg svibanjskih žrtava 1995. 1,10000 Zagreb</item>
      <item>SUPER PIZZA d.o.o., OIB 11460953887, Zelengajska 11 A,10360 Sesvete</item>
      <item>Mario Lulić, OIB 15733540704, Zelengajska 11a,10360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11460953887</item>
      <item>, OIB 15733540704</item>
    </izvorni_sadrzaj>
    <derivirana_varijabla naziv="DomainObject.Predmet.SudioniciListNazivOIB_1">
      <item>, OIB 85821130368</item>
      <item>, OIB 11460953887</item>
      <item>, OIB 15733540704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610</properties:Words>
  <properties:Characters>3196</properties:Characters>
  <properties:Lines>98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2018-03-20T13:22:00Z</dcterms:created>
  <dc:creator>Korisnik</dc:creator>
  <cp:lastModifiedBy>Draženka Prpić</cp:lastModifiedBy>
  <cp:lastPrinted>2018-03-20T13:23:00Z</cp:lastPrinted>
  <dcterms:modified xmlns:xsi="http://www.w3.org/2001/XMLSchema-instance" xsi:type="dcterms:W3CDTF">2018-03-20T13:23:00Z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-SUPER PIZZA-St-4556-16.docx)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