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85e1" w14:paraId="73d85e1" w:rsidRDefault="001E58E1" w:rsidP="001E58E1" w:rsidR="001E58E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E58E1" w:rsidP="001E58E1" w:rsidR="001E58E1" w:rsidRPr="007F21C6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St-835/2016-70</w:t>
      </w:r>
    </w:p>
    <w:p w:rsidRDefault="001E58E1" w:rsidP="001E58E1" w:rsidR="001E58E1" w:rsidRPr="007F21C6">
      <w:r w:rsidRPr="007F21C6">
        <w:t xml:space="preserve"> TRGOVAČKI SUD U PAZINU </w:t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</w:t>
      </w:r>
    </w:p>
    <w:p w:rsidRDefault="001E58E1" w:rsidP="001E58E1" w:rsidR="001E58E1" w:rsidRPr="007F21C6">
      <w:r w:rsidRPr="007F21C6">
        <w:t xml:space="preserve">     52000 PAZIN, </w:t>
      </w:r>
      <w:proofErr w:type="spellStart"/>
      <w:r w:rsidRPr="007F21C6">
        <w:t>Dršćevka</w:t>
      </w:r>
      <w:proofErr w:type="spellEnd"/>
      <w:r w:rsidRPr="007F21C6">
        <w:t xml:space="preserve"> 1</w:t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</w:t>
      </w:r>
    </w:p>
    <w:p w:rsidRDefault="001E58E1" w:rsidP="001E58E1" w:rsidR="001E58E1">
      <w:r w:rsidRPr="007F21C6">
        <w:tab/>
      </w:r>
      <w:r w:rsidRPr="007F21C6">
        <w:tab/>
      </w:r>
      <w:r w:rsidRPr="007F21C6">
        <w:tab/>
        <w:t xml:space="preserve">         </w:t>
      </w:r>
      <w:r w:rsidRPr="007F21C6">
        <w:tab/>
      </w:r>
      <w:r w:rsidRPr="007F21C6">
        <w:tab/>
      </w:r>
    </w:p>
    <w:p w:rsidRDefault="001E58E1" w:rsidP="001E58E1" w:rsidR="001E58E1" w:rsidRPr="007F21C6">
      <w:r w:rsidRPr="007F21C6">
        <w:tab/>
      </w:r>
      <w:r w:rsidRPr="007F21C6">
        <w:tab/>
      </w:r>
      <w:r w:rsidRPr="007F21C6">
        <w:tab/>
        <w:t xml:space="preserve">                     </w:t>
      </w:r>
    </w:p>
    <w:p w:rsidRDefault="001E58E1" w:rsidP="001E58E1" w:rsidR="001E58E1" w:rsidRPr="007F21C6">
      <w:pPr>
        <w:jc w:val="both"/>
      </w:pPr>
      <w:r w:rsidRPr="007F21C6">
        <w:tab/>
        <w:t xml:space="preserve">Trgovački sud u Pazinu, po stečajnom sucu Adrijani Labinjan Skok, u stečajnom postupku nad stečajnim dužnikom </w:t>
      </w:r>
      <w:r w:rsidR="00061B8D" w:rsidRPr="002F3C94">
        <w:t>HABITATIO d.o.o. u stečaju, Buje, Istarska 4, OIB: 32869125668</w:t>
      </w:r>
      <w:r w:rsidRPr="007F21C6">
        <w:t xml:space="preserve">, </w:t>
      </w:r>
      <w:r w:rsidR="00061B8D">
        <w:t>13</w:t>
      </w:r>
      <w:r>
        <w:t>. ožujka</w:t>
      </w:r>
      <w:r w:rsidRPr="007F21C6">
        <w:t xml:space="preserve"> 2018. donio je sljedeći</w:t>
      </w:r>
    </w:p>
    <w:p w:rsidRDefault="001E58E1" w:rsidP="001E58E1" w:rsidR="001E58E1" w:rsidRPr="007F21C6">
      <w:pPr>
        <w:jc w:val="both"/>
      </w:pPr>
    </w:p>
    <w:p w:rsidRDefault="001E58E1" w:rsidP="001E58E1" w:rsidR="001E58E1" w:rsidRPr="007F21C6">
      <w:pPr>
        <w:jc w:val="center"/>
      </w:pPr>
      <w:r w:rsidRPr="007F21C6">
        <w:t>Z A K LJ U Č A K</w:t>
      </w:r>
    </w:p>
    <w:p w:rsidRDefault="001E58E1" w:rsidP="001E58E1" w:rsidR="001E58E1" w:rsidRPr="007F21C6">
      <w:pPr>
        <w:jc w:val="center"/>
      </w:pPr>
    </w:p>
    <w:p w:rsidRDefault="001E58E1" w:rsidP="001E58E1" w:rsidR="001E58E1" w:rsidRPr="007F21C6">
      <w:pPr>
        <w:jc w:val="both"/>
      </w:pPr>
      <w:r w:rsidRPr="007F21C6">
        <w:tab/>
        <w:t>Nalaže se FINA-i da sa računa broj HR3323900011300028779 izvrši povrat jamčevine:</w:t>
      </w:r>
    </w:p>
    <w:p w:rsidRDefault="001E58E1" w:rsidP="001E58E1" w:rsidR="001E58E1" w:rsidRPr="001427F7">
      <w:pPr>
        <w:jc w:val="both"/>
        <w:rPr>
          <w:color w:themeColor="accent2" w:val="C0504D"/>
        </w:rPr>
      </w:pPr>
      <w:r w:rsidRPr="001427F7">
        <w:rPr>
          <w:color w:themeColor="accent2" w:val="C0504D"/>
        </w:rPr>
        <w:tab/>
      </w:r>
    </w:p>
    <w:p w:rsidRDefault="001E58E1" w:rsidP="001E58E1" w:rsidR="001E58E1">
      <w:pPr>
        <w:jc w:val="both"/>
      </w:pPr>
      <w:r w:rsidRPr="001427F7">
        <w:tab/>
        <w:t xml:space="preserve">- </w:t>
      </w:r>
      <w:r w:rsidR="00742708">
        <w:t xml:space="preserve">DALIBORU JAKAC, Veli </w:t>
      </w:r>
      <w:proofErr w:type="spellStart"/>
      <w:r w:rsidR="00742708">
        <w:t>Mlun</w:t>
      </w:r>
      <w:proofErr w:type="spellEnd"/>
      <w:r w:rsidR="00742708">
        <w:t xml:space="preserve">, Veli </w:t>
      </w:r>
      <w:proofErr w:type="spellStart"/>
      <w:r w:rsidR="00742708">
        <w:t>Mlun</w:t>
      </w:r>
      <w:proofErr w:type="spellEnd"/>
      <w:r w:rsidR="00742708">
        <w:t xml:space="preserve"> 81, OIB: 22289150082</w:t>
      </w:r>
      <w:r w:rsidRPr="001427F7">
        <w:t>, na račun HR</w:t>
      </w:r>
      <w:r w:rsidR="00742708">
        <w:t>6424020063203286330</w:t>
      </w:r>
      <w:r w:rsidRPr="001427F7">
        <w:t>, identifikator nadmetanja 6</w:t>
      </w:r>
      <w:r w:rsidR="00742708">
        <w:t>568</w:t>
      </w:r>
      <w:r w:rsidRPr="001427F7">
        <w:t xml:space="preserve">, u iznosu od </w:t>
      </w:r>
      <w:r w:rsidR="00742708">
        <w:t>60.800,00</w:t>
      </w:r>
      <w:r>
        <w:t xml:space="preserve"> kn,</w:t>
      </w:r>
    </w:p>
    <w:p w:rsidRDefault="005F043B" w:rsidP="001E58E1" w:rsidR="00742708">
      <w:pPr>
        <w:jc w:val="both"/>
      </w:pPr>
      <w:r>
        <w:tab/>
        <w:t>- MARINU ŠTEMBERGA, Umag, 6. svibnja 17, OIB: 19320040091,</w:t>
      </w:r>
      <w:r w:rsidRPr="005F043B">
        <w:t xml:space="preserve"> </w:t>
      </w:r>
      <w:r w:rsidRPr="001427F7">
        <w:t>na račun HR</w:t>
      </w:r>
      <w:r>
        <w:t>4923800063240076508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5F043B" w:rsidP="005F043B" w:rsidR="005F043B" w:rsidRPr="001427F7">
      <w:pPr>
        <w:jc w:val="both"/>
      </w:pPr>
      <w:r>
        <w:tab/>
        <w:t xml:space="preserve">- </w:t>
      </w:r>
      <w:r w:rsidRPr="001427F7">
        <w:t>trgovačkom društvu</w:t>
      </w:r>
      <w:r>
        <w:t xml:space="preserve"> MARITEC d.o.o., Umag, </w:t>
      </w:r>
      <w:proofErr w:type="spellStart"/>
      <w:r>
        <w:t>Ottavia</w:t>
      </w:r>
      <w:proofErr w:type="spellEnd"/>
      <w:r>
        <w:t xml:space="preserve"> </w:t>
      </w:r>
      <w:proofErr w:type="spellStart"/>
      <w:r>
        <w:t>Zakinje</w:t>
      </w:r>
      <w:proofErr w:type="spellEnd"/>
      <w:r>
        <w:t xml:space="preserve"> 10, OIB: 70363781485, </w:t>
      </w:r>
      <w:r w:rsidRPr="001427F7">
        <w:t>na račun HR</w:t>
      </w:r>
      <w:r>
        <w:t>2824840081103352535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043804" w:rsidP="00043804" w:rsidR="00043804" w:rsidRPr="001427F7">
      <w:pPr>
        <w:jc w:val="both"/>
      </w:pPr>
      <w:r>
        <w:tab/>
        <w:t xml:space="preserve">- </w:t>
      </w:r>
      <w:r w:rsidRPr="001427F7">
        <w:t>trgovačkom društvu</w:t>
      </w:r>
      <w:r>
        <w:t xml:space="preserve"> TRACTATIO d.o.o., Novigrad, </w:t>
      </w:r>
      <w:proofErr w:type="spellStart"/>
      <w:r>
        <w:t>Bužinija</w:t>
      </w:r>
      <w:proofErr w:type="spellEnd"/>
      <w:r>
        <w:t xml:space="preserve"> – Velika Stancija 9, OIB: 31810994941, </w:t>
      </w:r>
      <w:r w:rsidRPr="001427F7">
        <w:t>na račun HR</w:t>
      </w:r>
      <w:r>
        <w:t>9424020061100593122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043804" w:rsidP="00043804" w:rsidR="00043804">
      <w:pPr>
        <w:jc w:val="both"/>
      </w:pPr>
      <w:r>
        <w:tab/>
        <w:t xml:space="preserve">- IVANI JAKOVČEVIĆ, Zagreb, Jana </w:t>
      </w:r>
      <w:proofErr w:type="spellStart"/>
      <w:r>
        <w:t>Sibeliusa</w:t>
      </w:r>
      <w:proofErr w:type="spellEnd"/>
      <w:r>
        <w:t xml:space="preserve"> 4, OIB: 26143914150,</w:t>
      </w:r>
      <w:r w:rsidRPr="005F043B">
        <w:t xml:space="preserve"> </w:t>
      </w:r>
      <w:r w:rsidRPr="001427F7">
        <w:t>na račun HR</w:t>
      </w:r>
      <w:r>
        <w:t>3224020063200870345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240066" w:rsidP="00240066" w:rsidR="00240066">
      <w:pPr>
        <w:jc w:val="both"/>
      </w:pPr>
      <w:r>
        <w:tab/>
        <w:t xml:space="preserve">- VEDRANU LANČA, Pazin, </w:t>
      </w:r>
      <w:proofErr w:type="spellStart"/>
      <w:r>
        <w:t>Muntriljska</w:t>
      </w:r>
      <w:proofErr w:type="spellEnd"/>
      <w:r>
        <w:t xml:space="preserve"> 7a, OIB: 63437016433,</w:t>
      </w:r>
      <w:r w:rsidRPr="005F043B">
        <w:t xml:space="preserve"> </w:t>
      </w:r>
      <w:r w:rsidRPr="001427F7">
        <w:t>na račun HR</w:t>
      </w:r>
      <w:r>
        <w:t>6225000093200719390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903E71" w:rsidP="00903E71" w:rsidR="00903E71">
      <w:pPr>
        <w:jc w:val="both"/>
      </w:pPr>
      <w:r>
        <w:tab/>
        <w:t>- KRUNOSLAVU ŠKARDA, Umag, Ulica Vladimira Nazora 13b, OIB: 64406071695,</w:t>
      </w:r>
      <w:r w:rsidRPr="005F043B">
        <w:t xml:space="preserve"> </w:t>
      </w:r>
      <w:r w:rsidRPr="001427F7">
        <w:t>na račun HR</w:t>
      </w:r>
      <w:r>
        <w:t>9823800063240109964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8E647B" w:rsidP="008E647B" w:rsidR="008E647B">
      <w:pPr>
        <w:jc w:val="both"/>
      </w:pPr>
      <w:r>
        <w:tab/>
        <w:t xml:space="preserve">- TOMISLAVU ŠKARDA, </w:t>
      </w:r>
      <w:proofErr w:type="spellStart"/>
      <w:r w:rsidR="00A75410">
        <w:t>Đuba</w:t>
      </w:r>
      <w:proofErr w:type="spellEnd"/>
      <w:r w:rsidR="00A75410">
        <w:t xml:space="preserve">, </w:t>
      </w:r>
      <w:proofErr w:type="spellStart"/>
      <w:r w:rsidR="00A75410">
        <w:t>Đuba</w:t>
      </w:r>
      <w:proofErr w:type="spellEnd"/>
      <w:r w:rsidR="00A75410">
        <w:t xml:space="preserve"> 27d, OIB: 53079631453</w:t>
      </w:r>
      <w:r>
        <w:t>,</w:t>
      </w:r>
      <w:r w:rsidRPr="005F043B">
        <w:t xml:space="preserve"> </w:t>
      </w:r>
      <w:r w:rsidRPr="001427F7">
        <w:t>na račun HR</w:t>
      </w:r>
      <w:r w:rsidR="00A75410">
        <w:t>1724840083236014036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kn,</w:t>
      </w:r>
    </w:p>
    <w:p w:rsidRDefault="00C1294A" w:rsidP="00C1294A" w:rsidR="00C1294A">
      <w:pPr>
        <w:jc w:val="both"/>
      </w:pPr>
      <w:r>
        <w:tab/>
        <w:t>- MIŠU VINCAN, Buje, Klesarska ulica 4, OIB: 93754802740,</w:t>
      </w:r>
      <w:r w:rsidRPr="005F043B">
        <w:t xml:space="preserve"> </w:t>
      </w:r>
      <w:r w:rsidRPr="001427F7">
        <w:t>na račun HR</w:t>
      </w:r>
      <w:r>
        <w:t>0524020063203595464</w:t>
      </w:r>
      <w:r w:rsidRPr="001427F7">
        <w:t>, identifikator nadmetanja 6</w:t>
      </w:r>
      <w:r>
        <w:t>568</w:t>
      </w:r>
      <w:r w:rsidRPr="001427F7">
        <w:t xml:space="preserve">, u iznosu od </w:t>
      </w:r>
      <w:r>
        <w:t>60.800,00 kn.</w:t>
      </w:r>
    </w:p>
    <w:p w:rsidRDefault="001E58E1" w:rsidP="001E58E1" w:rsidR="001E58E1" w:rsidRPr="001427F7">
      <w:pPr>
        <w:jc w:val="both"/>
      </w:pPr>
    </w:p>
    <w:p w:rsidRDefault="001E58E1" w:rsidP="001E58E1" w:rsidR="001E58E1" w:rsidRPr="007F21C6">
      <w:pPr>
        <w:jc w:val="both"/>
      </w:pPr>
    </w:p>
    <w:p w:rsidRDefault="001E58E1" w:rsidP="001E58E1" w:rsidR="001E58E1" w:rsidRPr="007F21C6">
      <w:pPr>
        <w:jc w:val="center"/>
      </w:pPr>
      <w:r w:rsidRPr="007F21C6">
        <w:t xml:space="preserve">U Pazinu </w:t>
      </w:r>
      <w:r w:rsidR="00061B8D">
        <w:t>13</w:t>
      </w:r>
      <w:r>
        <w:t>. ožujka</w:t>
      </w:r>
      <w:r w:rsidRPr="007F21C6">
        <w:t xml:space="preserve"> 2018.</w:t>
      </w:r>
    </w:p>
    <w:p w:rsidRDefault="001E58E1" w:rsidP="001E58E1" w:rsidR="001E58E1" w:rsidRPr="007F21C6">
      <w:pPr>
        <w:jc w:val="center"/>
      </w:pPr>
    </w:p>
    <w:p w:rsidRDefault="001E58E1" w:rsidP="001E58E1" w:rsidR="001E58E1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</w:t>
      </w:r>
      <w:r>
        <w:tab/>
      </w:r>
      <w:r w:rsidRPr="007F21C6">
        <w:t>Stečajna sutkinja</w:t>
      </w:r>
    </w:p>
    <w:p w:rsidRDefault="001E58E1" w:rsidP="001E58E1" w:rsidR="001E58E1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  </w:t>
      </w:r>
      <w:r>
        <w:tab/>
        <w:t xml:space="preserve">   </w:t>
      </w:r>
      <w:r w:rsidRPr="007F21C6">
        <w:t>Adrijana Labinjan Skok, v.r.</w:t>
      </w:r>
    </w:p>
    <w:p w:rsidRDefault="001E58E1" w:rsidP="001E58E1" w:rsidR="001E58E1" w:rsidRPr="007F21C6">
      <w:pPr>
        <w:jc w:val="both"/>
      </w:pPr>
    </w:p>
    <w:p w:rsidRDefault="001E58E1" w:rsidP="001E58E1" w:rsidR="001E58E1" w:rsidRPr="007F21C6">
      <w:pPr>
        <w:jc w:val="both"/>
        <w:rPr>
          <w:b/>
        </w:rPr>
      </w:pPr>
    </w:p>
    <w:p w:rsidRDefault="001E58E1" w:rsidP="001E58E1" w:rsidR="001E58E1" w:rsidRPr="007F21C6">
      <w:r w:rsidRPr="007F21C6">
        <w:t>DNA:</w:t>
      </w:r>
    </w:p>
    <w:p w:rsidRDefault="001E58E1" w:rsidR="00500701">
      <w:r>
        <w:t>- FINA, RC Rijeka, Rijeka, F. Kurelca 8</w:t>
      </w:r>
    </w:p>
    <w:p w:rsidRDefault="00B921EC" w:rsidR="00B921EC">
      <w:r>
        <w:t>- e-Oglasna ploča (8 dana)</w:t>
      </w:r>
    </w:p>
    <w:sectPr w:rsidR="00B921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1"/>
    <w:rsid w:val="00043804"/>
    <w:rsid w:val="00061B8D"/>
    <w:rsid w:val="001E58E1"/>
    <w:rsid w:val="00240066"/>
    <w:rsid w:val="004C7682"/>
    <w:rsid w:val="00554328"/>
    <w:rsid w:val="005F043B"/>
    <w:rsid w:val="00742708"/>
    <w:rsid w:val="008E647B"/>
    <w:rsid w:val="00903E71"/>
    <w:rsid w:val="00985388"/>
    <w:rsid w:val="00A75410"/>
    <w:rsid w:val="00B921EC"/>
    <w:rsid w:val="00C1294A"/>
    <w:rsid w:val="00C7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E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5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8E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B8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B8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B8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B8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E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5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8E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B8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B8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1669</properties:Characters>
  <properties:Lines>47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2018-03-13T12:48:00Z</dcterms:created>
  <dc:creator>Jasmina Matika</dc:creator>
  <cp:lastModifiedBy>Jasmina Matika</cp:lastModifiedBy>
  <cp:lastPrinted>2018-03-13T13:32:00Z</cp:lastPrinted>
  <dcterms:modified xmlns:xsi="http://www.w3.org/2001/XMLSchema-instance" xsi:type="dcterms:W3CDTF">2018-03-13T13:35:00Z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(St-835-16 - ZAKLJUČAK - NALOG FINI POVRAT JAMČEVINE - VIŠE NJIMA.docx)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