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C5D75" w:rsidR="002C5D75">
        <w:trPr>
          <w:trHeight w:val="293"/>
        </w:trPr>
        <w:tc>
          <w:tcPr>
            <w:tcW w:type="dxa" w:w="3060"/>
          </w:tcPr>
          <w:p w:rsidRDefault="002C5D75" w:rsidR="002C5D75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14:textId="dc182f6" w14:paraId="dc182f6" w:rsidRDefault="002C5D75" w:rsidP="002C5D75" w:rsidR="002C5D75">
      <w:pPr>
        <w15:collapsed w:val="false"/>
      </w:pPr>
    </w:p>
    <w:p w:rsidRDefault="002C5D75" w:rsidP="002C5D75" w:rsidR="002C5D75">
      <w:r>
        <w:rPr>
          <w:noProof/>
        </w:rPr>
        <w:drawing>
          <wp:inline distR="0" distL="0" distB="0" distT="0">
            <wp:extent cy="95440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440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5D75" w:rsidP="002C5D75" w:rsidR="002C5D75">
      <w:r>
        <w:t>REPUBLIKA HRVATSKA</w:t>
      </w:r>
    </w:p>
    <w:p w:rsidRDefault="002C5D75" w:rsidP="002C5D75" w:rsidR="002C5D75">
      <w:r>
        <w:t>Trgovački sud u Zagrebu</w:t>
      </w:r>
    </w:p>
    <w:p w:rsidRDefault="002C5D75" w:rsidP="002C5D75" w:rsidR="002C5D75">
      <w:r>
        <w:t>Zagreb, Amruševa 2/II</w:t>
      </w:r>
    </w:p>
    <w:p w:rsidRDefault="002C5D75" w:rsidP="002C5D75" w:rsidR="002C5D75">
      <w:pPr>
        <w:rPr>
          <w:b/>
        </w:rPr>
      </w:pPr>
    </w:p>
    <w:p w:rsidRDefault="002C5D75" w:rsidP="002C5D75" w:rsidR="002C5D75">
      <w:pPr>
        <w:rPr>
          <w:sz w:val="28"/>
          <w:szCs w:val="28"/>
          <w:lang w:eastAsia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           Z A P I S N I K</w:t>
      </w:r>
    </w:p>
    <w:p w:rsidRDefault="002C5D75" w:rsidP="002C5D75" w:rsidR="002C5D75">
      <w:pPr>
        <w:jc w:val="center"/>
        <w:rPr>
          <w:b/>
        </w:rPr>
      </w:pPr>
    </w:p>
    <w:p w:rsidRDefault="002C5D75" w:rsidP="00CA216C" w:rsidR="002C5D75">
      <w:pPr>
        <w:jc w:val="both"/>
      </w:pPr>
      <w:r>
        <w:t xml:space="preserve">s ročišta za glasovanje o izmijenjenom planu  restrukturiranja </w:t>
      </w:r>
      <w:r w:rsidR="00CA216C" w:rsidRPr="00EF33CB">
        <w:t>(čl.55. Stečajnog zakona, „Narodne novine“ br. 71/15, dalje: SZ)</w:t>
      </w:r>
      <w:r w:rsidR="00CA216C">
        <w:t xml:space="preserve"> </w:t>
      </w:r>
      <w:r>
        <w:t xml:space="preserve">održanog dana </w:t>
      </w:r>
      <w:r w:rsidR="00C827F8">
        <w:t>06. prosinca</w:t>
      </w:r>
      <w:r>
        <w:t xml:space="preserve"> 2018. godine na Trgovačkom sudu u Zagrebu </w:t>
      </w:r>
      <w:r w:rsidR="00CA216C">
        <w:t xml:space="preserve">predstečajnom postupku </w:t>
      </w:r>
      <w:r>
        <w:t xml:space="preserve">nad dužnikom </w:t>
      </w:r>
      <w:r w:rsidR="00C827F8" w:rsidRPr="00983572">
        <w:rPr>
          <w:noProof/>
        </w:rPr>
        <w:t>GRANOLIO d.d. za proizvodnju, trgovinu i usluge iz Zagreba, Budmanijeva 5, OIB: 59064993527</w:t>
      </w:r>
    </w:p>
    <w:p w:rsidRDefault="002C5D75" w:rsidP="002C5D75" w:rsidR="002C5D75">
      <w:pPr>
        <w:pStyle w:val="Tijeloteksta2"/>
        <w:jc w:val="both"/>
      </w:pPr>
    </w:p>
    <w:p w:rsidRDefault="002C5D75" w:rsidP="002C5D75" w:rsidR="002C5D75">
      <w:r>
        <w:t>Nazočni od suda:</w:t>
      </w:r>
    </w:p>
    <w:p w:rsidRDefault="002C5D75" w:rsidP="002C5D75" w:rsidR="002C5D75">
      <w:pPr>
        <w:jc w:val="both"/>
      </w:pPr>
      <w:r>
        <w:t>Vesna Sremac Šoštar, sudac</w:t>
      </w:r>
    </w:p>
    <w:p w:rsidRDefault="002C5D75" w:rsidP="002C5D75" w:rsidR="002C5D75">
      <w:pPr>
        <w:jc w:val="both"/>
      </w:pPr>
      <w:r>
        <w:t>Matea Bizjak, zapisničar</w:t>
      </w:r>
    </w:p>
    <w:p w:rsidRDefault="002C5D75" w:rsidP="002C5D75" w:rsidR="002C5D75">
      <w:pPr>
        <w:jc w:val="both"/>
      </w:pPr>
    </w:p>
    <w:p w:rsidRDefault="002C5D75" w:rsidP="002C5D75" w:rsidR="002C5D75">
      <w:pPr>
        <w:jc w:val="both"/>
      </w:pPr>
      <w:r>
        <w:t>Započeto u 10,00 sati.</w:t>
      </w:r>
    </w:p>
    <w:p w:rsidRDefault="002C5D75" w:rsidP="002C5D75" w:rsidR="002C5D75">
      <w:pPr>
        <w:jc w:val="both"/>
      </w:pPr>
    </w:p>
    <w:p w:rsidRDefault="00CA216C" w:rsidP="002C5D75" w:rsidR="00CA216C">
      <w:pPr>
        <w:jc w:val="both"/>
      </w:pPr>
      <w:r>
        <w:t>Sudac otvara ročište za glasovanje o planu restrukturiranja.</w:t>
      </w:r>
    </w:p>
    <w:p w:rsidRDefault="00CA216C" w:rsidP="002C5D75" w:rsidR="00CA216C">
      <w:pPr>
        <w:jc w:val="both"/>
      </w:pPr>
    </w:p>
    <w:p w:rsidRDefault="002C5D75" w:rsidP="002C5D75" w:rsidR="00CA216C">
      <w:pPr>
        <w:jc w:val="both"/>
      </w:pPr>
      <w:r>
        <w:t>Utvrđuje se da</w:t>
      </w:r>
      <w:r w:rsidR="00CA216C">
        <w:t>n su na ročište pristupili:</w:t>
      </w:r>
    </w:p>
    <w:p w:rsidRDefault="00CA216C" w:rsidP="002C5D75" w:rsidR="00CA216C">
      <w:pPr>
        <w:jc w:val="both"/>
      </w:pPr>
    </w:p>
    <w:p w:rsidRDefault="00CA216C" w:rsidP="002C5D75" w:rsidR="002C5D75">
      <w:pPr>
        <w:jc w:val="both"/>
      </w:pPr>
      <w:r>
        <w:t>P</w:t>
      </w:r>
      <w:r w:rsidR="002C5D75">
        <w:t>ovjerenik predstečajne nagodbe</w:t>
      </w:r>
      <w:r>
        <w:t>:</w:t>
      </w:r>
      <w:r w:rsidR="002C5D75">
        <w:t xml:space="preserve"> </w:t>
      </w:r>
      <w:r w:rsidR="003D23BF">
        <w:t>Nada Reljić</w:t>
      </w:r>
    </w:p>
    <w:p w:rsidRDefault="002C5D75" w:rsidP="002C5D75" w:rsidR="002C5D75">
      <w:pPr>
        <w:jc w:val="both"/>
      </w:pPr>
    </w:p>
    <w:p w:rsidRDefault="00C827F8" w:rsidP="002C5D75" w:rsidR="002C5D75">
      <w:pPr>
        <w:jc w:val="both"/>
      </w:pPr>
      <w:r>
        <w:t>Za dužnika</w:t>
      </w:r>
      <w:r w:rsidR="00A52950">
        <w:t xml:space="preserve">: </w:t>
      </w:r>
      <w:r w:rsidR="000C1705" w:rsidRPr="000C1705">
        <w:t>Vladimir Kalčić, član uprave Hrvoje Filipović, predsjednik uprave</w:t>
      </w:r>
      <w:r w:rsidR="00B024AC" w:rsidRPr="000C1705">
        <w:t>,</w:t>
      </w:r>
      <w:r w:rsidRPr="004B4F7B">
        <w:t xml:space="preserve"> uz odvjetnika Zvonimira Buterin iz OD Buterin i Posavec</w:t>
      </w:r>
    </w:p>
    <w:p w:rsidRDefault="002C5D75" w:rsidP="002C5D75" w:rsidR="002C5D75">
      <w:pPr>
        <w:jc w:val="both"/>
      </w:pPr>
    </w:p>
    <w:p w:rsidRDefault="00CA216C" w:rsidP="002C5D75" w:rsidR="00CA216C">
      <w:pPr>
        <w:jc w:val="both"/>
      </w:pPr>
      <w:r>
        <w:t>Vjerovnici:</w:t>
      </w:r>
    </w:p>
    <w:p w:rsidRDefault="00CA216C" w:rsidP="002C5D75" w:rsidR="00CA216C">
      <w:pPr>
        <w:jc w:val="both"/>
      </w:pPr>
    </w:p>
    <w:p w:rsidRDefault="003D23BF" w:rsidP="003D23BF" w:rsidR="003D23BF">
      <w:pPr>
        <w:pStyle w:val="Bezproreda"/>
        <w:jc w:val="both"/>
      </w:pPr>
      <w:r>
        <w:t>ERSTE &amp; STEIERMÄRKISCHE BANK d.d., OIB: 23057039320, Jadranski trg 3a, 51000 Rijeka</w:t>
      </w:r>
      <w:r w:rsidR="004B4F7B">
        <w:t>,zastupano po Mirna Veig, odvjetnica, u OD Čavić i Partneri, prema zamjeničkoj punomoći koju predaje u spis</w:t>
      </w:r>
    </w:p>
    <w:p w:rsidRDefault="003D23BF" w:rsidP="003D23BF" w:rsidR="003D23BF">
      <w:pPr>
        <w:pStyle w:val="Bezproreda"/>
        <w:jc w:val="both"/>
      </w:pPr>
      <w:r>
        <w:t>HRVATSKA POŠTANSKA BANKA, d.d., OIB: 87939104217, Jurišićeva 4, 10000 Zagreb</w:t>
      </w:r>
      <w:r w:rsidR="000C1705">
        <w:t>, zastupano po Evelin Jakopović, punomoćnica po zaposlenju</w:t>
      </w:r>
    </w:p>
    <w:p w:rsidRDefault="003D23BF" w:rsidP="003D23BF" w:rsidR="003D23BF">
      <w:pPr>
        <w:pStyle w:val="Bezproreda"/>
        <w:jc w:val="both"/>
      </w:pPr>
      <w:r>
        <w:t>B2 KAPITAL d.o.o. (PRIVREDNA BANKA ZAGREB d.d. i ZAGREBAČKA BANKA d.d), OIB: 57509775367, Radnička cesta 41, 10000 Zagreb</w:t>
      </w:r>
      <w:r w:rsidR="000C1705">
        <w:t>, zastupano po Amra Kadić, Su-562/17, Filip Piškulić, odvj. vježbenik punomoć u spisu</w:t>
      </w:r>
    </w:p>
    <w:p w:rsidRDefault="003D23BF" w:rsidP="003D23BF" w:rsidR="003D23BF">
      <w:pPr>
        <w:pStyle w:val="Bezproreda"/>
        <w:jc w:val="both"/>
      </w:pPr>
      <w:r>
        <w:t>CIM BANQUE SA Geneve, Rue merle d Aubigne 16, 1207 Geneve, Švicarska</w:t>
      </w:r>
      <w:r w:rsidR="004B4F7B">
        <w:t>, zastupano po Mateji Kolovrat, odvjetnica, punomoću u spisu</w:t>
      </w:r>
    </w:p>
    <w:p w:rsidRDefault="003D23BF" w:rsidP="003D23BF" w:rsidR="003D23BF">
      <w:pPr>
        <w:pStyle w:val="Bezproreda"/>
        <w:jc w:val="both"/>
      </w:pPr>
      <w:r>
        <w:t>PRIMORSKA BANKA d.d. RIJEKA, OIB: 96675880337</w:t>
      </w:r>
      <w:r>
        <w:tab/>
        <w:t>, Scarpina 7, 51000 Rijeka</w:t>
      </w:r>
      <w:r w:rsidR="0050711C">
        <w:t xml:space="preserve">, </w:t>
      </w:r>
      <w:r w:rsidR="0050711C" w:rsidRPr="004B4F7B">
        <w:t>zastupano po Du</w:t>
      </w:r>
      <w:r w:rsidR="004B4F7B" w:rsidRPr="004B4F7B">
        <w:t>nja K</w:t>
      </w:r>
      <w:r w:rsidR="0050711C" w:rsidRPr="004B4F7B">
        <w:t>ušić</w:t>
      </w:r>
      <w:r w:rsidR="004B4F7B" w:rsidRPr="004B4F7B">
        <w:t xml:space="preserve"> Martinović</w:t>
      </w:r>
      <w:r w:rsidR="0050711C" w:rsidRPr="004B4F7B">
        <w:t xml:space="preserve">, prema </w:t>
      </w:r>
      <w:r w:rsidR="004B4F7B" w:rsidRPr="004B4F7B">
        <w:t>punomoći koju predaje u spis</w:t>
      </w:r>
      <w:r w:rsidR="0050711C" w:rsidRPr="0050711C">
        <w:rPr>
          <w:b/>
        </w:rPr>
        <w:t xml:space="preserve"> </w:t>
      </w:r>
    </w:p>
    <w:p w:rsidRDefault="003D23BF" w:rsidP="003D23BF" w:rsidR="003D23BF">
      <w:pPr>
        <w:pStyle w:val="Bezproreda"/>
        <w:jc w:val="both"/>
      </w:pPr>
      <w:r>
        <w:t>ŠTEDBANKA d.d.,</w:t>
      </w:r>
      <w:r w:rsidR="004B4F7B">
        <w:t xml:space="preserve"> u likvidaciji,</w:t>
      </w:r>
      <w:r>
        <w:t xml:space="preserve"> OIB: 58063088591, Slavonska avenija 3, 10000 Zagreb</w:t>
      </w:r>
      <w:r w:rsidR="004B4F7B">
        <w:t xml:space="preserve">, zastupano po  Ira Velićan Smrekar, generalna punomoć, predaje u spis </w:t>
      </w:r>
    </w:p>
    <w:p w:rsidRDefault="003D23BF" w:rsidP="003D23BF" w:rsidR="003D23BF">
      <w:pPr>
        <w:pStyle w:val="Bezproreda"/>
        <w:jc w:val="both"/>
      </w:pPr>
      <w:r>
        <w:lastRenderedPageBreak/>
        <w:t>ERSTE FACTORING d.o.o. za factoring, OIB: 10194059689, Ivana Lučića 2, 10000 Zagreb</w:t>
      </w:r>
      <w:r w:rsidR="004B4F7B">
        <w:t>, zastupano po Mirna Veig, odvjetnica, u OD Čavić i Partneri, prema zamjeničkoj punomoći koju predaje u spis</w:t>
      </w:r>
    </w:p>
    <w:p w:rsidRDefault="003D23BF" w:rsidP="003D23BF" w:rsidR="003D23BF">
      <w:pPr>
        <w:pStyle w:val="Bezproreda"/>
        <w:jc w:val="both"/>
      </w:pPr>
      <w:r>
        <w:t>ABRAHAM d.o.o. za trgovinu i usluge, OIB: 22441384946, Ulica Ivana Granđe 37, 43000 Bjelovar</w:t>
      </w:r>
    </w:p>
    <w:p w:rsidRDefault="003D23BF" w:rsidP="003D23BF" w:rsidR="003D23BF">
      <w:pPr>
        <w:pStyle w:val="Bezproreda"/>
        <w:jc w:val="both"/>
      </w:pPr>
      <w:r>
        <w:t>ADRIATICA DUNAV d.o.o. za proizvodnju gnojiva, OIB: 19669028337, Vinkovačka 56, 32000 Vukovar</w:t>
      </w:r>
    </w:p>
    <w:p w:rsidRDefault="003D23BF" w:rsidP="003D23BF" w:rsidR="003D23BF">
      <w:pPr>
        <w:pStyle w:val="Bezproreda"/>
        <w:jc w:val="both"/>
      </w:pPr>
      <w:r>
        <w:t>AGENCIJA ZA INTEGRALNI TRANSPORT, d.o.o. (AGIT d.o.o.), OIB: 42650506038, Heinzelova 51, 10000 Zagreb</w:t>
      </w:r>
    </w:p>
    <w:p w:rsidRDefault="003D23BF" w:rsidP="003D23BF" w:rsidR="003D23BF">
      <w:pPr>
        <w:pStyle w:val="Bezproreda"/>
        <w:jc w:val="both"/>
      </w:pPr>
      <w:r>
        <w:t>AGIĆ-OBRT ZA PRIJEVOZ I USLUGE vl. ĐURO AGIĆ, OIB:97527094729, Radićeva 1, 35250 Oriovac</w:t>
      </w:r>
    </w:p>
    <w:p w:rsidRDefault="003D23BF" w:rsidP="003D23BF" w:rsidR="003D23BF">
      <w:pPr>
        <w:pStyle w:val="Bezproreda"/>
        <w:jc w:val="both"/>
      </w:pPr>
      <w:r>
        <w:t>AGRA-INVEST d.o.o. za proizvodnju i trgovinu , OIB: 89898008345, J.Haulika 25, 43000 Bjelovar</w:t>
      </w:r>
    </w:p>
    <w:p w:rsidRDefault="003D23BF" w:rsidP="003D23BF" w:rsidR="003D23BF">
      <w:pPr>
        <w:pStyle w:val="Bezproreda"/>
        <w:jc w:val="both"/>
      </w:pPr>
      <w:r>
        <w:t>AGRALIS d.o.o. za proizvodnju i trgovinu, OIB: 13722938070, Vj.Augusta Cesarca 16, 31000 Osijek</w:t>
      </w:r>
    </w:p>
    <w:p w:rsidRDefault="003D23BF" w:rsidP="003D23BF" w:rsidR="003D23BF">
      <w:pPr>
        <w:pStyle w:val="Bezproreda"/>
        <w:jc w:val="both"/>
      </w:pPr>
      <w:r>
        <w:t>AGRIMATCO d.o.o. za proizvodnju, trgovinu i usluge u poljoprivrednoj djelatnosti, OIB: 24373689835</w:t>
      </w:r>
      <w:r>
        <w:tab/>
        <w:t>Jelengradska 12, 31208 Petrijevci</w:t>
      </w:r>
    </w:p>
    <w:p w:rsidRDefault="003D23BF" w:rsidP="003D23BF" w:rsidR="003D23BF">
      <w:pPr>
        <w:pStyle w:val="Bezproreda"/>
        <w:jc w:val="both"/>
      </w:pPr>
      <w:r>
        <w:t>AGRO TRANSPORT d.o.o. javni prijevoz, trgovina i proizvodnja, OIB: 43002544205, Bračka 17, 31400 Đakovo</w:t>
      </w:r>
    </w:p>
    <w:p w:rsidRDefault="003D23BF" w:rsidP="003D23BF" w:rsidR="003D23BF">
      <w:pPr>
        <w:pStyle w:val="Bezproreda"/>
        <w:jc w:val="both"/>
      </w:pPr>
      <w:r>
        <w:t>AGROBEKETINCI d.o.o. za poljoprivrednu proizvodnju, usluge i trgovinu, OIB: 00081039067</w:t>
      </w:r>
      <w:r>
        <w:tab/>
        <w:t>Čepinska 38, 31403 Beketinci</w:t>
      </w:r>
    </w:p>
    <w:p w:rsidRDefault="003D23BF" w:rsidP="003D23BF" w:rsidR="003D23BF">
      <w:pPr>
        <w:pStyle w:val="Bezproreda"/>
        <w:jc w:val="both"/>
      </w:pPr>
      <w:r>
        <w:t>AGROCHEM-MAKS d.o.o. za trgovinu, proizvodnju i usluge, OIB: 74907633394, Trg žrtava fašizma 6, 10000 Zagreb</w:t>
      </w:r>
      <w:r w:rsidR="0098422E">
        <w:t>, zastupano po Andrej Šoš Maceljski, odvjetnik i Ivana Delalić, odvjetnica</w:t>
      </w:r>
    </w:p>
    <w:p w:rsidRDefault="003D23BF" w:rsidP="003D23BF" w:rsidR="003D23BF">
      <w:pPr>
        <w:pStyle w:val="Bezproreda"/>
        <w:jc w:val="both"/>
      </w:pPr>
      <w:r>
        <w:t>AGRO-IM, obrt za proizvodnju, usluge i trgovinu, vl. Mijo Matković, OIB: 83219556748, Glavina Donja 337 B, 21260 Glavina Donja - Imotski</w:t>
      </w:r>
    </w:p>
    <w:p w:rsidRDefault="003D23BF" w:rsidP="003D23BF" w:rsidR="003D23BF">
      <w:pPr>
        <w:pStyle w:val="Bezproreda"/>
        <w:jc w:val="both"/>
      </w:pPr>
      <w:r>
        <w:t>AGRO-KON d.o.o. za uvoz-izvoz, proizvodnju, trgovinu i usluge, OIB:06305051964, Moslavačka 20, 35000 Slavonski Brod</w:t>
      </w:r>
    </w:p>
    <w:p w:rsidRDefault="003D23BF" w:rsidP="003D23BF" w:rsidR="003D23BF">
      <w:pPr>
        <w:pStyle w:val="Bezproreda"/>
        <w:jc w:val="both"/>
      </w:pPr>
      <w:r>
        <w:t>AGROKOR - TRGOVINA d.o.o. za proizvodnju i trgovinu poljoprivrednim proizvodima, OIB: 40715974731, Trg Dražena Petrovića 3, 10000 Zagreb</w:t>
      </w:r>
    </w:p>
    <w:p w:rsidRDefault="003D23BF" w:rsidP="003D23BF" w:rsidR="003D23BF">
      <w:pPr>
        <w:pStyle w:val="Bezproreda"/>
        <w:jc w:val="both"/>
      </w:pPr>
      <w:r>
        <w:t>AGROPROTEINKA d.d. za zbrinjavanje i toplinsku preradu nusproizvoda životinjskog podrijetla, OIB: 80695452345, Strojarska cesta 11, 10360 Sesvete</w:t>
      </w:r>
    </w:p>
    <w:p w:rsidRDefault="003D23BF" w:rsidP="003D23BF" w:rsidR="003D23BF">
      <w:pPr>
        <w:pStyle w:val="Bezproreda"/>
        <w:jc w:val="both"/>
      </w:pPr>
      <w:r>
        <w:t>AGROSAN d.o.o. za DDD poslove, kontrolu robe i trgovinu, OIB: 46882399204, Hermanova 13, 10000 Zagreb</w:t>
      </w:r>
    </w:p>
    <w:p w:rsidRDefault="003D23BF" w:rsidP="003D23BF" w:rsidR="003D23BF">
      <w:pPr>
        <w:pStyle w:val="Bezproreda"/>
        <w:jc w:val="both"/>
      </w:pPr>
      <w:r>
        <w:t>AKADEMIJA ZA JEZIK, GOVOR I TEKST d.o.o. za poduku i prevođenje, OIB: 41852522819</w:t>
      </w:r>
      <w:r>
        <w:tab/>
        <w:t>Trnac 47, 10000 Zagreb</w:t>
      </w:r>
    </w:p>
    <w:p w:rsidRDefault="003D23BF" w:rsidP="003D23BF" w:rsidR="003D23BF">
      <w:pPr>
        <w:pStyle w:val="Bezproreda"/>
        <w:jc w:val="both"/>
      </w:pPr>
      <w:r>
        <w:t>ALCA ZAGREB d.o.o. za uvoz, izvoz i trgovinu na veliko i malo, OIB: 58353015102, Koledovčina 2, 10000 Zagreb</w:t>
      </w:r>
    </w:p>
    <w:p w:rsidRDefault="003D23BF" w:rsidP="003D23BF" w:rsidR="003D23BF">
      <w:pPr>
        <w:pStyle w:val="Bezproreda"/>
        <w:jc w:val="both"/>
      </w:pPr>
      <w:r>
        <w:t>ALEKSANDAR MIHAJLOVIĆ PR</w:t>
      </w:r>
      <w:r>
        <w:tab/>
        <w:t>, Milana Džanića 17, 21000 Novi Sad, Srbija</w:t>
      </w:r>
    </w:p>
    <w:p w:rsidRDefault="003D23BF" w:rsidP="003D23BF" w:rsidR="003D23BF">
      <w:pPr>
        <w:pStyle w:val="Bezproreda"/>
        <w:jc w:val="both"/>
      </w:pPr>
      <w:r>
        <w:t>ALETA d.o.o. za proizvodnju i trgovinu, OIB: 40382428949, Tribanjska Ulica 2, 23000 Zadar</w:t>
      </w:r>
    </w:p>
    <w:p w:rsidRDefault="003D23BF" w:rsidP="003D23BF" w:rsidR="003D23BF">
      <w:pPr>
        <w:pStyle w:val="Bezproreda"/>
        <w:jc w:val="both"/>
      </w:pPr>
      <w:r>
        <w:t>ALIVOJVODIĆ STEVO, OIB: 67814700946, Antuna Mihanovića 50, 43293 Mali Zdenci</w:t>
      </w:r>
    </w:p>
    <w:p w:rsidRDefault="003D23BF" w:rsidP="003D23BF" w:rsidR="003D23BF">
      <w:pPr>
        <w:pStyle w:val="Bezproreda"/>
        <w:jc w:val="both"/>
      </w:pPr>
      <w:r>
        <w:t xml:space="preserve">ALTICOM d.o.o. za graditeljstvo, trgovinu i usluge, OIB: 83630676739, </w:t>
      </w:r>
      <w:r>
        <w:tab/>
        <w:t>Stjepana Radića 17, 31220 Višnjevac</w:t>
      </w:r>
    </w:p>
    <w:p w:rsidRDefault="003D23BF" w:rsidP="003D23BF" w:rsidR="003D23BF">
      <w:pPr>
        <w:pStyle w:val="Bezproreda"/>
        <w:jc w:val="both"/>
      </w:pPr>
      <w:r>
        <w:t>AMARILIS d.o.o. za trgovinu i usluge, OIB: 35063921066, Kralja Zvonimira 99, 32100 Vinkovci</w:t>
      </w:r>
    </w:p>
    <w:p w:rsidRDefault="003D23BF" w:rsidP="003D23BF" w:rsidR="003D23BF">
      <w:pPr>
        <w:pStyle w:val="Bezproreda"/>
        <w:jc w:val="both"/>
      </w:pPr>
      <w:r>
        <w:t>ANDRIĆ JASMINA samostal. poljoprivrednik, OIB: 92923711490, Mostarska  6, 10310 Ivanić-Grad</w:t>
      </w:r>
    </w:p>
    <w:p w:rsidRDefault="003D23BF" w:rsidP="003D23BF" w:rsidR="003D23BF">
      <w:pPr>
        <w:pStyle w:val="Bezproreda"/>
        <w:jc w:val="both"/>
      </w:pPr>
      <w:r>
        <w:t xml:space="preserve">ANTONIO-VAG d.o.o. za trgovinu i ugostiteljstvo, OIB: </w:t>
      </w:r>
      <w:r>
        <w:tab/>
        <w:t>42708759864</w:t>
      </w:r>
      <w:r>
        <w:tab/>
        <w:t>, Podbablje Gornje bb, 21262 Podbablje Gornje</w:t>
      </w:r>
    </w:p>
    <w:p w:rsidRDefault="003D23BF" w:rsidP="003D23BF" w:rsidR="003D23BF">
      <w:pPr>
        <w:pStyle w:val="Bezproreda"/>
        <w:jc w:val="both"/>
      </w:pPr>
      <w:r>
        <w:lastRenderedPageBreak/>
        <w:t>AP Anđelić-uslužni obrt vl.ANTE ANĐELIĆ, OIB: 84908086138, Dolenica 12B, 10250 Lučko</w:t>
      </w:r>
    </w:p>
    <w:p w:rsidRDefault="003D23BF" w:rsidP="003D23BF" w:rsidR="003D23BF">
      <w:pPr>
        <w:pStyle w:val="Bezproreda"/>
        <w:jc w:val="both"/>
      </w:pPr>
      <w:r>
        <w:t>AQUALIS LINEA d.o.o. za graditeljstvo, trgovinu i usluge, OIB: 87413647239</w:t>
      </w:r>
      <w:r>
        <w:tab/>
        <w:t>, Trg Ljube Babića 8, 10450 Jastrebarsko</w:t>
      </w:r>
    </w:p>
    <w:p w:rsidRDefault="003D23BF" w:rsidP="003D23BF" w:rsidR="003D23BF">
      <w:pPr>
        <w:pStyle w:val="Bezproreda"/>
        <w:jc w:val="both"/>
      </w:pPr>
      <w:r>
        <w:t>ARDENTER d.o.o. za servisiranje vatrogasnih aparata, proizvodnju, trgovinu i usluge, OIB: 57293115850, Omladinska 17, 31431 Livana</w:t>
      </w:r>
    </w:p>
    <w:p w:rsidRDefault="003D23BF" w:rsidP="003D23BF" w:rsidR="003D23BF">
      <w:pPr>
        <w:pStyle w:val="Bezproreda"/>
        <w:jc w:val="both"/>
      </w:pPr>
      <w:r>
        <w:t>ARENA 2, OBRT ZA PROIZVODNJU I TRGOVINU, vl. NEDŽAT SAMAHODAJ, OIB: 21411158312</w:t>
      </w:r>
      <w:r>
        <w:tab/>
        <w:t>Ivana Pergošića 1, 10000 Zagreb</w:t>
      </w:r>
    </w:p>
    <w:p w:rsidRDefault="003D23BF" w:rsidP="003D23BF" w:rsidR="003D23BF">
      <w:pPr>
        <w:pStyle w:val="Bezproreda"/>
        <w:jc w:val="both"/>
      </w:pPr>
      <w:r>
        <w:t>ASTRON jednostavno d.o.o. za trgovinu, prijevoz i usluge u stečaju, OIB: 37528042025, Kralja Zvonimira 7a, 31326 Novi Čeminac</w:t>
      </w:r>
    </w:p>
    <w:p w:rsidRDefault="003D23BF" w:rsidP="003D23BF" w:rsidR="003D23BF">
      <w:pPr>
        <w:pStyle w:val="Bezproreda"/>
        <w:jc w:val="both"/>
      </w:pPr>
      <w:r>
        <w:t>ATEST-KONTROLA d.o.o. za stručne poslove zaštite na radu, tehničko ispitivanje i analizu, kontrolu i druge usluge, OIB: 14013273931</w:t>
      </w:r>
      <w:r>
        <w:tab/>
        <w:t>Ul. Svetog Mateja 124, 10000 Zagreb</w:t>
      </w:r>
    </w:p>
    <w:p w:rsidRDefault="003D23BF" w:rsidP="003D23BF" w:rsidR="003D23BF">
      <w:pPr>
        <w:pStyle w:val="Bezproreda"/>
        <w:jc w:val="both"/>
      </w:pPr>
      <w:r>
        <w:t>ATLAS COPCO d.o.o. za usluge, OIB: 80829168312, Zagrebačka cesta 143A, 10000 Zagreb</w:t>
      </w:r>
    </w:p>
    <w:p w:rsidRDefault="003D23BF" w:rsidP="003D23BF" w:rsidR="003D23BF">
      <w:pPr>
        <w:pStyle w:val="Bezproreda"/>
        <w:jc w:val="both"/>
      </w:pPr>
      <w:r>
        <w:t>AUCTOR d.o.o. za poslovno savjetovanje, OIB: 19203050598, Dežmanova 5, 10000 Zagreb</w:t>
      </w:r>
    </w:p>
    <w:p w:rsidRDefault="003D23BF" w:rsidP="003D23BF" w:rsidR="003D23BF">
      <w:pPr>
        <w:pStyle w:val="Bezproreda"/>
        <w:jc w:val="both"/>
      </w:pPr>
      <w:r>
        <w:t>AUTO CENTAR DUO d.o.o. za trgovinu, OIB: 80359058633, Svetog Leopolda Mandića 111 C, 31000 Osijek</w:t>
      </w:r>
    </w:p>
    <w:p w:rsidRDefault="003D23BF" w:rsidP="003D23BF" w:rsidR="003D23BF">
      <w:pPr>
        <w:pStyle w:val="Bezproreda"/>
        <w:jc w:val="both"/>
      </w:pPr>
      <w:r>
        <w:t>AUTOPRIJEVOZ "ČESNIK" vl. ROZALIJA ČESNIK, OIB: 25618332891, Kralja Tomislava 81, 33410 Suhopolje</w:t>
      </w:r>
    </w:p>
    <w:p w:rsidRDefault="003D23BF" w:rsidP="003D23BF" w:rsidR="003D23BF">
      <w:pPr>
        <w:pStyle w:val="Bezproreda"/>
        <w:jc w:val="both"/>
      </w:pPr>
      <w:r>
        <w:t>AUTOPRIJEVOZ "KOZINA" vl. VESNA KOZINA, OIB: 83014080925</w:t>
      </w:r>
      <w:r>
        <w:tab/>
        <w:t>, Vukovarska 2, 34000 Požega</w:t>
      </w:r>
    </w:p>
    <w:p w:rsidRDefault="003D23BF" w:rsidP="003D23BF" w:rsidR="003D23BF">
      <w:pPr>
        <w:pStyle w:val="Bezproreda"/>
        <w:jc w:val="both"/>
      </w:pPr>
      <w:r>
        <w:t>AUTOPRIJEVOZ KRIJAN vl.VESNA KRIJAN, OIB: 81906572691, Osječka 252, 35000 Slavonski Brod</w:t>
      </w:r>
    </w:p>
    <w:p w:rsidRDefault="003D23BF" w:rsidP="003D23BF" w:rsidR="003D23BF">
      <w:pPr>
        <w:pStyle w:val="Bezproreda"/>
        <w:jc w:val="both"/>
      </w:pPr>
      <w:r>
        <w:t>AUTOPRIJEVOZ KRIŽIĆ vl. MATO KRIŽIĆ, OIB: 34727887922, Branimirova 146A, 35000 Slavonski Brod</w:t>
      </w:r>
    </w:p>
    <w:p w:rsidRDefault="003D23BF" w:rsidP="003D23BF" w:rsidR="003D23BF">
      <w:pPr>
        <w:pStyle w:val="Bezproreda"/>
        <w:jc w:val="both"/>
      </w:pPr>
      <w:r>
        <w:t>AUTOPRIJEVOZ LUKŠA vl. RENATA LUKŠA, OIB: 58896556536, Franje fujsa 6, 33000 Virovitica</w:t>
      </w:r>
    </w:p>
    <w:p w:rsidRDefault="003D23BF" w:rsidP="003D23BF" w:rsidR="003D23BF">
      <w:pPr>
        <w:pStyle w:val="Bezproreda"/>
        <w:jc w:val="both"/>
      </w:pPr>
      <w:r>
        <w:t>Autoprijevoznički obrt "AUTOPRIJEVOZNIK" vl. DAVOR HEROUT, OIB: 34939705288, Mate Lovraka 97, 43293 Veliki Zdenci</w:t>
      </w:r>
    </w:p>
    <w:p w:rsidRDefault="003D23BF" w:rsidP="003D23BF" w:rsidR="003D23BF">
      <w:pPr>
        <w:pStyle w:val="Bezproreda"/>
        <w:jc w:val="both"/>
      </w:pPr>
      <w:r>
        <w:t>AUTOPRIJEVOZNIČKI OBRT ANĐELIĆ vl. IVICA ANĐELIĆ, OIB:07342537692, Dragutina Rakovca 81, 35000 Bukovlje</w:t>
      </w:r>
    </w:p>
    <w:p w:rsidRDefault="003D23BF" w:rsidP="003D23BF" w:rsidR="003D23BF">
      <w:pPr>
        <w:pStyle w:val="Bezproreda"/>
        <w:jc w:val="both"/>
      </w:pPr>
      <w:r>
        <w:t>AUTOPRIJEVOZNIČKI OBRT vl. ZLATAN JERKOVIĆ, OIB: 75781726322</w:t>
      </w:r>
      <w:r>
        <w:tab/>
        <w:t>Vrbskih žrtava 34, 35207 Gornja Vrba</w:t>
      </w:r>
    </w:p>
    <w:p w:rsidRDefault="003D23BF" w:rsidP="003D23BF" w:rsidR="003D23BF">
      <w:pPr>
        <w:pStyle w:val="Bezproreda"/>
        <w:jc w:val="both"/>
      </w:pPr>
      <w:r>
        <w:t>AUTOPRIJEVOZNIK  FRANJO ANĐELIĆ-Prijevoz tereta cestom, OIB: 32016775911, Slavonska 33, 10410 Gradići</w:t>
      </w:r>
    </w:p>
    <w:p w:rsidRDefault="003D23BF" w:rsidP="003D23BF" w:rsidR="003D23BF">
      <w:pPr>
        <w:pStyle w:val="Bezproreda"/>
        <w:jc w:val="both"/>
      </w:pPr>
      <w:r>
        <w:t>AUTOPRIJEVOZNIK  TIHOMIR GAICA, OIB: 27112811469, Narta 115, 43247 Narta</w:t>
      </w:r>
    </w:p>
    <w:p w:rsidRDefault="003D23BF" w:rsidP="003D23BF" w:rsidR="003D23BF">
      <w:pPr>
        <w:pStyle w:val="Bezproreda"/>
        <w:jc w:val="both"/>
      </w:pPr>
      <w:r>
        <w:t>AUTOPRIJEVOZNIK GORAN BEVANDA, OIB: 20471128754</w:t>
      </w:r>
      <w:r>
        <w:tab/>
        <w:t>, Dunavska 2, 10360 Sesvete</w:t>
      </w:r>
    </w:p>
    <w:p w:rsidRDefault="003D23BF" w:rsidP="003D23BF" w:rsidR="003D23BF">
      <w:pPr>
        <w:pStyle w:val="Bezproreda"/>
        <w:jc w:val="both"/>
      </w:pPr>
      <w:r>
        <w:t>AUTOPRIJEVOZNIK IVAN MILOŠ, OIB: 05380330833, PetrovacC 8, 31512 Feričanci</w:t>
      </w:r>
    </w:p>
    <w:p w:rsidRDefault="003D23BF" w:rsidP="003D23BF" w:rsidR="003D23BF">
      <w:pPr>
        <w:pStyle w:val="Bezproreda"/>
        <w:jc w:val="both"/>
      </w:pPr>
      <w:r>
        <w:t>AUTOPRIJEVOZNIK IVIĆ JERKOVIĆ vl MARIO JERKOVIĆ, OIB: 58700981967, Augustina Jarića 74a, 35000 Slavonski Brod</w:t>
      </w:r>
    </w:p>
    <w:p w:rsidRDefault="003D23BF" w:rsidP="003D23BF" w:rsidR="003D23BF">
      <w:pPr>
        <w:pStyle w:val="Bezproreda"/>
        <w:jc w:val="both"/>
      </w:pPr>
      <w:r>
        <w:t>AUTOPRIJEVOZNIK JOSIP ŽIGER, OIB: 23424346180</w:t>
      </w:r>
      <w:r>
        <w:tab/>
        <w:t>, Novi Glog 39, 48214 Sveti Ivan Žabno</w:t>
      </w:r>
    </w:p>
    <w:p w:rsidRDefault="003D23BF" w:rsidP="003D23BF" w:rsidR="003D23BF">
      <w:pPr>
        <w:pStyle w:val="Bezproreda"/>
        <w:jc w:val="both"/>
      </w:pPr>
      <w:r>
        <w:t>AUTOPRIJEVOZNIK MATO JARIĆ, OIB: 41344816833, Kardinala Alojzija Stepinca 55, 35224 Sikirevci</w:t>
      </w:r>
    </w:p>
    <w:p w:rsidRDefault="003D23BF" w:rsidP="003D23BF" w:rsidR="003D23BF">
      <w:pPr>
        <w:pStyle w:val="Bezproreda"/>
        <w:jc w:val="both"/>
      </w:pPr>
      <w:r>
        <w:t>AUTOPRIJEVOZNIK MLADEN PERVAN, OIB: 05799563517</w:t>
      </w:r>
      <w:r>
        <w:tab/>
        <w:t>, Zagrebačka  165, 10370 Velika Ostrna</w:t>
      </w:r>
    </w:p>
    <w:p w:rsidRDefault="003D23BF" w:rsidP="003D23BF" w:rsidR="003D23BF">
      <w:pPr>
        <w:pStyle w:val="Bezproreda"/>
        <w:jc w:val="both"/>
      </w:pPr>
      <w:r>
        <w:t>AUTOPRIJEVOZNIK NIKOLA PERVAN, OIB:</w:t>
      </w:r>
      <w:r>
        <w:tab/>
        <w:t>69667049067, Zagrebačka  165, 10370 Velika Ostrna</w:t>
      </w:r>
    </w:p>
    <w:p w:rsidRDefault="003D23BF" w:rsidP="003D23BF" w:rsidR="003D23BF">
      <w:pPr>
        <w:pStyle w:val="Bezproreda"/>
        <w:jc w:val="both"/>
      </w:pPr>
      <w:r>
        <w:t>AUTOPRIJEVOZNIK PERO KRIJAN, OIB: 62186779677, B.Kašića 10A, 35000 Slavonski Brod</w:t>
      </w:r>
    </w:p>
    <w:p w:rsidRDefault="003D23BF" w:rsidP="003D23BF" w:rsidR="003D23BF">
      <w:pPr>
        <w:pStyle w:val="Bezproreda"/>
        <w:jc w:val="both"/>
      </w:pPr>
      <w:r>
        <w:lastRenderedPageBreak/>
        <w:t>AUTOPRIJEVOZNIK STANKO BARIŠIĆ, OIB:</w:t>
      </w:r>
      <w:r>
        <w:tab/>
        <w:t>56705576304, Vesela 4A, 34310 Vesela</w:t>
      </w:r>
    </w:p>
    <w:p w:rsidRDefault="003D23BF" w:rsidP="003D23BF" w:rsidR="003D23BF">
      <w:pPr>
        <w:pStyle w:val="Bezproreda"/>
        <w:jc w:val="both"/>
      </w:pPr>
      <w:r>
        <w:t>AUTOPRIJEVOZNIK STJEPAN PERVAN, OIB: 91005558240, Zagrebačka  165, 10370 Velika Ostrna</w:t>
      </w:r>
    </w:p>
    <w:p w:rsidRDefault="003D23BF" w:rsidP="003D23BF" w:rsidR="003D23BF">
      <w:pPr>
        <w:pStyle w:val="Bezproreda"/>
        <w:jc w:val="both"/>
      </w:pPr>
      <w:r>
        <w:t>AUTOPRIJEVOZNIK VLADIMIR MEZNARIĆ, OIB: 32922634835, Koče Racina 5, 40000 Čakovec</w:t>
      </w:r>
    </w:p>
    <w:p w:rsidRDefault="003D23BF" w:rsidP="003D23BF" w:rsidR="003D23BF">
      <w:pPr>
        <w:pStyle w:val="Bezproreda"/>
        <w:jc w:val="both"/>
      </w:pPr>
      <w:r>
        <w:t xml:space="preserve">AUTOPRIJEVOZNIK ŽELJKO PRUSINA, OIB: </w:t>
      </w:r>
      <w:r>
        <w:tab/>
        <w:t>91754190784</w:t>
      </w:r>
      <w:r>
        <w:tab/>
        <w:t>Šestinac 3/3, 35000 Slavonski Brod</w:t>
      </w:r>
    </w:p>
    <w:p w:rsidRDefault="003D23BF" w:rsidP="003D23BF" w:rsidR="003D23BF">
      <w:pPr>
        <w:pStyle w:val="Bezproreda"/>
        <w:jc w:val="both"/>
      </w:pPr>
      <w:r>
        <w:t>AUTOPRIJEVOZNIK, autoprijevoznički obrt vl. IVICA KATINIĆ, OIB: 14998078863, Kolara IV 38, 35000 Slavonski Brod</w:t>
      </w:r>
    </w:p>
    <w:p w:rsidRDefault="003D23BF" w:rsidP="003D23BF" w:rsidR="003D23BF">
      <w:pPr>
        <w:pStyle w:val="Bezproreda"/>
        <w:jc w:val="both"/>
      </w:pPr>
      <w:r>
        <w:t>AUTO-REMETINEC d.d. za autoservisne i remontne usluge, promet auto dijelova i vozila, ispitivanje tehničke ispravnosti, registraciju vozila i zastupanje u obaveznom osiguranju od automobilske odgovornosti i u osiguranju vozača i putnika od posljedica nesretnog slučaja-nezgode, OIB: 12933687795, Remetinec 5f, 10000 Zagreb</w:t>
      </w:r>
    </w:p>
    <w:p w:rsidRDefault="003D23BF" w:rsidP="003D23BF" w:rsidR="003D23BF">
      <w:pPr>
        <w:pStyle w:val="Bezproreda"/>
        <w:jc w:val="both"/>
      </w:pPr>
      <w:r>
        <w:t>AUTO-REOR d.o.o. za proizvodnju, trgovinu i usluge, OIB: 57868130781, Sv.Lepolda Mandića 48b, 31000 Osijek</w:t>
      </w:r>
    </w:p>
    <w:p w:rsidRDefault="003D23BF" w:rsidP="003D23BF" w:rsidR="003D23BF">
      <w:pPr>
        <w:pStyle w:val="Bezproreda"/>
        <w:jc w:val="both"/>
      </w:pPr>
      <w:r>
        <w:t>AUTOZUBAK d.o.o. za popravak, održavanje i trgovinu automobilima, OIB: 39135989747, Zagrebačka 117, 10410 Velika Gorica</w:t>
      </w:r>
    </w:p>
    <w:p w:rsidRDefault="003D23BF" w:rsidP="003D23BF" w:rsidR="003D23BF">
      <w:pPr>
        <w:pStyle w:val="Bezproreda"/>
        <w:jc w:val="both"/>
      </w:pPr>
      <w:r>
        <w:t>AZURIT USLUGE d.o.o. za trgovinu i usluge, OIB: 84719307039, Trpanjska 47, 10000 Zagreb</w:t>
      </w:r>
    </w:p>
    <w:p w:rsidRDefault="003D23BF" w:rsidP="003D23BF" w:rsidR="003D23BF">
      <w:pPr>
        <w:pStyle w:val="Bezproreda"/>
        <w:jc w:val="both"/>
      </w:pPr>
      <w:r>
        <w:t>BAGUDIĆ, Obrt za prijevoz, trgovinu i usluge vl. IVAN BAGUDIĆ, OIB: 30344262968, Perićeva 47, 31422 Gorjani</w:t>
      </w:r>
    </w:p>
    <w:p w:rsidRDefault="003D23BF" w:rsidP="003D23BF" w:rsidR="003D23BF">
      <w:pPr>
        <w:pStyle w:val="Bezproreda"/>
        <w:jc w:val="both"/>
      </w:pPr>
      <w:r>
        <w:t>BALOG d.o.o. za cestovni prijevoz, OIB: 19637898751, Lovre Matačića 18, 31500 Našice</w:t>
      </w:r>
    </w:p>
    <w:p w:rsidRDefault="003D23BF" w:rsidP="003D23BF" w:rsidR="003D23BF">
      <w:pPr>
        <w:pStyle w:val="Bezproreda"/>
        <w:jc w:val="both"/>
      </w:pPr>
      <w:r>
        <w:t>BALTAZAR izdavačka i tiskarska djelatnost, trgovina i usluge d.o.o., OIB: 59861399113, Obrtnička 6, 48000 Koprivnica</w:t>
      </w:r>
    </w:p>
    <w:p w:rsidRDefault="003D23BF" w:rsidP="003D23BF" w:rsidR="003D23BF">
      <w:pPr>
        <w:pStyle w:val="Bezproreda"/>
        <w:jc w:val="both"/>
      </w:pPr>
      <w:r>
        <w:t>BARANJA d.o.o. za zastupanje i usluge, OIB: 49878710561, Vincenta iz Kastva 2, 10000 Zagreb</w:t>
      </w:r>
    </w:p>
    <w:p w:rsidRDefault="003D23BF" w:rsidP="003D23BF" w:rsidR="003D23BF">
      <w:pPr>
        <w:pStyle w:val="Bezproreda"/>
        <w:jc w:val="both"/>
      </w:pPr>
      <w:r>
        <w:t>Baranjski vodovod d.o.o. za vodoopskrbu i odvodnju Beli Manastir, OIB: 15843910109</w:t>
      </w:r>
      <w:r>
        <w:tab/>
        <w:t xml:space="preserve"> A. Stepinca 7, 31300 Beli Manastir</w:t>
      </w:r>
    </w:p>
    <w:p w:rsidRDefault="003D23BF" w:rsidP="003D23BF" w:rsidR="003D23BF">
      <w:pPr>
        <w:pStyle w:val="Bezproreda"/>
        <w:jc w:val="both"/>
      </w:pPr>
      <w:r>
        <w:t>BEIĆ PRIJEVOZ, Obrt za cestovni prijevoz vl. KATICA PERIĆ-LUŠIĆ</w:t>
      </w:r>
      <w:r>
        <w:tab/>
        <w:t>,OIB: 87509474658, Ante Starčevića 26, 35210 Vrpolje</w:t>
      </w:r>
    </w:p>
    <w:p w:rsidRDefault="003D23BF" w:rsidP="003D23BF" w:rsidR="003D23BF">
      <w:pPr>
        <w:pStyle w:val="Bezproreda"/>
        <w:jc w:val="both"/>
      </w:pPr>
      <w:r>
        <w:t>BEK-PROMET d.o.o. za trgovinu u stečaju</w:t>
      </w:r>
      <w:r>
        <w:tab/>
        <w:t>, OIB: 15704634798, Ulica Augusta Šenoe 14, 43000 Bjelovar</w:t>
      </w:r>
    </w:p>
    <w:p w:rsidRDefault="003D23BF" w:rsidP="003D23BF" w:rsidR="003D23BF">
      <w:pPr>
        <w:pStyle w:val="Bezproreda"/>
        <w:jc w:val="both"/>
      </w:pPr>
      <w:r>
        <w:t>BENUSSI d.o.o. za trgovinu, OIB:</w:t>
      </w:r>
      <w:r>
        <w:tab/>
        <w:t>87971197112</w:t>
      </w:r>
      <w:r>
        <w:tab/>
        <w:t>Fažanska cesta 86, 52212 Fažana</w:t>
      </w:r>
    </w:p>
    <w:p w:rsidRDefault="003D23BF" w:rsidP="003D23BF" w:rsidR="003D23BF">
      <w:pPr>
        <w:pStyle w:val="Bezproreda"/>
        <w:jc w:val="both"/>
      </w:pPr>
      <w:r>
        <w:t>BEUK MIRUŠKA, OIB: 87788615872, Ignaca franciškovića 57, 43270 Veliki Grđevac</w:t>
      </w:r>
    </w:p>
    <w:p w:rsidRDefault="003D23BF" w:rsidP="003D23BF" w:rsidR="003D23BF">
      <w:pPr>
        <w:pStyle w:val="Bezproreda"/>
        <w:jc w:val="both"/>
      </w:pPr>
      <w:r>
        <w:t>BIKIĆ, Obrt za prijevoz i poljoprivredu vl.ANTO BIKIĆ, OIB: 74433142639</w:t>
      </w:r>
      <w:r>
        <w:tab/>
        <w:t>Kolodvorska 43, 31403 Široko Polje</w:t>
      </w:r>
    </w:p>
    <w:p w:rsidRDefault="003D23BF" w:rsidP="003D23BF" w:rsidR="003D23BF">
      <w:pPr>
        <w:pStyle w:val="Bezproreda"/>
        <w:jc w:val="both"/>
      </w:pPr>
      <w:r>
        <w:t>BILEN PRIJEVOZ, PRIJEVOZNIČKO-TRGOVAČKI OBRT vl.ANA BILEN, OIB: 97779853635</w:t>
      </w:r>
      <w:r>
        <w:tab/>
        <w:t>Antuna Mihanovića 18, 32271 Andrijaševci</w:t>
      </w:r>
    </w:p>
    <w:p w:rsidRDefault="003D23BF" w:rsidP="003D23BF" w:rsidR="003D23BF">
      <w:pPr>
        <w:pStyle w:val="Bezproreda"/>
        <w:jc w:val="both"/>
      </w:pPr>
      <w:r>
        <w:t>BILIĆ - OBRT U POLJOPRIVREDI, VL. ZVONKO BILIĆ, OIB: 85807620505, Zagrebačka  25, 31417 Piškorevci</w:t>
      </w:r>
    </w:p>
    <w:p w:rsidRDefault="003D23BF" w:rsidP="003D23BF" w:rsidR="003D23BF">
      <w:pPr>
        <w:pStyle w:val="Bezproreda"/>
        <w:jc w:val="both"/>
      </w:pPr>
      <w:r>
        <w:t>BIOGAL d.o.o. za proizvodnju, trgovinu i usluge, OIB: 37341468914, N.Š.Zrinskog 2f, 31220 Višnjevac</w:t>
      </w:r>
    </w:p>
    <w:p w:rsidRDefault="003D23BF" w:rsidP="003D23BF" w:rsidR="003D23BF">
      <w:pPr>
        <w:pStyle w:val="Bezproreda"/>
        <w:jc w:val="both"/>
      </w:pPr>
      <w:r>
        <w:t>BIONATURA BIDON VODE d.o.o. za trgovinu i usluge, OIB: 34227393978, Rakitnica 3, 10000 Zagreb</w:t>
      </w:r>
    </w:p>
    <w:p w:rsidRDefault="003D23BF" w:rsidP="003D23BF" w:rsidR="003D23BF">
      <w:pPr>
        <w:pStyle w:val="Bezproreda"/>
        <w:jc w:val="both"/>
      </w:pPr>
      <w:r>
        <w:t xml:space="preserve">BIRTIĆ FILIP, OIB: 76057322557, </w:t>
      </w:r>
      <w:r>
        <w:tab/>
        <w:t>Luke Klaića 63, 35210 Stari Perkovci</w:t>
      </w:r>
    </w:p>
    <w:p w:rsidRDefault="003D23BF" w:rsidP="003D23BF" w:rsidR="003D23BF">
      <w:pPr>
        <w:pStyle w:val="Bezproreda"/>
        <w:jc w:val="both"/>
      </w:pPr>
      <w:r>
        <w:t>BIRTIĆ FINKA, OIB; 14644467680, Luke Klaića 63, 35210 Stari Perkovci</w:t>
      </w:r>
    </w:p>
    <w:p w:rsidRDefault="003D23BF" w:rsidP="003D23BF" w:rsidR="003D23BF">
      <w:pPr>
        <w:pStyle w:val="Bezproreda"/>
        <w:jc w:val="both"/>
      </w:pPr>
      <w:r>
        <w:t>BLANKA NOVA-OBRT ZA PRIJEVOZ I POLJOPRIVREDU vl.KATICA FOGADIĆ, OIB: 46179057835, Josipa Jurja Strossmayera 19, 31411 Trnava</w:t>
      </w:r>
    </w:p>
    <w:p w:rsidRDefault="003D23BF" w:rsidP="003D23BF" w:rsidR="003D23BF">
      <w:pPr>
        <w:pStyle w:val="Bezproreda"/>
        <w:jc w:val="both"/>
      </w:pPr>
      <w:r>
        <w:t>BOLF d.o.o. za trgovinu, usluge i proizvodnju, OIB: 95449332614, Rendićeva 3, 10000 Zagreb</w:t>
      </w:r>
    </w:p>
    <w:p w:rsidRDefault="003D23BF" w:rsidP="003D23BF" w:rsidR="003D23BF">
      <w:pPr>
        <w:pStyle w:val="Bezproreda"/>
        <w:jc w:val="both"/>
      </w:pPr>
      <w:r>
        <w:lastRenderedPageBreak/>
        <w:t>BOŠNJAKOVIĆ JANJA, OIB: 30067208694, Sredanci 29, 35216 Sredanci</w:t>
      </w:r>
    </w:p>
    <w:p w:rsidRDefault="003D23BF" w:rsidP="003D23BF" w:rsidR="003D23BF">
      <w:pPr>
        <w:pStyle w:val="Bezproreda"/>
        <w:jc w:val="both"/>
      </w:pPr>
      <w:r>
        <w:t>BOŽJAKOVINA, d.d. za proizvodnju i promet poljoprivrednim proizvodima, OIB: 66671729980</w:t>
      </w:r>
      <w:r>
        <w:tab/>
        <w:t>, Božjakovečka 6, 10370 Božjakovina</w:t>
      </w:r>
    </w:p>
    <w:p w:rsidRDefault="003D23BF" w:rsidP="003D23BF" w:rsidR="003D23BF">
      <w:pPr>
        <w:pStyle w:val="Bezproreda"/>
        <w:jc w:val="both"/>
      </w:pPr>
      <w:r>
        <w:t>BUDISELIĆ d.o.o. za trgovinu i usluge, OIB: 39056801293, Franje Gažija 20, 10340 Vrbovec</w:t>
      </w:r>
    </w:p>
    <w:p w:rsidRDefault="003D23BF" w:rsidP="003D23BF" w:rsidR="003D23BF">
      <w:pPr>
        <w:pStyle w:val="Bezproreda"/>
        <w:jc w:val="both"/>
      </w:pPr>
      <w:r>
        <w:t>BURE d.o.o. za trgovinu i usluge, OIB: 30311115193, Odranska 15, 23210 Biograd Na Moru</w:t>
      </w:r>
    </w:p>
    <w:p w:rsidRDefault="003D23BF" w:rsidP="003D23BF" w:rsidR="003D23BF">
      <w:pPr>
        <w:pStyle w:val="Bezproreda"/>
        <w:jc w:val="both"/>
      </w:pPr>
      <w:r>
        <w:t>BUTERIN&amp;POSAVEC odvjetničko društvo, d.o.o.</w:t>
      </w:r>
      <w:r>
        <w:tab/>
        <w:t>, OIB: 88443826619, Draškovićeva 82, 10000 Zagreb</w:t>
      </w:r>
    </w:p>
    <w:p w:rsidRDefault="003D23BF" w:rsidP="003D23BF" w:rsidR="003D23BF">
      <w:pPr>
        <w:pStyle w:val="Bezproreda"/>
        <w:jc w:val="both"/>
      </w:pPr>
      <w:r>
        <w:t>CARGO AS, međunarodno otpremništvo, d.o.o., OIB; 23324195434, Bjelovarska 32, 10360 Sesvete</w:t>
      </w:r>
    </w:p>
    <w:p w:rsidRDefault="003D23BF" w:rsidP="003D23BF" w:rsidR="003D23BF">
      <w:pPr>
        <w:pStyle w:val="Bezproreda"/>
        <w:jc w:val="both"/>
      </w:pPr>
      <w:r>
        <w:t>CENTAR ZA KOMBINIRANI TRANSPORT ZAGREB, d.d. za proizvodnju, prijevoz, otpremništvo i trgovinu, OIB: 49800593791</w:t>
      </w:r>
      <w:r>
        <w:tab/>
        <w:t>, Trg senjskih uskoka 7-8, 10000 Zagreb</w:t>
      </w:r>
    </w:p>
    <w:p w:rsidRDefault="003D23BF" w:rsidP="003D23BF" w:rsidR="003D23BF">
      <w:pPr>
        <w:pStyle w:val="Bezproreda"/>
        <w:jc w:val="both"/>
      </w:pPr>
      <w:r>
        <w:t>CEZAREJA d.o.o. za proizvodnju, trgovinu i usluge, OIB: 44343542645, Kolodvorska 2, 32245 Nijemci</w:t>
      </w:r>
    </w:p>
    <w:p w:rsidRDefault="003D23BF" w:rsidP="003D23BF" w:rsidR="003D23BF">
      <w:pPr>
        <w:pStyle w:val="Bezproreda"/>
        <w:jc w:val="both"/>
      </w:pPr>
      <w:r>
        <w:t>CHROMOS AGRO d.d. proizvodnja sredstava za zaštitu bilja, OIB; 82790074844, Radnička cesta 173n, 10000 Zagreb</w:t>
      </w:r>
    </w:p>
    <w:p w:rsidRDefault="003D23BF" w:rsidP="003D23BF" w:rsidR="003D23BF">
      <w:pPr>
        <w:pStyle w:val="Bezproreda"/>
        <w:jc w:val="both"/>
      </w:pPr>
      <w:r>
        <w:t>COLONELLO trgovina na veliko i malo vl. VLADIMIR KRAJNOVIĆ, OIB: 82296832702, Donjodravska obala 14, 31000 Osijek</w:t>
      </w:r>
    </w:p>
    <w:p w:rsidRDefault="003D23BF" w:rsidP="003D23BF" w:rsidR="003D23BF">
      <w:pPr>
        <w:pStyle w:val="Bezproreda"/>
        <w:jc w:val="both"/>
      </w:pPr>
      <w:r>
        <w:t>COMP-ASTOR d.o.o., Rakani bb, 79220 Novi Grad</w:t>
      </w:r>
      <w:r w:rsidR="00B75B91">
        <w:t>, zastupano po Lada Ćustić, odvjetnica prema punomoći koju predaje u spis</w:t>
      </w:r>
    </w:p>
    <w:p w:rsidRDefault="003D23BF" w:rsidP="003D23BF" w:rsidR="003D23BF">
      <w:pPr>
        <w:pStyle w:val="Bezproreda"/>
        <w:jc w:val="both"/>
      </w:pPr>
      <w:r>
        <w:t>CORNI jednostavno d.o.o. za proizvodnju i usluge</w:t>
      </w:r>
      <w:r>
        <w:tab/>
        <w:t>, OIB: 83128984419, Palešnik 146A, 43284 Palešnik</w:t>
      </w:r>
    </w:p>
    <w:p w:rsidRDefault="003D23BF" w:rsidP="003D23BF" w:rsidR="003D23BF">
      <w:pPr>
        <w:pStyle w:val="Bezproreda"/>
        <w:jc w:val="both"/>
      </w:pPr>
      <w:r>
        <w:t>CORNMILL-TRADE Kft, Kepiro utca 9, 1053, Budimpešta, Mađarska</w:t>
      </w:r>
    </w:p>
    <w:p w:rsidRDefault="003D23BF" w:rsidP="003D23BF" w:rsidR="003D23BF">
      <w:pPr>
        <w:pStyle w:val="Bezproreda"/>
        <w:jc w:val="both"/>
      </w:pPr>
      <w:r>
        <w:t>COSMOSOL društvo za sanitarnu zaštitu, proizvodnju, promet i usluge d.o.o., OIB; 97908240621, Sv. L.B.Mandića 111g, 31000 Osijek</w:t>
      </w:r>
    </w:p>
    <w:p w:rsidRDefault="003D23BF" w:rsidP="003D23BF" w:rsidR="003D23BF">
      <w:pPr>
        <w:pStyle w:val="Bezproreda"/>
        <w:jc w:val="both"/>
      </w:pPr>
      <w:r>
        <w:t>CROATIA osiguranje d.d., OIB: 26187994862, Vatroslava Jagića 33, 10000 Zagreb</w:t>
      </w:r>
      <w:r w:rsidR="00915BCD">
        <w:t xml:space="preserve">, </w:t>
      </w:r>
    </w:p>
    <w:p w:rsidRDefault="003D23BF" w:rsidP="003D23BF" w:rsidR="003D23BF">
      <w:pPr>
        <w:pStyle w:val="Bezproreda"/>
        <w:jc w:val="both"/>
      </w:pPr>
      <w:r>
        <w:t>CROATIAKONTROLA VUKOVAR d.o.o. za kontrolu robe, OIB: 91298369970, Dunavski prilaz 3, 32000 Vukovar</w:t>
      </w:r>
    </w:p>
    <w:p w:rsidRDefault="003D23BF" w:rsidP="003D23BF" w:rsidR="003D23BF">
      <w:pPr>
        <w:pStyle w:val="Bezproreda"/>
        <w:jc w:val="both"/>
      </w:pPr>
      <w:r>
        <w:t>CRODUX PLIN d.o.o. za trgovinu i usluge, OIB: 50388109754</w:t>
      </w:r>
      <w:r>
        <w:tab/>
        <w:t>Savska Opatovina 36, 10000 Zagreb</w:t>
      </w:r>
    </w:p>
    <w:p w:rsidRDefault="003D23BF" w:rsidP="003D23BF" w:rsidR="003D23BF">
      <w:pPr>
        <w:pStyle w:val="Bezproreda"/>
        <w:jc w:val="both"/>
      </w:pPr>
      <w:r>
        <w:t>ČIKO TRANSPORT d.o.o. za prijevoz, usluge i trgovinu, OIB: 92832783840, Vranduk 125, 34000 Požega</w:t>
      </w:r>
    </w:p>
    <w:p w:rsidRDefault="003D23BF" w:rsidP="003D23BF" w:rsidR="003D23BF">
      <w:pPr>
        <w:pStyle w:val="Bezproreda"/>
        <w:jc w:val="both"/>
      </w:pPr>
      <w:r>
        <w:t>ČOLAK, obrt za trgovinu i prijevoz vl. SNJEŽANA ČOLAK, OIB; 27925733223, Vinkovačka ulica 43, 32271 Rokovci</w:t>
      </w:r>
    </w:p>
    <w:p w:rsidRDefault="003D23BF" w:rsidP="003D23BF" w:rsidR="003D23BF">
      <w:pPr>
        <w:pStyle w:val="Bezproreda"/>
        <w:jc w:val="both"/>
      </w:pPr>
      <w:r>
        <w:t>ČVEK ŽELJKO - PG RASTINA, OIB: 77278542733, Ante Starčevića 57, 31400 Kuševac</w:t>
      </w:r>
    </w:p>
    <w:p w:rsidRDefault="003D23BF" w:rsidP="003D23BF" w:rsidR="003D23BF">
      <w:pPr>
        <w:pStyle w:val="Bezproreda"/>
        <w:jc w:val="both"/>
      </w:pPr>
      <w:r>
        <w:t>DA-DA TEHNIKA d.o.o. za proizvodnju, usluge i trgovinu, OIB: 69339541244</w:t>
      </w:r>
      <w:r>
        <w:tab/>
        <w:t>, Krapinska 19, 10000 Zagreb</w:t>
      </w:r>
    </w:p>
    <w:p w:rsidRDefault="003D23BF" w:rsidP="003D23BF" w:rsidR="003D23BF">
      <w:pPr>
        <w:pStyle w:val="Bezproreda"/>
        <w:jc w:val="both"/>
      </w:pPr>
      <w:r>
        <w:t>DANON d.o.o. za trgovinu na veliko i malo, uvoz i izvoz, zastupanje stranih tvrtki i turizam, OIB: 08285160598, Ledinska 7, 10255 Donji Stupnik</w:t>
      </w:r>
    </w:p>
    <w:p w:rsidRDefault="003D23BF" w:rsidP="003D23BF" w:rsidR="003D23BF">
      <w:pPr>
        <w:pStyle w:val="Bezproreda"/>
        <w:jc w:val="both"/>
      </w:pPr>
      <w:r>
        <w:t>DAS-TRANS d.o.o. za prijevoz i trgovinu u stečaju, OIB: 10398113166</w:t>
      </w:r>
      <w:r>
        <w:tab/>
        <w:t>, Novo Pračno 111, 44000 Sisak</w:t>
      </w:r>
    </w:p>
    <w:p w:rsidRDefault="003D23BF" w:rsidP="003D23BF" w:rsidR="003D23BF">
      <w:pPr>
        <w:pStyle w:val="Bezproreda"/>
        <w:jc w:val="both"/>
      </w:pPr>
      <w:r>
        <w:t>DAVEL d.o.o. za inženjering, montažu i održavanje, OIB: 42356431391</w:t>
      </w:r>
      <w:r>
        <w:tab/>
        <w:t>, Svilajska 30E, 31000 Osijek</w:t>
      </w:r>
    </w:p>
    <w:p w:rsidRDefault="003D23BF" w:rsidP="003D23BF" w:rsidR="003D23BF">
      <w:pPr>
        <w:pStyle w:val="Bezproreda"/>
        <w:jc w:val="both"/>
      </w:pPr>
      <w:r>
        <w:t>DENA-ŠPED COMPANY d.o.o., Dositeja Obradovića 10, 22320 Inđija, Srbija</w:t>
      </w:r>
    </w:p>
    <w:p w:rsidRDefault="003D23BF" w:rsidP="003D23BF" w:rsidR="003D23BF">
      <w:pPr>
        <w:pStyle w:val="Bezproreda"/>
        <w:jc w:val="both"/>
      </w:pPr>
      <w:r>
        <w:t>DIM-MES d.o.o. za proizvodnju, trgovinu i usluge</w:t>
      </w:r>
      <w:r>
        <w:tab/>
        <w:t>, OIB: 71968165400, Poljana br. 7, 22320 Drniš</w:t>
      </w:r>
    </w:p>
    <w:p w:rsidRDefault="003D23BF" w:rsidP="003D23BF" w:rsidR="003D23BF">
      <w:pPr>
        <w:pStyle w:val="Bezproreda"/>
        <w:jc w:val="both"/>
      </w:pPr>
      <w:r>
        <w:t>DIMNJAČAR NENADIĆ, Dimnjačarski obrt  vl. JOSIP NENADIĆ, OIB: 83877824201, Vjekoslava Bacha 32, 35000 Slavonski Brod</w:t>
      </w:r>
    </w:p>
    <w:p w:rsidRDefault="003D23BF" w:rsidP="003D23BF" w:rsidR="003D23BF">
      <w:pPr>
        <w:pStyle w:val="Bezproreda"/>
        <w:jc w:val="both"/>
      </w:pPr>
      <w:r>
        <w:t>DIRECTUS d.o.o. za transport i trgovinu, OIB: 35573612931, Josipa Bašića 67, 35000 Slavonski Brod</w:t>
      </w:r>
    </w:p>
    <w:p w:rsidRDefault="003D23BF" w:rsidP="003D23BF" w:rsidR="003D23BF">
      <w:pPr>
        <w:pStyle w:val="Bezproreda"/>
        <w:jc w:val="both"/>
      </w:pPr>
      <w:r>
        <w:lastRenderedPageBreak/>
        <w:t>DOBRANIĆ d.o.o. za trgovinu i usluge, OIB: 96522057450, Rade Končara 71, 40315 Mursko Središće</w:t>
      </w:r>
    </w:p>
    <w:p w:rsidRDefault="003D23BF" w:rsidP="003D23BF" w:rsidR="003D23BF">
      <w:pPr>
        <w:pStyle w:val="Bezproreda"/>
        <w:jc w:val="both"/>
      </w:pPr>
      <w:r>
        <w:t>DOM ZDRAVLJA NAŠICE, OIB: 03460102126,</w:t>
      </w:r>
      <w:r>
        <w:tab/>
        <w:t>Bana Jelačića 10, 31500 Našice</w:t>
      </w:r>
    </w:p>
    <w:p w:rsidRDefault="003D23BF" w:rsidP="003D23BF" w:rsidR="003D23BF">
      <w:pPr>
        <w:pStyle w:val="Bezproreda"/>
        <w:jc w:val="both"/>
      </w:pPr>
      <w:r>
        <w:t xml:space="preserve">DORON, d.o.o. za unutarnju i vanjsku trgovinu, transport i usluge, OIB: </w:t>
      </w:r>
      <w:r>
        <w:tab/>
        <w:t>22692239697, Kneza Trpimira 45, 34000 Požega</w:t>
      </w:r>
    </w:p>
    <w:p w:rsidRDefault="003D23BF" w:rsidP="003D23BF" w:rsidR="003D23BF">
      <w:pPr>
        <w:pStyle w:val="Bezproreda"/>
        <w:jc w:val="both"/>
      </w:pPr>
      <w:r>
        <w:t>DRINKOMATIC d.o.o.B152 za trgovinu, usluge i ugostiteljstvo, OIB: 76549264157, Juraši 34, 51216 Viškovo</w:t>
      </w:r>
    </w:p>
    <w:p w:rsidRDefault="003D23BF" w:rsidP="003D23BF" w:rsidR="003D23BF">
      <w:pPr>
        <w:pStyle w:val="Bezproreda"/>
        <w:jc w:val="both"/>
      </w:pPr>
      <w:r>
        <w:t>DT LOGISTIKA, obrt za usluge i prijevoz  vl.DAVID ŠARIĆ, OIB: 86623183139, Industrijska 30, 34000 Požega</w:t>
      </w:r>
    </w:p>
    <w:p w:rsidRDefault="003D23BF" w:rsidP="003D23BF" w:rsidR="003D23BF">
      <w:pPr>
        <w:pStyle w:val="Bezproreda"/>
        <w:jc w:val="both"/>
      </w:pPr>
      <w:r>
        <w:t>DUDAŠ, obrt za prijevoz i trgovinu vl.ŽELJKO  DUDAŠ, OIB : 03215263136</w:t>
      </w:r>
      <w:r>
        <w:tab/>
        <w:t>Zmajevac 24, 31400 Ivanovci Đakovački</w:t>
      </w:r>
    </w:p>
    <w:p w:rsidRDefault="003D23BF" w:rsidP="003D23BF" w:rsidR="003D23BF">
      <w:pPr>
        <w:pStyle w:val="Bezproreda"/>
        <w:jc w:val="both"/>
      </w:pPr>
      <w:r>
        <w:t>ELEKTROMEHANIKA "BERGER" vl. ROBERT BERGER, OIB: 39651558047, Štefa Kuzmića 13, 10373 Ivanja Reka</w:t>
      </w:r>
    </w:p>
    <w:p w:rsidRDefault="003D23BF" w:rsidP="003D23BF" w:rsidR="003D23BF">
      <w:pPr>
        <w:pStyle w:val="Bezproreda"/>
        <w:jc w:val="both"/>
      </w:pPr>
      <w:r>
        <w:t>ELEKTROSERVIS "ELMES" vl.JOSIP ŠUFLAJ, OIB; 90335026098, Slavka Kolara 50, 43231 Ivanska</w:t>
      </w:r>
    </w:p>
    <w:p w:rsidRDefault="003D23BF" w:rsidP="003D23BF" w:rsidR="003D23BF">
      <w:pPr>
        <w:pStyle w:val="Bezproreda"/>
        <w:jc w:val="both"/>
      </w:pPr>
      <w:r>
        <w:t>ENZIM d.o.o. za trgovinu i usluge, OIB: 58627407452, Ulica Franje Račkoga 12, 10000 Zagreb</w:t>
      </w:r>
    </w:p>
    <w:p w:rsidRDefault="003D23BF" w:rsidP="003D23BF" w:rsidR="003D23BF">
      <w:pPr>
        <w:pStyle w:val="Bezproreda"/>
        <w:jc w:val="both"/>
      </w:pPr>
      <w:r>
        <w:t>EOS-Z d.o.o. za trgovinu i usluge, OIB: 12837854839, Dežmanova 5, 10000 Zagreb</w:t>
      </w:r>
    </w:p>
    <w:p w:rsidRDefault="003D23BF" w:rsidP="003D23BF" w:rsidR="003D23BF">
      <w:pPr>
        <w:pStyle w:val="Bezproreda"/>
        <w:jc w:val="both"/>
      </w:pPr>
      <w:r>
        <w:t>ERDEG PRIJEVOZ, prijevoznički obrt  vl. TOMISLAV ERDEG, OIB: 26508194027, J.Kozarca 5, 31226 Dalj</w:t>
      </w:r>
    </w:p>
    <w:p w:rsidRDefault="003D23BF" w:rsidP="003D23BF" w:rsidR="003D23BF">
      <w:pPr>
        <w:pStyle w:val="Bezproreda"/>
        <w:jc w:val="both"/>
      </w:pPr>
      <w:r>
        <w:t>EUROAGRAR opšta poljoprivredna zadruga, Ratkovac bb, 74214 Prnjavor, Bosna i Hercegovina</w:t>
      </w:r>
    </w:p>
    <w:p w:rsidRDefault="003D23BF" w:rsidP="003D23BF" w:rsidR="003D23BF">
      <w:pPr>
        <w:pStyle w:val="Bezproreda"/>
        <w:jc w:val="both"/>
      </w:pPr>
      <w:r>
        <w:t>EUROINSPEKT CROATIAKONTROLA d.o.o. za kontrolu robe i inženjering, OIB: 50024748563, Karlovačka cesta 4L, 10000 Zagreb</w:t>
      </w:r>
    </w:p>
    <w:p w:rsidRDefault="003D23BF" w:rsidP="003D23BF" w:rsidR="003D23BF">
      <w:pPr>
        <w:pStyle w:val="Bezproreda"/>
        <w:jc w:val="both"/>
      </w:pPr>
      <w:r>
        <w:t>EUROKONTROLA d.o.o. za kontrolu kvalitete, OIB; 99716972323, Vijenac Petrove Gore 21, 31000 Osijek</w:t>
      </w:r>
    </w:p>
    <w:p w:rsidRDefault="003D23BF" w:rsidP="003D23BF" w:rsidR="003D23BF">
      <w:pPr>
        <w:pStyle w:val="Bezproreda"/>
        <w:jc w:val="both"/>
      </w:pPr>
      <w:r>
        <w:t>EUROLOGSYSTEM DOO BEOGRAD</w:t>
      </w:r>
      <w:r>
        <w:tab/>
        <w:t>ul. Nemanjina 40/II, 11000 Beograd, Srbija</w:t>
      </w:r>
      <w:r w:rsidR="000C1705">
        <w:t>, zastupano po Sandra Sekovanić, odvjetnica</w:t>
      </w:r>
    </w:p>
    <w:p w:rsidRDefault="003D23BF" w:rsidP="003D23BF" w:rsidR="003D23BF">
      <w:pPr>
        <w:pStyle w:val="Bezproreda"/>
        <w:jc w:val="both"/>
      </w:pPr>
      <w:r>
        <w:t>EURO-TIM d.o.o. za poljoprivredu i usluge</w:t>
      </w:r>
      <w:r>
        <w:tab/>
        <w:t>, OIB; 37607749313</w:t>
      </w:r>
      <w:r>
        <w:tab/>
        <w:t>Kujnik 61, 35250 Oriovac</w:t>
      </w:r>
    </w:p>
    <w:p w:rsidRDefault="003D23BF" w:rsidP="003D23BF" w:rsidR="003D23BF">
      <w:pPr>
        <w:pStyle w:val="Bezproreda"/>
        <w:jc w:val="both"/>
      </w:pPr>
      <w:r>
        <w:t>F.M. SITO d.o.o. za proizvodnju, promet i usluge, OIB; 78219275003</w:t>
      </w:r>
      <w:r>
        <w:tab/>
        <w:t>Studenačka 18, 10000 Zagreb</w:t>
      </w:r>
    </w:p>
    <w:p w:rsidRDefault="003D23BF" w:rsidP="003D23BF" w:rsidR="003D23BF">
      <w:pPr>
        <w:pStyle w:val="Bezproreda"/>
        <w:jc w:val="both"/>
      </w:pPr>
      <w:r>
        <w:t>FEMEX-AGRO KFT</w:t>
      </w:r>
      <w:r>
        <w:tab/>
        <w:t>, Gabor Utca 4.I.5., 7600 Pecs, Mađarska</w:t>
      </w:r>
    </w:p>
    <w:p w:rsidRDefault="003D23BF" w:rsidP="003D23BF" w:rsidR="003D23BF">
      <w:pPr>
        <w:pStyle w:val="Bezproreda"/>
        <w:jc w:val="both"/>
      </w:pPr>
      <w:r>
        <w:t>FERDINAND d.o.o. za trgovinu i usluge, OIB: 96944529929, Stjepana Ladiše 1, 10000 Zagreb</w:t>
      </w:r>
    </w:p>
    <w:p w:rsidRDefault="003D23BF" w:rsidP="003D23BF" w:rsidR="003D23BF">
      <w:pPr>
        <w:pStyle w:val="Bezproreda"/>
        <w:jc w:val="both"/>
      </w:pPr>
      <w:r>
        <w:t>FIERO j.d.o.o. za trgovinu i usluge, OIB: 52169805441, Štuk 1, 10251 Demerje</w:t>
      </w:r>
    </w:p>
    <w:p w:rsidRDefault="003D23BF" w:rsidP="003D23BF" w:rsidR="003D23BF">
      <w:pPr>
        <w:pStyle w:val="Bezproreda"/>
        <w:jc w:val="both"/>
      </w:pPr>
      <w:r>
        <w:t>FILIP PROMET vl. ANTUN VAČIĆ, OIB: 68096723257</w:t>
      </w:r>
      <w:r>
        <w:tab/>
        <w:t>, Tiskalovci 40, 35252 Slobodnica</w:t>
      </w:r>
    </w:p>
    <w:p w:rsidRDefault="003D23BF" w:rsidP="003D23BF" w:rsidR="003D23BF">
      <w:pPr>
        <w:pStyle w:val="Bezproreda"/>
        <w:jc w:val="both"/>
      </w:pPr>
      <w:r>
        <w:t>FINANCIJSKA AGENCIJA, OIB; 85821130368, Ulica grada Vukovara 70, 10000 Zagreb</w:t>
      </w:r>
    </w:p>
    <w:p w:rsidRDefault="003D23BF" w:rsidP="003D23BF" w:rsidR="003D23BF">
      <w:pPr>
        <w:pStyle w:val="Bezproreda"/>
        <w:jc w:val="both"/>
      </w:pPr>
      <w:r>
        <w:t>FINVEST CORP d.d. za proizvodnju, trgovinu i usluge, OIB; 40819225982, Ivana Gorana Kovačića 24, 51306 Čabar</w:t>
      </w:r>
    </w:p>
    <w:p w:rsidRDefault="003D23BF" w:rsidP="003D23BF" w:rsidR="003D23BF">
      <w:pPr>
        <w:pStyle w:val="Bezproreda"/>
        <w:jc w:val="both"/>
      </w:pPr>
      <w:r>
        <w:t>FIRASTONE d.o.o. za proizvodnju, trgovinu, usluge, uvoz-izvoz, OIB:</w:t>
      </w:r>
      <w:r>
        <w:tab/>
        <w:t>27117122420, Donje Svetice 31, 10000 Zagreb</w:t>
      </w:r>
    </w:p>
    <w:p w:rsidRDefault="003D23BF" w:rsidP="003D23BF" w:rsidR="003D23BF">
      <w:pPr>
        <w:pStyle w:val="Bezproreda"/>
        <w:jc w:val="both"/>
      </w:pPr>
      <w:r>
        <w:t>FIRMUS d.o.o. za proizvodnju i usluge, OIB: 69528869680, Vladimira Nazora 74, 35250 Oriovac</w:t>
      </w:r>
    </w:p>
    <w:p w:rsidRDefault="003D23BF" w:rsidP="003D23BF" w:rsidR="003D23BF">
      <w:pPr>
        <w:pStyle w:val="Bezproreda"/>
        <w:jc w:val="both"/>
      </w:pPr>
      <w:r>
        <w:t>FLASH PROMET d.o.o. za usluge, OIB; 98107472745, Vrapčanska ulica 98, 10000 Zagreb</w:t>
      </w:r>
    </w:p>
    <w:p w:rsidRDefault="003D23BF" w:rsidP="003D23BF" w:rsidR="003D23BF">
      <w:pPr>
        <w:pStyle w:val="Bezproreda"/>
        <w:jc w:val="both"/>
      </w:pPr>
      <w:r>
        <w:t>FORIVIA veterinarska ambulanta za male i velike životinje d.o.o. u stečaju, OIB: 37885682288, Bartola Kašića 56, 31000 Osijek</w:t>
      </w:r>
    </w:p>
    <w:p w:rsidRDefault="003D23BF" w:rsidP="003D23BF" w:rsidR="003D23BF">
      <w:pPr>
        <w:pStyle w:val="Bezproreda"/>
        <w:jc w:val="both"/>
      </w:pPr>
      <w:r>
        <w:t>FORTIS FACTORING d.o.o. za faktoring, OIB; 19787621150, Trg žrtava fašizma 3, 10000 Zagreb</w:t>
      </w:r>
    </w:p>
    <w:p w:rsidRDefault="003D23BF" w:rsidP="003D23BF" w:rsidR="003D23BF">
      <w:pPr>
        <w:pStyle w:val="Bezproreda"/>
        <w:jc w:val="both"/>
      </w:pPr>
      <w:r>
        <w:t>FRANIĆ IVAN PRIJEVOZNIK, vl. Ivan Franić, OIB: 70233622977, Voćarska 1, 34322 Završje</w:t>
      </w:r>
    </w:p>
    <w:p w:rsidRDefault="003D23BF" w:rsidP="003D23BF" w:rsidR="003D23BF">
      <w:pPr>
        <w:pStyle w:val="Bezproreda"/>
        <w:jc w:val="both"/>
      </w:pPr>
      <w:r>
        <w:lastRenderedPageBreak/>
        <w:t>FUNARIĆ PAVO, OIB: 53788136780, Stjepana Radića 7, 35210 Stari Perkovci</w:t>
      </w:r>
    </w:p>
    <w:p w:rsidRDefault="003D23BF" w:rsidP="003D23BF" w:rsidR="003D23BF">
      <w:pPr>
        <w:pStyle w:val="Bezproreda"/>
        <w:jc w:val="both"/>
      </w:pPr>
      <w:r>
        <w:t>FURMAN jednostavno d.o.o. za trgovinu i usluge, OIB; 22799398544, Lipovački put 53, 32000 Vukovar</w:t>
      </w:r>
    </w:p>
    <w:p w:rsidRDefault="003D23BF" w:rsidP="003D23BF" w:rsidR="003D23BF">
      <w:pPr>
        <w:pStyle w:val="Bezproreda"/>
        <w:jc w:val="both"/>
      </w:pPr>
      <w:r>
        <w:t>G.T.B. (GUMENO TEHNIČKA BRTVILA), VL. IVICA ĆURIĆ, OIB; 33001753417, Veliko Korenovo 6, 43000 Veliko Korenovo</w:t>
      </w:r>
    </w:p>
    <w:p w:rsidRDefault="003D23BF" w:rsidP="003D23BF" w:rsidR="003D23BF">
      <w:pPr>
        <w:pStyle w:val="Bezproreda"/>
        <w:jc w:val="both"/>
      </w:pPr>
      <w:r>
        <w:t>GALKO TRANS d.o.o. za trgovinu i usluge, OIB;</w:t>
      </w:r>
      <w:r>
        <w:tab/>
        <w:t>52995732009</w:t>
      </w:r>
      <w:r>
        <w:tab/>
        <w:t>Sv. L. B. Mandića 189c, 31000 Osijek</w:t>
      </w:r>
    </w:p>
    <w:p w:rsidRDefault="003D23BF" w:rsidP="003D23BF" w:rsidR="003D23BF">
      <w:pPr>
        <w:pStyle w:val="Bezproreda"/>
        <w:jc w:val="both"/>
      </w:pPr>
      <w:r>
        <w:t>GARDENOS d.o.o. za trgovinu, proizvodnju i usluge, OIB: 92703985752</w:t>
      </w:r>
      <w:r>
        <w:tab/>
        <w:t>F. K. Frankopana 162, 31000 Osijek</w:t>
      </w:r>
    </w:p>
    <w:p w:rsidRDefault="003D23BF" w:rsidP="003D23BF" w:rsidR="003D23BF">
      <w:pPr>
        <w:pStyle w:val="Bezproreda"/>
        <w:jc w:val="both"/>
      </w:pPr>
      <w:r>
        <w:t>GAŠPIĆ, obrt za prijevoz i usluge, vl. Sunčica Gašpić, OIB: 92565630241, Draganići 22B, 47201 Draganić</w:t>
      </w:r>
    </w:p>
    <w:p w:rsidRDefault="003D23BF" w:rsidP="003D23BF" w:rsidR="003D23BF">
      <w:pPr>
        <w:pStyle w:val="Bezproreda"/>
        <w:jc w:val="both"/>
      </w:pPr>
      <w:r>
        <w:t>GEBRUDER d.o.o. za trgovinu i usluge, OIB: 74651430516, Kralja Tomislava 80, 31222 Bizovac</w:t>
      </w:r>
    </w:p>
    <w:p w:rsidRDefault="003D23BF" w:rsidP="003D23BF" w:rsidR="003D23BF">
      <w:pPr>
        <w:pStyle w:val="Bezproreda"/>
        <w:jc w:val="both"/>
      </w:pPr>
      <w:r>
        <w:t>GEBRÜDER WEISS društvo s ograničenom odgovornšću za prijevoz i špediciju, OIB: 05216322294, Jankomir 25, 10000 Zagreb</w:t>
      </w:r>
    </w:p>
    <w:p w:rsidRDefault="003D23BF" w:rsidP="003D23BF" w:rsidR="003D23BF">
      <w:pPr>
        <w:pStyle w:val="Bezproreda"/>
        <w:jc w:val="both"/>
      </w:pPr>
      <w:r>
        <w:t>GENERA d.d. za razvoj i proizvodnju farmaceutskih proizvoda, OIB: 25555531112, Svetonedeljska cesta 2, 10436 Kalinovica - Rakov Potok</w:t>
      </w:r>
      <w:r w:rsidR="00E6519F" w:rsidRPr="000C1705">
        <w:t>, zastupano po</w:t>
      </w:r>
      <w:r w:rsidR="000C1705" w:rsidRPr="000C1705">
        <w:t xml:space="preserve"> Tomislav Pukl, odvj. vježbenik</w:t>
      </w:r>
      <w:r w:rsidR="00E6519F" w:rsidRPr="000C1705">
        <w:t xml:space="preserve"> OD Hanžeković i Partneri</w:t>
      </w:r>
      <w:r w:rsidR="00E6519F">
        <w:t xml:space="preserve"> </w:t>
      </w:r>
    </w:p>
    <w:p w:rsidRDefault="003D23BF" w:rsidP="003D23BF" w:rsidR="003D23BF">
      <w:pPr>
        <w:pStyle w:val="Bezproreda"/>
        <w:jc w:val="both"/>
      </w:pPr>
      <w:r>
        <w:t>GENERAL GRAINS Ltd, Via Motta 18, 6830 Chiasso, Švicarska</w:t>
      </w:r>
    </w:p>
    <w:p w:rsidRDefault="003D23BF" w:rsidP="003D23BF" w:rsidR="003D23BF">
      <w:pPr>
        <w:pStyle w:val="Bezproreda"/>
        <w:jc w:val="both"/>
      </w:pPr>
      <w:r>
        <w:t>GENERAL GRAINS Ltd, Clifton, bristol BS8 4EJ, Velika Britanija</w:t>
      </w:r>
    </w:p>
    <w:p w:rsidRDefault="003D23BF" w:rsidP="003D23BF" w:rsidR="003D23BF">
      <w:pPr>
        <w:pStyle w:val="Bezproreda"/>
        <w:jc w:val="both"/>
      </w:pPr>
      <w:r>
        <w:t>GLAZIR d.o.o. za proizvodnju i preradu voća, OIB: 58767554828, Posavska ulica 59, 10370 Oborovo</w:t>
      </w:r>
    </w:p>
    <w:p w:rsidRDefault="003D23BF" w:rsidP="003D23BF" w:rsidR="003D23BF">
      <w:pPr>
        <w:pStyle w:val="Bezproreda"/>
        <w:jc w:val="both"/>
      </w:pPr>
      <w:r>
        <w:t>GOJA d.o.o. za proizvodnju, trgovinu i usluge, OIB: 42545387830, Osječka 112, 33000 Virovitica</w:t>
      </w:r>
    </w:p>
    <w:p w:rsidRDefault="003D23BF" w:rsidP="003D23BF" w:rsidR="003D23BF">
      <w:pPr>
        <w:pStyle w:val="Bezproreda"/>
        <w:jc w:val="both"/>
      </w:pPr>
      <w:r>
        <w:t>GOLIĆ TRADE d.o.o.Romanovci 17, 78400 Gradiška, Bosna i Hercegovina</w:t>
      </w:r>
      <w:r w:rsidR="004B4F7B">
        <w:t>,</w:t>
      </w:r>
      <w:r w:rsidR="004B4F7B" w:rsidRPr="004B4F7B">
        <w:t xml:space="preserve"> </w:t>
      </w:r>
      <w:r w:rsidR="004B4F7B">
        <w:t>zastupano po Lada Ćustić, odvjetnica prema punomoći koju predaje u spis</w:t>
      </w:r>
    </w:p>
    <w:p w:rsidRDefault="003D23BF" w:rsidP="003D23BF" w:rsidR="003D23BF">
      <w:pPr>
        <w:pStyle w:val="Bezproreda"/>
        <w:jc w:val="both"/>
      </w:pPr>
      <w:r>
        <w:t>GRAD ČAZMA, OIB: 81963437417, Trg Čazmanskog Kaptola 13, 43240 Čazma</w:t>
      </w:r>
    </w:p>
    <w:p w:rsidRDefault="003D23BF" w:rsidP="003D23BF" w:rsidR="003D23BF">
      <w:pPr>
        <w:pStyle w:val="Bezproreda"/>
        <w:jc w:val="both"/>
      </w:pPr>
      <w:r>
        <w:t>GRAD SLAVONSKI BROD</w:t>
      </w:r>
      <w:r>
        <w:tab/>
        <w:t>, OIB: 58007872049, Vukovarska 1, 35000 Slavonski Brod</w:t>
      </w:r>
    </w:p>
    <w:p w:rsidRDefault="003D23BF" w:rsidP="003D23BF" w:rsidR="003D23BF">
      <w:pPr>
        <w:pStyle w:val="Bezproreda"/>
        <w:jc w:val="both"/>
      </w:pPr>
      <w:r>
        <w:t>GRAD ZAGREB, OIB: 61817894937, Trg Stjepana Radića 1, 10000 Zagreb</w:t>
      </w:r>
    </w:p>
    <w:p w:rsidRDefault="003D23BF" w:rsidP="003D23BF" w:rsidR="003D23BF">
      <w:pPr>
        <w:pStyle w:val="Bezproreda"/>
        <w:jc w:val="both"/>
      </w:pPr>
      <w:r>
        <w:t>GRADSKO STAMBENO KOMUNALNO GOSPODARSTVO d.o.o. za usluge, građevinarstvo i trgovinu, OIB; 03744272526, Savska cesta 1, 10000 Zagreb</w:t>
      </w:r>
    </w:p>
    <w:p w:rsidRDefault="003D23BF" w:rsidP="003D23BF" w:rsidR="003D23BF">
      <w:pPr>
        <w:pStyle w:val="Bezproreda"/>
        <w:jc w:val="both"/>
      </w:pPr>
      <w:r>
        <w:t>GRAFIČAR - d.d. za proizvodnju ambalaže, grafičkih proizvoda i rehabilitaciju invalida, OIB; 78723936298, Frankopanska 89, 42230 Ludbreg</w:t>
      </w:r>
    </w:p>
    <w:p w:rsidRDefault="003D23BF" w:rsidP="003D23BF" w:rsidR="003D23BF">
      <w:pPr>
        <w:pStyle w:val="Bezproreda"/>
        <w:jc w:val="both"/>
      </w:pPr>
      <w:r>
        <w:t>GRAFIČAR TVORNICA VREĆA I TISKARNICA - proizvodnja papirnih vreća i tiskarska djelatnost d.o.o., OIB: 46342488505</w:t>
      </w:r>
      <w:r>
        <w:tab/>
        <w:t>, Borovljani 8G, 48000 Borovljani</w:t>
      </w:r>
    </w:p>
    <w:p w:rsidRDefault="003D23BF" w:rsidP="003D23BF" w:rsidR="003D23BF">
      <w:pPr>
        <w:pStyle w:val="Bezproreda"/>
        <w:jc w:val="both"/>
      </w:pPr>
      <w:r>
        <w:t>GRANAGLIA d.o.o. za trgovinu i usluge, OIB: 13941739322, J.J.Strossmayera 213, 31000 Osijek</w:t>
      </w:r>
    </w:p>
    <w:p w:rsidRDefault="003D23BF" w:rsidP="003D23BF" w:rsidR="003D23BF">
      <w:pPr>
        <w:pStyle w:val="Bezproreda"/>
        <w:jc w:val="both"/>
      </w:pPr>
      <w:r>
        <w:t>GRGANJA NIKOLA</w:t>
      </w:r>
      <w:r>
        <w:tab/>
        <w:t xml:space="preserve">, OIB: 97308845467, </w:t>
      </w:r>
      <w:r>
        <w:tab/>
        <w:t>Laminac 179, 43246 Laminac</w:t>
      </w:r>
    </w:p>
    <w:p w:rsidRDefault="003D23BF" w:rsidP="003D23BF" w:rsidR="003D23BF">
      <w:pPr>
        <w:pStyle w:val="Bezproreda"/>
        <w:jc w:val="both"/>
      </w:pPr>
      <w:r>
        <w:t xml:space="preserve">GRGIĆ - PROMET, vl. Darko Grgić, OIB: 42997032031, </w:t>
      </w:r>
      <w:r>
        <w:tab/>
        <w:t>Kolodvorska 17, 33520 Medinci</w:t>
      </w:r>
    </w:p>
    <w:p w:rsidRDefault="003D23BF" w:rsidP="003D23BF" w:rsidR="003D23BF">
      <w:pPr>
        <w:pStyle w:val="Bezproreda"/>
        <w:jc w:val="both"/>
      </w:pPr>
      <w:r>
        <w:t>GRIFON d.o.o. za proizvodnju, trgovinu i usluge, OIB: 99002235670, Josipa Jurja Štrosmajera 44, 35000 Slavonski Brod</w:t>
      </w:r>
    </w:p>
    <w:p w:rsidRDefault="003D23BF" w:rsidP="003D23BF" w:rsidR="003D23BF">
      <w:pPr>
        <w:pStyle w:val="Bezproreda"/>
        <w:jc w:val="both"/>
      </w:pPr>
      <w:r>
        <w:t>GS1 CROATIA - HRVATSKO UDRUŽENJE ZA AUTOMATSKU IDENTIFIKACIJU, ELEKTRONIČKU RAZMJENU PODATAKA I UPRAVLJANJE POSLOVNIM  PROCESIMA</w:t>
      </w:r>
      <w:r>
        <w:tab/>
        <w:t xml:space="preserve">, OIB: 03365973101, </w:t>
      </w:r>
      <w:r>
        <w:tab/>
        <w:t>Tuškanac 14, 10000 Zagreb</w:t>
      </w:r>
    </w:p>
    <w:p w:rsidRDefault="003D23BF" w:rsidP="003D23BF" w:rsidR="003D23BF">
      <w:pPr>
        <w:pStyle w:val="Bezproreda"/>
        <w:jc w:val="both"/>
      </w:pPr>
      <w:r>
        <w:t>GUMIIMPEX - GUMI RECIKLAŽA I PROIZVODNJA d.d., OIB: 82298562620, Pavleka Miškine 64c, 42000 Varaždin</w:t>
      </w:r>
    </w:p>
    <w:p w:rsidRDefault="003D23BF" w:rsidP="003D23BF" w:rsidR="003D23BF">
      <w:pPr>
        <w:pStyle w:val="Bezproreda"/>
        <w:jc w:val="both"/>
      </w:pPr>
      <w:r>
        <w:t>HEP-Operator distribucijskog sustava d.o.o. za distribuciju i opskrbu električne energije (4 obveze: Zagreb, Sl. Brod, Osijek i Križ) , OIB: 46830600751, Ulica grada Vukovara 37, 10000 Zagreb</w:t>
      </w:r>
    </w:p>
    <w:p w:rsidRDefault="003D23BF" w:rsidP="003D23BF" w:rsidR="003D23BF">
      <w:pPr>
        <w:pStyle w:val="Bezproreda"/>
        <w:jc w:val="both"/>
      </w:pPr>
      <w:r>
        <w:lastRenderedPageBreak/>
        <w:t>HITTNER d.o.o. za proizvodnju, trgovinu i usluge</w:t>
      </w:r>
      <w:r>
        <w:tab/>
        <w:t>, OIB: 59308102082, Pakračka ulica 10, 43000 Bjelovar</w:t>
      </w:r>
    </w:p>
    <w:p w:rsidRDefault="003D23BF" w:rsidP="003D23BF" w:rsidR="003D23BF">
      <w:pPr>
        <w:pStyle w:val="Bezproreda"/>
        <w:jc w:val="both"/>
      </w:pPr>
      <w:r>
        <w:t>HP - Hrvatska pošta d.d., OIB: 87311810356, Jurišićeva 13, 10000 Zagreb</w:t>
      </w:r>
    </w:p>
    <w:p w:rsidRDefault="003D23BF" w:rsidP="003D23BF" w:rsidR="003D23BF">
      <w:pPr>
        <w:pStyle w:val="Bezproreda"/>
        <w:jc w:val="both"/>
      </w:pPr>
      <w:r>
        <w:t xml:space="preserve">HRVATSKA GOSPODARSKA KOMORA, OIB: 85167032587, </w:t>
      </w:r>
      <w:r>
        <w:tab/>
        <w:t>Rooseveltov trg 2, 10000 Zagreb</w:t>
      </w:r>
      <w:r w:rsidR="000C1705">
        <w:t>, zastupano po Josipa Zovko, pravnica</w:t>
      </w:r>
    </w:p>
    <w:p w:rsidRDefault="003D23BF" w:rsidP="003D23BF" w:rsidR="003D23BF">
      <w:pPr>
        <w:pStyle w:val="Bezproreda"/>
        <w:jc w:val="both"/>
      </w:pPr>
      <w:r>
        <w:t>HRVATSKA IZVJEŠTAJNA NOVINSKA AGENCIJA, OIB: 41387373932, Marulićev trg 16, 10000 Zagreb</w:t>
      </w:r>
    </w:p>
    <w:p w:rsidRDefault="003D23BF" w:rsidP="003D23BF" w:rsidR="003D23BF">
      <w:pPr>
        <w:pStyle w:val="Bezproreda"/>
        <w:jc w:val="both"/>
      </w:pPr>
      <w:r>
        <w:t>HRVATSKA OSIGURAVAJUĆA KUĆA - d.d. za osiguranje, OIB: 00432869176, Capraška ulica 6, 10000 Zagreb</w:t>
      </w:r>
    </w:p>
    <w:p w:rsidRDefault="003D23BF" w:rsidP="003D23BF" w:rsidR="003D23BF">
      <w:pPr>
        <w:pStyle w:val="Bezproreda"/>
        <w:jc w:val="both"/>
      </w:pPr>
      <w:r>
        <w:t>HRVATSKA POLJOPRIVREDNA AGENCIJA, ustanova za poslove u poljoprivredi, OIB: 48006835970, Poljana Križevačka 185, 48260 Križevci</w:t>
      </w:r>
    </w:p>
    <w:p w:rsidRDefault="003D23BF" w:rsidP="003D23BF" w:rsidR="003D23BF">
      <w:pPr>
        <w:pStyle w:val="Bezproreda"/>
        <w:jc w:val="both"/>
      </w:pPr>
      <w:r>
        <w:t>HRVATSKA RADIOTELEVIZIJA, OIB: 68419124305, Prisavlje 3, 10000 Zagreb</w:t>
      </w:r>
    </w:p>
    <w:p w:rsidRDefault="003D23BF" w:rsidP="003D23BF" w:rsidR="003D23BF">
      <w:pPr>
        <w:pStyle w:val="Bezproreda"/>
        <w:jc w:val="both"/>
      </w:pPr>
      <w:r>
        <w:t xml:space="preserve">HRVATSKE VODE, pravna osoba za upravljanje vodama, OIB: </w:t>
      </w:r>
      <w:r>
        <w:tab/>
        <w:t>28921383001</w:t>
      </w:r>
      <w:r>
        <w:tab/>
        <w:t>Grada Vukovara 220, 10000 Zagreb</w:t>
      </w:r>
    </w:p>
    <w:p w:rsidRDefault="003D23BF" w:rsidP="003D23BF" w:rsidR="003D23BF">
      <w:pPr>
        <w:pStyle w:val="Bezproreda"/>
        <w:jc w:val="both"/>
      </w:pPr>
      <w:r>
        <w:t>HRVATSKI ZAVOD ZA JAVNO ZDRAVSTVO, OIB: 75297532041, Rockefellerova 7, 10000 Zagreb</w:t>
      </w:r>
    </w:p>
    <w:p w:rsidRDefault="003D23BF" w:rsidP="003D23BF" w:rsidR="003D23BF">
      <w:pPr>
        <w:pStyle w:val="Bezproreda"/>
        <w:jc w:val="both"/>
      </w:pPr>
      <w:r>
        <w:t>HRVATSKI ZAVOD ZA ZAPOŠLJAVANJE, OIB: 91547293790, Radnička cesta 1, 10000 Zagreb</w:t>
      </w:r>
    </w:p>
    <w:p w:rsidRDefault="003D23BF" w:rsidP="003D23BF" w:rsidR="003D23BF">
      <w:pPr>
        <w:pStyle w:val="Bezproreda"/>
        <w:jc w:val="both"/>
      </w:pPr>
      <w:r>
        <w:t>HŽ CARGO d.o.o. za prijevoz tereta</w:t>
      </w:r>
      <w:r>
        <w:tab/>
        <w:t>, OIB: 08720210702, Heinzelova 51, 10000 Zagreb</w:t>
      </w:r>
    </w:p>
    <w:p w:rsidRDefault="003D23BF" w:rsidP="003D23BF" w:rsidR="003D23BF">
      <w:pPr>
        <w:pStyle w:val="Bezproreda"/>
        <w:jc w:val="both"/>
      </w:pPr>
      <w:r>
        <w:t>IKR AGRAR KFT IKR Park,hrsz.: 890, 2943 Babolna, Mađarska</w:t>
      </w:r>
    </w:p>
    <w:p w:rsidRDefault="003D23BF" w:rsidP="003D23BF" w:rsidR="003D23BF">
      <w:pPr>
        <w:pStyle w:val="Bezproreda"/>
        <w:jc w:val="both"/>
      </w:pPr>
      <w:r>
        <w:t>ILIĆ MARKO, OIB: 75627882027, Josipa Bašića 24, 35000 Slavonski Brod</w:t>
      </w:r>
    </w:p>
    <w:p w:rsidRDefault="003D23BF" w:rsidP="003D23BF" w:rsidR="003D23BF">
      <w:pPr>
        <w:pStyle w:val="Bezproreda"/>
        <w:jc w:val="both"/>
      </w:pPr>
      <w:r>
        <w:t>INSPECTO d.o.o. za kontrolu kakvoće robe</w:t>
      </w:r>
      <w:r>
        <w:tab/>
        <w:t>, OIB: 52975458232</w:t>
      </w:r>
      <w:r>
        <w:tab/>
        <w:t>Električne centrale 1, 31400 Đakovo</w:t>
      </w:r>
    </w:p>
    <w:p w:rsidRDefault="003D23BF" w:rsidP="003D23BF" w:rsidR="003D23BF">
      <w:pPr>
        <w:pStyle w:val="Bezproreda"/>
        <w:jc w:val="both"/>
      </w:pPr>
      <w:r>
        <w:t>INTEGRACIJE T i M d.o.o. za telekomunikacije i informatiku, OIB: 67927660704, Mali dol 1, 10430 Molvice</w:t>
      </w:r>
    </w:p>
    <w:p w:rsidRDefault="003D23BF" w:rsidP="003D23BF" w:rsidR="003D23BF">
      <w:pPr>
        <w:pStyle w:val="Bezproreda"/>
        <w:jc w:val="both"/>
      </w:pPr>
      <w:r>
        <w:t>INTERKOP OBRT ZA PRIJEVOZ, GRAĐEVINARSTVO I TRGOVINU, VL. LUKA MARIĆ, OIB: 46062082529</w:t>
      </w:r>
      <w:r>
        <w:tab/>
        <w:t>Štefanovec 41A, 10000 Zagreb</w:t>
      </w:r>
    </w:p>
    <w:p w:rsidRDefault="003D23BF" w:rsidP="003D23BF" w:rsidR="003D23BF">
      <w:pPr>
        <w:pStyle w:val="Bezproreda"/>
        <w:jc w:val="both"/>
      </w:pPr>
      <w:r>
        <w:t>INTERVIT TURISTIČKA AGENCIJA d.o.o. za usluge prijevoza, trgovinu i turističke djelatnosti, OIB: 41841098186, Svetog križa 107, 33000 Milanovac</w:t>
      </w:r>
      <w:r w:rsidR="0050711C">
        <w:t xml:space="preserve">, </w:t>
      </w:r>
      <w:r w:rsidR="0050711C" w:rsidRPr="000C1705">
        <w:t>zastupano po Dora Turalija, odvjetnici</w:t>
      </w:r>
      <w:r w:rsidR="0050711C">
        <w:t xml:space="preserve"> </w:t>
      </w:r>
    </w:p>
    <w:p w:rsidRDefault="003D23BF" w:rsidP="003D23BF" w:rsidR="003D23BF">
      <w:pPr>
        <w:pStyle w:val="Bezproreda"/>
        <w:jc w:val="both"/>
      </w:pPr>
      <w:r>
        <w:t>INŽENJERING GRADNJA d.o.o. za inženjering, nadzor, projektiranje i konzalting, OIB: 15718789803, Dr. Mile Budaka 1, 35000 Slavonski Brod</w:t>
      </w:r>
    </w:p>
    <w:p w:rsidRDefault="003D23BF" w:rsidP="003D23BF" w:rsidR="003D23BF">
      <w:pPr>
        <w:pStyle w:val="Bezproreda"/>
        <w:jc w:val="both"/>
      </w:pPr>
      <w:r>
        <w:t>ISLAMSKA ZAJEDNICA U HRVATSKOJ, OIB: 40237828734</w:t>
      </w:r>
      <w:r>
        <w:tab/>
        <w:t>Tomašićeva 12, 10000 Zagreb</w:t>
      </w:r>
    </w:p>
    <w:p w:rsidRDefault="003D23BF" w:rsidP="003D23BF" w:rsidR="003D23BF">
      <w:pPr>
        <w:pStyle w:val="Bezproreda"/>
        <w:jc w:val="both"/>
      </w:pPr>
      <w:r>
        <w:t>ISTA Mielke GmbH</w:t>
      </w:r>
      <w:r>
        <w:tab/>
        <w:t>Langerberg 25, 21077 Hamburg, Njemačka</w:t>
      </w:r>
    </w:p>
    <w:p w:rsidRDefault="003D23BF" w:rsidP="003D23BF" w:rsidR="003D23BF">
      <w:pPr>
        <w:pStyle w:val="Bezproreda"/>
        <w:jc w:val="both"/>
      </w:pPr>
      <w:r>
        <w:t>ISTARSKA KREDITNA BANKA UMAG  d.d., OIB: 65723536010, Ernesta Miloša 1, 52470 Umag</w:t>
      </w:r>
    </w:p>
    <w:p w:rsidRDefault="003D23BF" w:rsidP="003D23BF" w:rsidR="003D23BF">
      <w:pPr>
        <w:pStyle w:val="Bezproreda"/>
        <w:jc w:val="both"/>
      </w:pPr>
      <w:r>
        <w:t>ITALPACK Srl Via Andrea Costa 106, 47822 Santarcangelo di Romagna RN, Italija</w:t>
      </w:r>
    </w:p>
    <w:p w:rsidRDefault="003D23BF" w:rsidP="003D23BF" w:rsidR="003D23BF">
      <w:pPr>
        <w:pStyle w:val="Bezproreda"/>
        <w:jc w:val="both"/>
      </w:pPr>
      <w:r>
        <w:t>IVO TUKERIĆ, OIB: 81876715139</w:t>
      </w:r>
      <w:r>
        <w:tab/>
        <w:t>, Dapčevački Brđani 19, 43290 Dapčevački Brđani</w:t>
      </w:r>
    </w:p>
    <w:p w:rsidRDefault="003D23BF" w:rsidP="003D23BF" w:rsidR="003D23BF">
      <w:pPr>
        <w:pStyle w:val="Bezproreda"/>
        <w:jc w:val="both"/>
      </w:pPr>
      <w:r>
        <w:t>JAKOPEC IVAN, OIB: 69615589713, Velika Maslenjača 7, 43508 Maslenjača</w:t>
      </w:r>
    </w:p>
    <w:p w:rsidRDefault="003D23BF" w:rsidP="003D23BF" w:rsidR="003D23BF">
      <w:pPr>
        <w:pStyle w:val="Bezproreda"/>
        <w:jc w:val="both"/>
      </w:pPr>
      <w:r>
        <w:t>JAKOVIĆ - PROMET OBRT ZA TRGOVINU, PRIJEVOZ I USLUGE VL. GEGA JAKOVIĆ, OIB: 00646262693, Veliki Bastaji 46, 43500 Veliki Bastaji</w:t>
      </w:r>
    </w:p>
    <w:p w:rsidRDefault="003D23BF" w:rsidP="003D23BF" w:rsidR="003D23BF">
      <w:pPr>
        <w:pStyle w:val="Bezproreda"/>
        <w:jc w:val="both"/>
      </w:pPr>
      <w:r>
        <w:t>JALE-OBRT ZA TRGOVINU I ELEKTROINSTALACIJSKE RADOVE vl. JAKIŠA ĆURIĆ, OIB: 43804460662, A.Starčevića 28, 31400 Đakovo</w:t>
      </w:r>
    </w:p>
    <w:p w:rsidRDefault="003D23BF" w:rsidP="003D23BF" w:rsidR="003D23BF">
      <w:pPr>
        <w:pStyle w:val="Bezproreda"/>
        <w:jc w:val="both"/>
      </w:pPr>
      <w:r>
        <w:t xml:space="preserve">JAŠKAPACK d.o.o. tvornica valovitog kartona i ambalaže, OIB: 53994275676, </w:t>
      </w:r>
      <w:r>
        <w:tab/>
        <w:t>Savska cesta 1, 10360 Sesvete</w:t>
      </w:r>
    </w:p>
    <w:p w:rsidRDefault="003D23BF" w:rsidP="003D23BF" w:rsidR="003D23BF">
      <w:pPr>
        <w:pStyle w:val="Bezproreda"/>
        <w:jc w:val="both"/>
      </w:pPr>
      <w:r>
        <w:t>JATA EMONA d.o.o., Agrokombinatska cesta 84, 1000 Ljubljana, Slovenija</w:t>
      </w:r>
    </w:p>
    <w:p w:rsidRDefault="003D23BF" w:rsidP="003D23BF" w:rsidR="003D23BF">
      <w:pPr>
        <w:pStyle w:val="Bezproreda"/>
        <w:jc w:val="both"/>
      </w:pPr>
      <w:r>
        <w:t>JAVNA VATROGASNA POSTROJBA GRADA ČAZME, OIB: 38718996735</w:t>
      </w:r>
      <w:r>
        <w:tab/>
        <w:t>, A. Vulinca 1, 43240 Čazma</w:t>
      </w:r>
    </w:p>
    <w:p w:rsidRDefault="003D23BF" w:rsidP="003D23BF" w:rsidR="003D23BF">
      <w:pPr>
        <w:pStyle w:val="Bezproreda"/>
        <w:jc w:val="both"/>
      </w:pPr>
      <w:r>
        <w:t>JAVNI BILJEŽNIK BRANKO JAKIĆ, OIB: 08564858401, Zelinska 3, 10000 Zagreb</w:t>
      </w:r>
    </w:p>
    <w:p w:rsidRDefault="003D23BF" w:rsidP="003D23BF" w:rsidR="003D23BF">
      <w:pPr>
        <w:pStyle w:val="Bezproreda"/>
        <w:jc w:val="both"/>
      </w:pPr>
      <w:r>
        <w:lastRenderedPageBreak/>
        <w:t xml:space="preserve">JAVNI BILJEŽNIK DAVID MILAS, OIB: 11817077974, </w:t>
      </w:r>
      <w:r>
        <w:tab/>
        <w:t>Kralja Tomislava 39, 33300 Beli Manastir</w:t>
      </w:r>
    </w:p>
    <w:p w:rsidRDefault="003D23BF" w:rsidP="003D23BF" w:rsidR="003D23BF">
      <w:pPr>
        <w:pStyle w:val="Bezproreda"/>
        <w:jc w:val="both"/>
      </w:pPr>
      <w:r>
        <w:t>JILK d.o.o. za trgovinu i usluge, OIB: 54371285729, Velike Sredice 133, 43000 Bjelovar</w:t>
      </w:r>
    </w:p>
    <w:p w:rsidRDefault="003D23BF" w:rsidP="003D23BF" w:rsidR="003D23BF">
      <w:pPr>
        <w:pStyle w:val="Bezproreda"/>
        <w:jc w:val="both"/>
      </w:pPr>
      <w:r>
        <w:t>KLAS PROMET d.o.o., Gornji Teslić bb, 74270 Teslić, Bosna i Hercegovina</w:t>
      </w:r>
    </w:p>
    <w:p w:rsidRDefault="003D23BF" w:rsidP="003D23BF" w:rsidR="003D23BF">
      <w:pPr>
        <w:pStyle w:val="Bezproreda"/>
        <w:jc w:val="both"/>
      </w:pPr>
      <w:r>
        <w:t>KLASIJE, poljoprivredni obrt, vl. Želimir Bogdanović, OIB: 69783855660, Nikole Tesle 2, 31204 Bijelo Brdo</w:t>
      </w:r>
    </w:p>
    <w:p w:rsidRDefault="003D23BF" w:rsidP="003D23BF" w:rsidR="003D23BF">
      <w:pPr>
        <w:pStyle w:val="Bezproreda"/>
        <w:jc w:val="both"/>
      </w:pPr>
      <w:r>
        <w:t>KLASJE CELJE d.d., Reseljeva ulica 18, 3000 Celje, Slovenija</w:t>
      </w:r>
    </w:p>
    <w:p w:rsidRDefault="003D23BF" w:rsidP="003D23BF" w:rsidR="003D23BF">
      <w:pPr>
        <w:pStyle w:val="Bezproreda"/>
        <w:jc w:val="both"/>
      </w:pPr>
      <w:r>
        <w:t>KLEMEN TRANSPORT, Gorenjska cesta 9, 1234 Mengeš, Slovenija</w:t>
      </w:r>
    </w:p>
    <w:p w:rsidRDefault="003D23BF" w:rsidP="003D23BF" w:rsidR="003D23BF">
      <w:pPr>
        <w:pStyle w:val="Bezproreda"/>
        <w:jc w:val="both"/>
      </w:pPr>
      <w:r>
        <w:t>KLIS d.o.o. za trgovinu, usluge i građevinarstvo, OIB: 57938030700, Planinska 7, 10000 Zagreb</w:t>
      </w:r>
    </w:p>
    <w:p w:rsidRDefault="003D23BF" w:rsidP="003D23BF" w:rsidR="003D23BF">
      <w:pPr>
        <w:pStyle w:val="Bezproreda"/>
        <w:jc w:val="both"/>
      </w:pPr>
      <w:r>
        <w:t>KOLARIĆ, obrt za poljoprivrednu proizvodnju i usluge, vl. Zdravko Kolarić, OIB: 64335809180, Škrinjari 100, 48214 Škrinjari</w:t>
      </w:r>
    </w:p>
    <w:p w:rsidRDefault="003D23BF" w:rsidP="003D23BF" w:rsidR="003D23BF">
      <w:pPr>
        <w:pStyle w:val="Bezproreda"/>
        <w:jc w:val="both"/>
      </w:pPr>
      <w:r>
        <w:t>KOLOMEJEC d.o.o. za proizvodnju, trgovinu i usluge, OIB: 28943450851, D. Kalea 7, 10000 Zagreb</w:t>
      </w:r>
    </w:p>
    <w:p w:rsidRDefault="003D23BF" w:rsidP="003D23BF" w:rsidR="003D23BF">
      <w:pPr>
        <w:pStyle w:val="Bezproreda"/>
        <w:jc w:val="both"/>
      </w:pPr>
      <w:r>
        <w:t>KOMUNALIJE d.o.o. za komunalno gospodarstvo, OIB:</w:t>
      </w:r>
      <w:r>
        <w:tab/>
        <w:t>88859295468</w:t>
      </w:r>
      <w:r>
        <w:tab/>
        <w:t>Svetog Andrije 14, 43240 Čazma</w:t>
      </w:r>
    </w:p>
    <w:p w:rsidRDefault="003D23BF" w:rsidP="003D23BF" w:rsidR="003D23BF">
      <w:pPr>
        <w:pStyle w:val="Bezproreda"/>
        <w:jc w:val="both"/>
      </w:pPr>
      <w:r>
        <w:t>KONZUM trgovina na veliko i malo d.d., OIB: 29955634590, Marijana Čavića 1a, 10000 Zagreb</w:t>
      </w:r>
    </w:p>
    <w:p w:rsidRDefault="003D23BF" w:rsidP="003D23BF" w:rsidR="003D23BF">
      <w:pPr>
        <w:pStyle w:val="Bezproreda"/>
        <w:jc w:val="both"/>
      </w:pPr>
      <w:r>
        <w:t>KOS TRANSPORTI d.o.o. za prijevoz robe, špediciju i trgovinu, OIB: 99654943646, Cehovska 13, 42000 Varaždin</w:t>
      </w:r>
    </w:p>
    <w:p w:rsidRDefault="003D23BF" w:rsidP="003D23BF" w:rsidR="003D23BF">
      <w:pPr>
        <w:pStyle w:val="Bezproreda"/>
        <w:jc w:val="both"/>
      </w:pPr>
      <w:r>
        <w:t>KOZOLIĆ AMALIJA, OIB: 96259014793, Poljani 94, 43290 Poljani</w:t>
      </w:r>
    </w:p>
    <w:p w:rsidRDefault="003D23BF" w:rsidP="003D23BF" w:rsidR="003D23BF">
      <w:pPr>
        <w:pStyle w:val="Bezproreda"/>
        <w:jc w:val="both"/>
      </w:pPr>
      <w:r>
        <w:t>KUCELJ-DS PRIJEVOZ d.o.o. za usluge prijevoza, OIB: 82807515316, Milke Trnine 17, 10314 Križ</w:t>
      </w:r>
    </w:p>
    <w:p w:rsidRDefault="003D23BF" w:rsidP="003D23BF" w:rsidR="003D23BF">
      <w:pPr>
        <w:pStyle w:val="Bezproreda"/>
        <w:jc w:val="both"/>
      </w:pPr>
      <w:r>
        <w:t>KUPINA M.D. OBRT ZA POLJOPRIVREDNU PROIZVODNJU PRIJEVOZ I USLUGE vl.Marijo Kupina, OIB: 71300279993, Toplice 43, 10453 Toplice</w:t>
      </w:r>
    </w:p>
    <w:p w:rsidRDefault="003D23BF" w:rsidP="003D23BF" w:rsidR="003D23BF">
      <w:pPr>
        <w:pStyle w:val="Bezproreda"/>
        <w:jc w:val="both"/>
      </w:pPr>
      <w:r>
        <w:t>KWS Sjeme d.o.o. za proizvodnju i trgovinu, OIB: 69709303740, Petrovaradinska 1, 10000 Zagreb</w:t>
      </w:r>
    </w:p>
    <w:p w:rsidRDefault="003D23BF" w:rsidP="003D23BF" w:rsidR="003D23BF">
      <w:pPr>
        <w:pStyle w:val="Bezproreda"/>
        <w:jc w:val="both"/>
      </w:pPr>
      <w:r>
        <w:t>L.ecotech d.o.o. za proizvodnju strojeva i opreme za ekologiju, OIB: 96687408864, Gospodarska zona Laminska, 43246 Štefanje</w:t>
      </w:r>
    </w:p>
    <w:p w:rsidRDefault="003D23BF" w:rsidP="003D23BF" w:rsidR="003D23BF">
      <w:pPr>
        <w:pStyle w:val="Bezproreda"/>
        <w:jc w:val="both"/>
      </w:pPr>
      <w:r>
        <w:t xml:space="preserve">LABENA d.o.o. za savjetovanje i trgovinu laboratorijske i procesne opreme, OIB: 09146496654, </w:t>
      </w:r>
      <w:r>
        <w:tab/>
        <w:t>Bencekovićeva 33a, 10000 Zagreb</w:t>
      </w:r>
    </w:p>
    <w:p w:rsidRDefault="003D23BF" w:rsidP="003D23BF" w:rsidR="003D23BF">
      <w:pPr>
        <w:pStyle w:val="Bezproreda"/>
        <w:jc w:val="both"/>
      </w:pPr>
      <w:r>
        <w:t>LANDWIRTSCHAFTSVERLAG GmbH</w:t>
      </w:r>
      <w:r>
        <w:tab/>
        <w:t>Hülsebrockstzr. 2-8, 48165 Münster, Njemačka</w:t>
      </w:r>
    </w:p>
    <w:p w:rsidRDefault="003D23BF" w:rsidP="003D23BF" w:rsidR="003D23BF">
      <w:pPr>
        <w:pStyle w:val="Bezproreda"/>
        <w:jc w:val="both"/>
      </w:pPr>
      <w:r>
        <w:t>LEŽAJ TRADE d.o.o. za promet robom na veliko i malo, OIB: 64008199572, Zagrebačka 26, 10291 Prigorje Brdovečko</w:t>
      </w:r>
    </w:p>
    <w:p w:rsidRDefault="003D23BF" w:rsidP="003D23BF" w:rsidR="003D23BF">
      <w:pPr>
        <w:pStyle w:val="Bezproreda"/>
        <w:jc w:val="both"/>
      </w:pPr>
      <w:r>
        <w:t>LUKETIĆ MATO, OIB: 12120513647, Oprisavci 333, 35213 Oprisavci</w:t>
      </w:r>
    </w:p>
    <w:p w:rsidRDefault="003D23BF" w:rsidP="003D23BF" w:rsidR="003D23BF">
      <w:pPr>
        <w:pStyle w:val="Bezproreda"/>
        <w:jc w:val="both"/>
      </w:pPr>
      <w:r>
        <w:t>LUKOIL Croatia d.o.o. za trgovinu naftom i naftnim derivatima, OIB: 84740716328, Capraška ulica 6, 10000 Zagreb</w:t>
      </w:r>
    </w:p>
    <w:p w:rsidRDefault="003D23BF" w:rsidP="003D23BF" w:rsidR="003D23BF">
      <w:pPr>
        <w:pStyle w:val="Bezproreda"/>
        <w:jc w:val="both"/>
      </w:pPr>
      <w:r>
        <w:t>M.F. GREDELJ d.o.o. za proizvodnju, trgovinu i usluge, OIB: 96067500359, Andrije Hebranga 16, 44320 Kutina</w:t>
      </w:r>
    </w:p>
    <w:p w:rsidRDefault="003D23BF" w:rsidP="003D23BF" w:rsidR="003D23BF">
      <w:pPr>
        <w:pStyle w:val="Bezproreda"/>
        <w:jc w:val="both"/>
      </w:pPr>
      <w:r>
        <w:t>MADISON CONSULTING d.o.o. za usluge, trgovinu i marketing</w:t>
      </w:r>
      <w:r>
        <w:tab/>
        <w:t>, OIB: 63177831187, Mrežnička 2, 10000 Zagreb</w:t>
      </w:r>
    </w:p>
    <w:p w:rsidRDefault="003D23BF" w:rsidP="003D23BF" w:rsidR="003D23BF">
      <w:pPr>
        <w:pStyle w:val="Bezproreda"/>
        <w:jc w:val="both"/>
      </w:pPr>
      <w:r>
        <w:t>MAJER d.o.o. za poljoprivredu i usluge u poljoprivredi, prijevoz i trgovinu, OIB: 60063099233, Pavlovci 56, 34322 Pavlovci</w:t>
      </w:r>
    </w:p>
    <w:p w:rsidRDefault="003D23BF" w:rsidP="003D23BF" w:rsidR="003D23BF">
      <w:pPr>
        <w:pStyle w:val="Bezproreda"/>
        <w:jc w:val="both"/>
      </w:pPr>
      <w:r>
        <w:t>MAKO-TRANS d.o.o. za trgovinu na veliko i malo i prijevoz, OIB: 05024820385, Stjepana Radića 92, 42205 Vidovec</w:t>
      </w:r>
    </w:p>
    <w:p w:rsidRDefault="003D23BF" w:rsidP="003D23BF" w:rsidR="003D23BF">
      <w:pPr>
        <w:pStyle w:val="Bezproreda"/>
        <w:jc w:val="both"/>
      </w:pPr>
      <w:r>
        <w:t>MANŠPED d.o.o. za međunarodni prijevoz i pretovar robe, trgovinu, turizam, putnička agencija, OIB: 76154765407</w:t>
      </w:r>
      <w:r>
        <w:tab/>
        <w:t>, Kukuljanovo 387, 51227 Kukuljanovo</w:t>
      </w:r>
    </w:p>
    <w:p w:rsidRDefault="003D23BF" w:rsidP="003D23BF" w:rsidR="003D23BF">
      <w:pPr>
        <w:pStyle w:val="Bezproreda"/>
        <w:jc w:val="both"/>
      </w:pPr>
      <w:r>
        <w:t>MARANI S.r.l.Localita Casalfoschino 16, 43018 SissaTrescali PR, Italija</w:t>
      </w:r>
    </w:p>
    <w:p w:rsidRDefault="003D23BF" w:rsidP="003D23BF" w:rsidR="003D23BF">
      <w:pPr>
        <w:pStyle w:val="Bezproreda"/>
        <w:jc w:val="both"/>
      </w:pPr>
      <w:r>
        <w:t>MARČETIĆ PROMET d.o.o. za prijevoz, trgovinu i usluge, OIB: 75591409328</w:t>
      </w:r>
      <w:r>
        <w:tab/>
        <w:t>Svete obitelji 6, 35000 Slavonski Brod</w:t>
      </w:r>
    </w:p>
    <w:p w:rsidRDefault="003D23BF" w:rsidP="003D23BF" w:rsidR="003D23BF">
      <w:pPr>
        <w:pStyle w:val="Bezproreda"/>
        <w:jc w:val="both"/>
      </w:pPr>
      <w:r>
        <w:lastRenderedPageBreak/>
        <w:t>MARIN OBRT ZA GRAĐEVINU, PRIJEVOZ I TRGOVINU,  VL. MARIN DRENIĆ, OIB: 48519477019, Bana Josipa Jelačića 24, 31540 Donji Miholjac</w:t>
      </w:r>
    </w:p>
    <w:p w:rsidRDefault="003D23BF" w:rsidP="003D23BF" w:rsidR="003D23BF">
      <w:pPr>
        <w:pStyle w:val="Bezproreda"/>
        <w:jc w:val="both"/>
      </w:pPr>
      <w:r>
        <w:t>MARKOVIĆ-TRANSPORT, vl. DALIBOR MARKOVIĆ</w:t>
      </w:r>
      <w:r>
        <w:tab/>
        <w:t>, OIB: 54366529265</w:t>
      </w:r>
      <w:r>
        <w:tab/>
        <w:t>Prvča 98/A, 35400 Prvča, Nova Gradiška</w:t>
      </w:r>
    </w:p>
    <w:p w:rsidRDefault="003D23BF" w:rsidP="003D23BF" w:rsidR="003D23BF">
      <w:pPr>
        <w:pStyle w:val="Bezproreda"/>
        <w:jc w:val="both"/>
      </w:pPr>
      <w:r>
        <w:t>MARTIN BRAUN BACKMITTEL UND ESSENZEN KG, Tillystraße 17, 30459 Hannover, Njemačka</w:t>
      </w:r>
    </w:p>
    <w:p w:rsidRDefault="003D23BF" w:rsidP="003D23BF" w:rsidR="003D23BF">
      <w:pPr>
        <w:pStyle w:val="Bezproreda"/>
        <w:jc w:val="both"/>
      </w:pPr>
      <w:r>
        <w:t>MATIĆ COMERCCE II, trgovina, cestovni prijevoz, d.o.o., OIB: 77344962756, Petra Zoranića 7, 20350 Metković</w:t>
      </w:r>
    </w:p>
    <w:p w:rsidRDefault="003D23BF" w:rsidP="003D23BF" w:rsidR="003D23BF">
      <w:pPr>
        <w:pStyle w:val="Bezproreda"/>
        <w:jc w:val="both"/>
      </w:pPr>
      <w:r>
        <w:t>MATINA ADELA, OIB: 60857306317, Brestovac 214, 43505 Daruvarski Brestovac</w:t>
      </w:r>
    </w:p>
    <w:p w:rsidRDefault="003D23BF" w:rsidP="003D23BF" w:rsidR="003D23BF">
      <w:pPr>
        <w:pStyle w:val="Bezproreda"/>
        <w:jc w:val="both"/>
      </w:pPr>
      <w:r>
        <w:t>MATKOVIĆ d. o. o. za trgovinu na veliko i malo, uvoz-izvoz, OIB: 57718247406, Dr. Mile Budaka 1, 35000 Slavonski Brod</w:t>
      </w:r>
    </w:p>
    <w:p w:rsidRDefault="003D23BF" w:rsidP="003D23BF" w:rsidR="003D23BF">
      <w:pPr>
        <w:pStyle w:val="Bezproreda"/>
        <w:jc w:val="both"/>
      </w:pPr>
      <w:r>
        <w:t>MATOŠIĆ IVICA, OIB: 64617022412, Ive Lole Ribara 141, 35214 Staro Polje</w:t>
      </w:r>
    </w:p>
    <w:p w:rsidRDefault="003D23BF" w:rsidP="003D23BF" w:rsidR="003D23BF">
      <w:pPr>
        <w:pStyle w:val="Bezproreda"/>
        <w:jc w:val="both"/>
      </w:pPr>
      <w:r>
        <w:t>METROALFA d.o.o. za tehničko ispitivanje i analizu, kontrolu i druge usluge, OIB: 53900897411, Karlovačka cesta 4 L, 10000 Zagreb</w:t>
      </w:r>
    </w:p>
    <w:p w:rsidRDefault="003D23BF" w:rsidP="003D23BF" w:rsidR="003D23BF">
      <w:pPr>
        <w:pStyle w:val="Bezproreda"/>
        <w:jc w:val="both"/>
      </w:pPr>
      <w:r>
        <w:t>MG PRODUKT Kft</w:t>
      </w:r>
      <w:r>
        <w:tab/>
        <w:t>Anna u. 8, 7400 Kaposvar</w:t>
      </w:r>
      <w:r w:rsidR="0098422E">
        <w:t>, zastupano po Mario Ivančev, odv. Vježbenik punomoć u spisu</w:t>
      </w:r>
    </w:p>
    <w:p w:rsidRDefault="003D23BF" w:rsidP="003D23BF" w:rsidR="003D23BF">
      <w:pPr>
        <w:pStyle w:val="Bezproreda"/>
        <w:jc w:val="both"/>
      </w:pPr>
      <w:r>
        <w:t>MIKOLČEVIĆ DARKO, OIB: 01289736659, Kardinala Alojzija Stepinca 57, 35000 Ruščica</w:t>
      </w:r>
    </w:p>
    <w:p w:rsidRDefault="003D23BF" w:rsidP="003D23BF" w:rsidR="003D23BF">
      <w:pPr>
        <w:pStyle w:val="Bezproreda"/>
        <w:jc w:val="both"/>
      </w:pPr>
      <w:r>
        <w:t>MIKOM d.o.o. za proizvodnju, trgovinu i usluge, OIB: 23959017603, Ulica Stjepana Radića 1A, 49247 Zlatar-Bistrica</w:t>
      </w:r>
    </w:p>
    <w:p w:rsidRDefault="003D23BF" w:rsidP="003D23BF" w:rsidR="003D23BF">
      <w:pPr>
        <w:pStyle w:val="Bezproreda"/>
        <w:jc w:val="both"/>
      </w:pPr>
      <w:r>
        <w:t>MILČIĆ d.o.o. za trgovinu, OIB: 18782459926, Milaševac 93, 43240 Milaševac - Čazma</w:t>
      </w:r>
    </w:p>
    <w:p w:rsidRDefault="003D23BF" w:rsidP="003D23BF" w:rsidR="003D23BF">
      <w:pPr>
        <w:pStyle w:val="Bezproreda"/>
        <w:jc w:val="both"/>
      </w:pPr>
      <w:r>
        <w:t xml:space="preserve">MILŠPED d.o.o. za prijevoz i usluge, OIB: 76218839804, </w:t>
      </w:r>
      <w:r>
        <w:tab/>
        <w:t>Gospodarska 2 C, 10431 Sveta Nedelja</w:t>
      </w:r>
    </w:p>
    <w:p w:rsidRDefault="003D23BF" w:rsidP="003D23BF" w:rsidR="003D23BF">
      <w:pPr>
        <w:pStyle w:val="Bezproreda"/>
        <w:jc w:val="both"/>
      </w:pPr>
      <w:r>
        <w:t>MIMI-PLAST Proizvodnja proizvoda od plastike,  vl. Ivan Krmpotić, OIB: 76417079948, Munjarska 2, 33514 Čačinci</w:t>
      </w:r>
    </w:p>
    <w:p w:rsidRDefault="003D23BF" w:rsidP="003D23BF" w:rsidR="003D23BF">
      <w:pPr>
        <w:pStyle w:val="Bezproreda"/>
        <w:jc w:val="both"/>
      </w:pPr>
      <w:r>
        <w:t>MINISTARSTVO POLJOPRIVREDE, OIB: 76767369197</w:t>
      </w:r>
      <w:r>
        <w:tab/>
        <w:t>Ulica grada Vukovara 78, 10000 Zagreb</w:t>
      </w:r>
    </w:p>
    <w:p w:rsidRDefault="003D23BF" w:rsidP="003D23BF" w:rsidR="003D23BF">
      <w:pPr>
        <w:pStyle w:val="Bezproreda"/>
        <w:jc w:val="both"/>
      </w:pPr>
      <w:r>
        <w:t>MINISTARSTVO POLJOPRIVREDE -  Šume, PP 900, Zagreb</w:t>
      </w:r>
    </w:p>
    <w:p w:rsidRDefault="003D23BF" w:rsidP="003D23BF" w:rsidR="003D23BF">
      <w:pPr>
        <w:pStyle w:val="Bezproreda"/>
        <w:jc w:val="both"/>
      </w:pPr>
      <w:r>
        <w:t>MLIN SERVIS obrt za popravak i održavanje mlinskih postrojenja, Štrucelj-Pavlić Zlatko, OIB: 16330323553, Podbrežje 109, 47280 Podbrežje - Ozalj</w:t>
      </w:r>
    </w:p>
    <w:p w:rsidRDefault="003D23BF" w:rsidP="003D23BF" w:rsidR="003D23BF">
      <w:pPr>
        <w:pStyle w:val="Bezproreda"/>
        <w:jc w:val="both"/>
      </w:pPr>
      <w:r>
        <w:t>MOTORNA TEHNIKA d.o.o. za proizvodnju, trgovinu i usluge, OIB: 68384336212, Dravska 29a, 10000 Zagreb</w:t>
      </w:r>
    </w:p>
    <w:p w:rsidRDefault="003D23BF" w:rsidP="003D23BF" w:rsidR="003D23BF">
      <w:pPr>
        <w:pStyle w:val="Bezproreda"/>
        <w:jc w:val="both"/>
      </w:pPr>
      <w:r>
        <w:t>MOULIN MECKERT DIEMER 101. Rue de Wingersheim, 67170 Krautwiller, Francuska</w:t>
      </w:r>
    </w:p>
    <w:p w:rsidRDefault="003D23BF" w:rsidP="003D23BF" w:rsidR="003D23BF">
      <w:pPr>
        <w:pStyle w:val="Bezproreda"/>
        <w:jc w:val="both"/>
      </w:pPr>
      <w:r>
        <w:t>MURK ANICA, OIB: 40566403444</w:t>
      </w:r>
      <w:r>
        <w:tab/>
        <w:t>, Kralja Zvonimira 60, 31325 Novi Čeminac</w:t>
      </w:r>
    </w:p>
    <w:p w:rsidRDefault="003D23BF" w:rsidP="003D23BF" w:rsidR="003D23BF">
      <w:pPr>
        <w:pStyle w:val="Bezproreda"/>
        <w:jc w:val="both"/>
      </w:pPr>
      <w:r>
        <w:t>NAPREDAK Poljoprivredna zadruga, OIB: 08175094361, Naselje šećerane 59, 32270 Županja</w:t>
      </w:r>
    </w:p>
    <w:p w:rsidRDefault="003D23BF" w:rsidP="003D23BF" w:rsidR="003D23BF">
      <w:pPr>
        <w:pStyle w:val="Bezproreda"/>
        <w:jc w:val="both"/>
      </w:pPr>
      <w:r>
        <w:t>NARODNI TRGOVAČKI LANAC d.o.o. za trgovinu i usluge, OIB: 78344221376, Soblinec, Soblinečka 55, 10360 Sesvete</w:t>
      </w:r>
    </w:p>
    <w:p w:rsidRDefault="003D23BF" w:rsidP="003D23BF" w:rsidR="003D23BF">
      <w:pPr>
        <w:pStyle w:val="Bezproreda"/>
        <w:jc w:val="both"/>
      </w:pPr>
      <w:r>
        <w:t>NAVIGATOR BILJNE ISHRANE d.o.o. za usluge</w:t>
      </w:r>
      <w:r>
        <w:tab/>
        <w:t xml:space="preserve">, OIB: 13974486653, </w:t>
      </w:r>
      <w:r>
        <w:tab/>
        <w:t>II južna obala 9, 10000 Zagreb</w:t>
      </w:r>
    </w:p>
    <w:p w:rsidRDefault="003D23BF" w:rsidP="003D23BF" w:rsidR="003D23BF">
      <w:pPr>
        <w:pStyle w:val="Bezproreda"/>
        <w:jc w:val="both"/>
      </w:pPr>
      <w:r>
        <w:t>NEMET - TRANS, vl. Mato Nemet, OIB: 01335795222, Noskovačka Dubrava 72, 33523 Čađavica</w:t>
      </w:r>
    </w:p>
    <w:p w:rsidRDefault="003D23BF" w:rsidP="003D23BF" w:rsidR="003D23BF">
      <w:pPr>
        <w:pStyle w:val="Bezproreda"/>
        <w:jc w:val="both"/>
      </w:pPr>
      <w:r>
        <w:t>NEVA KERUM d.o.o. za ugostiteljstvo i turizam, OIB: 64309962487, Zrinjsko-Frankopanska 68, 21000 Split</w:t>
      </w:r>
    </w:p>
    <w:p w:rsidRDefault="003D23BF" w:rsidP="003D23BF" w:rsidR="003D23BF">
      <w:pPr>
        <w:pStyle w:val="Bezproreda"/>
        <w:jc w:val="both"/>
      </w:pPr>
      <w:r>
        <w:t>NITROGENMUVEK ZRT</w:t>
      </w:r>
      <w:r>
        <w:tab/>
        <w:t>Hosok tere 14, 8105 Petfurdo, Mađarska</w:t>
      </w:r>
    </w:p>
    <w:p w:rsidRDefault="003D23BF" w:rsidP="003D23BF" w:rsidR="003D23BF">
      <w:pPr>
        <w:pStyle w:val="Bezproreda"/>
        <w:jc w:val="both"/>
      </w:pPr>
      <w:r>
        <w:t>NORŠIĆ - Ž, PROIZVODNI, USLUŽNI I TRGOVAČKI OBRT, ŽELJKO NORŠIĆ, OIB: 77299243657, Sela 206, 44000 Sela</w:t>
      </w:r>
    </w:p>
    <w:p w:rsidRDefault="003D23BF" w:rsidP="003D23BF" w:rsidR="003D23BF">
      <w:pPr>
        <w:pStyle w:val="Bezproreda"/>
        <w:jc w:val="both"/>
      </w:pPr>
      <w:r>
        <w:t>NOVO-SYSTEMS d.o.o. za trgovinu i usluge, OIB: 97213196638, Josipa Lončara bb, 10000 Zagreb</w:t>
      </w:r>
    </w:p>
    <w:p w:rsidRDefault="003D23BF" w:rsidP="003D23BF" w:rsidR="003D23BF">
      <w:pPr>
        <w:pStyle w:val="Bezproreda"/>
        <w:jc w:val="both"/>
      </w:pPr>
      <w:r>
        <w:t>NOVOTISAK d.o.o. za trgovinu i usluge, OIB: 36826573341, Borongajska cesta 90, 10000 Zagreb</w:t>
      </w:r>
    </w:p>
    <w:p w:rsidRDefault="003D23BF" w:rsidP="003D23BF" w:rsidR="003D23BF">
      <w:pPr>
        <w:pStyle w:val="Bezproreda"/>
        <w:jc w:val="both"/>
      </w:pPr>
      <w:r>
        <w:lastRenderedPageBreak/>
        <w:t>OBOKOV, d.o.o. za projektiranje, trgovinu, graditeljstvo, uvoz-izvoz i usluge, OIB: 61636903718, Murati 15, 10000 Zagreb</w:t>
      </w:r>
    </w:p>
    <w:p w:rsidRDefault="003D23BF" w:rsidP="003D23BF" w:rsidR="003D23BF">
      <w:pPr>
        <w:pStyle w:val="Bezproreda"/>
        <w:jc w:val="both"/>
      </w:pPr>
      <w:r>
        <w:t>OBRT ZA POSLOVNE USLUGE "IL" IGOR LIŠČIĆ, OIB: 41504419651, Našička ulica 18, 10000 Zagreb</w:t>
      </w:r>
    </w:p>
    <w:p w:rsidRDefault="003D23BF" w:rsidP="003D23BF" w:rsidR="003D23BF">
      <w:pPr>
        <w:pStyle w:val="Bezproreda"/>
        <w:jc w:val="both"/>
      </w:pPr>
      <w:r>
        <w:t>OBRT ZA PROIZVODNJU OPRUGA "SIGMA", VL. SLOBODAN TOMAŠ, OIB: 52097435670, Daruvarska 66, 43000 Bjelovar</w:t>
      </w:r>
    </w:p>
    <w:p w:rsidRDefault="003D23BF" w:rsidP="003D23BF" w:rsidR="003D23BF">
      <w:pPr>
        <w:pStyle w:val="Bezproreda"/>
        <w:jc w:val="both"/>
      </w:pPr>
      <w:r>
        <w:t>OBRTNIČKA TOKARSKA RADNJA, vlasnik NIKOLA JOZIĆ, OIB: 97597481332, Krivača I 13, 35000 Slavonski Brod</w:t>
      </w:r>
    </w:p>
    <w:p w:rsidRDefault="003D23BF" w:rsidP="003D23BF" w:rsidR="003D23BF">
      <w:pPr>
        <w:pStyle w:val="Bezproreda"/>
        <w:jc w:val="both"/>
      </w:pPr>
      <w:r>
        <w:t>OBVEZA PO PREDUJMOVIMA  - MIVA - IVAN MIKLENIĆ, OIB: 37528624825, Zagrebačka ulica 156, 44320 Kutina</w:t>
      </w:r>
    </w:p>
    <w:p w:rsidRDefault="003D23BF" w:rsidP="003D23BF" w:rsidR="003D23BF">
      <w:pPr>
        <w:pStyle w:val="Bezproreda"/>
        <w:jc w:val="both"/>
      </w:pPr>
      <w:r>
        <w:t>OBVEZA PO PREDUJMOVIMA TRGOVINA-TRANSPORT-UGOSTITELJSTVO "MIŠAK", Darko Mišak, OIB: 60174250076, M. J. Zagorke 9, 49223 Sveti Križ Začretje</w:t>
      </w:r>
    </w:p>
    <w:p w:rsidRDefault="003D23BF" w:rsidP="003D23BF" w:rsidR="003D23BF">
      <w:pPr>
        <w:pStyle w:val="Bezproreda"/>
        <w:jc w:val="both"/>
      </w:pPr>
      <w:r>
        <w:t>ODVJETNIČKO DRUŠTVO GRAHOVAC, HORVAT, ŽAPER d.o.o., OIB: 61520657790, Hebrangova 9, 10000 Zagreb</w:t>
      </w:r>
    </w:p>
    <w:p w:rsidRDefault="003D23BF" w:rsidP="003D23BF" w:rsidR="003D23BF">
      <w:pPr>
        <w:pStyle w:val="Bezproreda"/>
        <w:jc w:val="both"/>
      </w:pPr>
      <w:r>
        <w:t>ODVJETNIČKO DRUŠTVO MACAN I MRAČIĆ d.o.o., OIB: 04421670524, Trg kralja Tomislava 41, 10410 Velika Gorica</w:t>
      </w:r>
    </w:p>
    <w:p w:rsidRDefault="003D23BF" w:rsidP="003D23BF" w:rsidR="003D23BF">
      <w:pPr>
        <w:pStyle w:val="Bezproreda"/>
        <w:jc w:val="both"/>
      </w:pPr>
      <w:r>
        <w:t xml:space="preserve">ONIKS proizvodnja, trgovina i usluge d.o.o., OIB: 10381326806, </w:t>
      </w:r>
      <w:r>
        <w:tab/>
        <w:t>Gornji Draganec 143a, 43245 Gornji Draganec</w:t>
      </w:r>
    </w:p>
    <w:p w:rsidRDefault="003D23BF" w:rsidP="003D23BF" w:rsidR="003D23BF">
      <w:pPr>
        <w:pStyle w:val="Bezproreda"/>
        <w:jc w:val="both"/>
      </w:pPr>
      <w:r>
        <w:t>OPG  JURAJ MIHAJLOVIĆ</w:t>
      </w:r>
      <w:r>
        <w:tab/>
        <w:t xml:space="preserve">, OIB: 00311215319, </w:t>
      </w:r>
      <w:r>
        <w:tab/>
        <w:t>Žrtava domovinskog rata 15A, 32000 Bogdanovci</w:t>
      </w:r>
    </w:p>
    <w:p w:rsidRDefault="003D23BF" w:rsidP="003D23BF" w:rsidR="003D23BF">
      <w:pPr>
        <w:pStyle w:val="Bezproreda"/>
        <w:jc w:val="both"/>
      </w:pPr>
      <w:r>
        <w:t>OPG  MARIJAN KUZMAN, OIB: 19600859500, Vladimira Nazora 30, 31326 Darda</w:t>
      </w:r>
    </w:p>
    <w:p w:rsidRDefault="003D23BF" w:rsidP="003D23BF" w:rsidR="003D23BF">
      <w:pPr>
        <w:pStyle w:val="Bezproreda"/>
        <w:jc w:val="both"/>
      </w:pPr>
      <w:r>
        <w:t>OPG  MIROSLAV KOKIĆ, OIB: 70891875872, Matije Gupca 55, 31227 Marjančaci</w:t>
      </w:r>
    </w:p>
    <w:p w:rsidRDefault="003D23BF" w:rsidP="003D23BF" w:rsidR="003D23BF" w:rsidRPr="004B4F7B">
      <w:pPr>
        <w:pStyle w:val="Bezproreda"/>
        <w:jc w:val="both"/>
      </w:pPr>
      <w:r>
        <w:t>OPG  ZDENKA BIS, OIB: 72684774820, Branimirova 6A, 43541 Sirač</w:t>
      </w:r>
      <w:r w:rsidR="004B4F7B">
        <w:t>,</w:t>
      </w:r>
      <w:r w:rsidR="004B4F7B" w:rsidRPr="004B4F7B">
        <w:t xml:space="preserve"> </w:t>
      </w:r>
      <w:r w:rsidR="004B4F7B">
        <w:t>zastupano po Lada Ćustić, odvjetnica prema punomoći koju predaje u spis</w:t>
      </w:r>
    </w:p>
    <w:p w:rsidRDefault="003D23BF" w:rsidP="003D23BF" w:rsidR="003D23BF">
      <w:pPr>
        <w:pStyle w:val="Bezproreda"/>
        <w:jc w:val="both"/>
      </w:pPr>
      <w:r>
        <w:t>OPG  ZDRAVKO JURIĆ, OIB: 94300852926, J. J. Strossmayera 14, 35000 Gornja Vrba</w:t>
      </w:r>
    </w:p>
    <w:p w:rsidRDefault="003D23BF" w:rsidP="003D23BF" w:rsidR="003D23BF">
      <w:pPr>
        <w:pStyle w:val="Bezproreda"/>
        <w:jc w:val="both"/>
      </w:pPr>
      <w:r>
        <w:t>OPG BRANISLAV ŠORMAZ, OIB: 76778476454</w:t>
      </w:r>
      <w:r>
        <w:tab/>
        <w:t>, Đure Jakšića 16, 31207 Klisa</w:t>
      </w:r>
    </w:p>
    <w:p w:rsidRDefault="003D23BF" w:rsidP="003D23BF" w:rsidR="003D23BF">
      <w:pPr>
        <w:pStyle w:val="Bezproreda"/>
        <w:jc w:val="both"/>
      </w:pPr>
      <w:r>
        <w:t>OPG BRANKO JANKOVIĆ</w:t>
      </w:r>
      <w:r>
        <w:tab/>
        <w:t>, OIB: 99291994630, Save Kovačevića 23, 31323 Bolman</w:t>
      </w:r>
    </w:p>
    <w:p w:rsidRDefault="003D23BF" w:rsidP="003D23BF" w:rsidR="003D23BF">
      <w:pPr>
        <w:pStyle w:val="Bezproreda"/>
        <w:jc w:val="both"/>
      </w:pPr>
      <w:r>
        <w:t>OPG BRANKO ZORIĆ, OIB: 83867847488, Franje Račkog 134, 31400 Đakovo</w:t>
      </w:r>
    </w:p>
    <w:p w:rsidRDefault="003D23BF" w:rsidP="003D23BF" w:rsidR="003D23BF">
      <w:pPr>
        <w:pStyle w:val="Bezproreda"/>
        <w:jc w:val="both"/>
      </w:pPr>
      <w:r>
        <w:t>OPG DALIBOR ŠMIT, OIB: 14711201927, ZNG-E 2, 34550 Pakrac</w:t>
      </w:r>
    </w:p>
    <w:p w:rsidRDefault="003D23BF" w:rsidP="003D23BF" w:rsidR="003D23BF">
      <w:pPr>
        <w:pStyle w:val="Bezproreda"/>
        <w:jc w:val="both"/>
      </w:pPr>
      <w:r>
        <w:t>OPG DALIBORKA VAKANJAC, OIB: 67215292993, Vladana Desnice 22, 31300 Beli Manastir</w:t>
      </w:r>
    </w:p>
    <w:p w:rsidRDefault="003D23BF" w:rsidP="003D23BF" w:rsidR="003D23BF">
      <w:pPr>
        <w:pStyle w:val="Bezproreda"/>
        <w:jc w:val="both"/>
      </w:pPr>
      <w:r>
        <w:t>OPG DANIJEL KADIĆ, OIB: 62288654081, Matije Gupca 124, 35222 Gundinci</w:t>
      </w:r>
    </w:p>
    <w:p w:rsidRDefault="003D23BF" w:rsidP="003D23BF" w:rsidR="003D23BF">
      <w:pPr>
        <w:pStyle w:val="Bezproreda"/>
        <w:jc w:val="both"/>
      </w:pPr>
      <w:r>
        <w:t>OPG DEJAN PETROVIĆ, OIB: 08283069282, Trg palih boraca 7, 32227 Borovo</w:t>
      </w:r>
    </w:p>
    <w:p w:rsidRDefault="003D23BF" w:rsidP="003D23BF" w:rsidR="003D23BF">
      <w:pPr>
        <w:pStyle w:val="Bezproreda"/>
        <w:jc w:val="both"/>
      </w:pPr>
      <w:r>
        <w:t>OPG DENEŠ KELEMEN, OIB: 63608428426, Šandora Petefija 84, 31328 Lug</w:t>
      </w:r>
    </w:p>
    <w:p w:rsidRDefault="003D23BF" w:rsidP="003D23BF" w:rsidR="003D23BF">
      <w:pPr>
        <w:pStyle w:val="Bezproreda"/>
        <w:jc w:val="both"/>
      </w:pPr>
      <w:r>
        <w:t>OPG DOMAGOJ DROPULIĆ, OIB: 84947615145, Mihajla Klajna 14, 31309 Kneževi vinogradi</w:t>
      </w:r>
    </w:p>
    <w:p w:rsidRDefault="003D23BF" w:rsidP="003D23BF" w:rsidR="003D23BF">
      <w:pPr>
        <w:pStyle w:val="Bezproreda"/>
        <w:jc w:val="both"/>
      </w:pPr>
      <w:r>
        <w:t>OPG GORAN MAROŠIČEVIĆ, OIB: 61291466897, Vladimira Nazora 25, 31431 Čepinski Martinci</w:t>
      </w:r>
    </w:p>
    <w:p w:rsidRDefault="003D23BF" w:rsidP="003D23BF" w:rsidR="003D23BF">
      <w:pPr>
        <w:pStyle w:val="Bezproreda"/>
        <w:jc w:val="both"/>
      </w:pPr>
      <w:r>
        <w:t>OPG IVAN ĐANČEVIĆ, OIB: 54060934610, Stjepana Radića 39, 35222 Gundinci</w:t>
      </w:r>
    </w:p>
    <w:p w:rsidRDefault="003D23BF" w:rsidP="003D23BF" w:rsidR="003D23BF">
      <w:pPr>
        <w:pStyle w:val="Bezproreda"/>
        <w:jc w:val="both"/>
      </w:pPr>
      <w:r>
        <w:t>OPG IVAN VESINGER, OIB: 31651546052, Đakovačka 5, 35222 Gundinci</w:t>
      </w:r>
    </w:p>
    <w:p w:rsidRDefault="003D23BF" w:rsidP="003D23BF" w:rsidR="003D23BF">
      <w:pPr>
        <w:pStyle w:val="Bezproreda"/>
        <w:jc w:val="both"/>
      </w:pPr>
      <w:r>
        <w:t>OPG IVICA UŽAREVIĆ, OIB: 65651441304, Zagrebačka 244, 35222 Gundinci</w:t>
      </w:r>
    </w:p>
    <w:p w:rsidRDefault="003D23BF" w:rsidP="003D23BF" w:rsidR="003D23BF">
      <w:pPr>
        <w:pStyle w:val="Bezproreda"/>
        <w:jc w:val="both"/>
      </w:pPr>
      <w:r>
        <w:t>OPG JELICA GAJČEVIĆ, OIB: 25706874908, Ante Starčevića 48, 31432 Budimci</w:t>
      </w:r>
    </w:p>
    <w:p w:rsidRDefault="003D23BF" w:rsidP="003D23BF" w:rsidR="003D23BF">
      <w:pPr>
        <w:pStyle w:val="Bezproreda"/>
        <w:jc w:val="both"/>
      </w:pPr>
      <w:r>
        <w:t>OPG JOSIP BAJT, OIB: 91609192656, Franje Kuhača 15, 33520 Slatina</w:t>
      </w:r>
    </w:p>
    <w:p w:rsidRDefault="003D23BF" w:rsidP="003D23BF" w:rsidR="003D23BF">
      <w:pPr>
        <w:pStyle w:val="Bezproreda"/>
        <w:jc w:val="both"/>
      </w:pPr>
      <w:r>
        <w:t>OPG JOSIP ŠPOLJARIĆ, OIB: 24630257282, Ribarska 35, 31550 Nard</w:t>
      </w:r>
    </w:p>
    <w:p w:rsidRDefault="003D23BF" w:rsidP="003D23BF" w:rsidR="003D23BF">
      <w:pPr>
        <w:pStyle w:val="Bezproreda"/>
        <w:jc w:val="both"/>
      </w:pPr>
      <w:r>
        <w:t>OPG LJUBICA GOJAK, OIB: 63494690501, Kajgana 24, 43280 Kajgana</w:t>
      </w:r>
    </w:p>
    <w:p w:rsidRDefault="003D23BF" w:rsidP="003D23BF" w:rsidR="003D23BF">
      <w:pPr>
        <w:pStyle w:val="Bezproreda"/>
        <w:jc w:val="both"/>
      </w:pPr>
      <w:r>
        <w:t>OPG MANDA GRIGIĆ, OIB: 76181340303, Svilaj 19, 35215 Svilaj</w:t>
      </w:r>
    </w:p>
    <w:p w:rsidRDefault="003D23BF" w:rsidP="003D23BF" w:rsidR="003D23BF">
      <w:pPr>
        <w:pStyle w:val="Bezproreda"/>
        <w:jc w:val="both"/>
      </w:pPr>
      <w:r>
        <w:t>OPG MARIJANA MEDVED, OIB: 49207092833, Savska 176A, 10311 Posavski Bregi</w:t>
      </w:r>
    </w:p>
    <w:p w:rsidRDefault="003D23BF" w:rsidP="003D23BF" w:rsidR="003D23BF">
      <w:pPr>
        <w:pStyle w:val="Bezproreda"/>
        <w:jc w:val="both"/>
      </w:pPr>
      <w:r>
        <w:t>OPG MARKO GOSTOVIĆ, OIB: 39861776469, Josipa Glibušića 22, 31226 Dalj</w:t>
      </w:r>
    </w:p>
    <w:p w:rsidRDefault="003D23BF" w:rsidP="003D23BF" w:rsidR="003D23BF">
      <w:pPr>
        <w:pStyle w:val="Bezproreda"/>
        <w:jc w:val="both"/>
      </w:pPr>
      <w:r>
        <w:t>OPG MATO KAKAŠ, OIB: 53770918171, Zrinska 142, 43270 Zrinska</w:t>
      </w:r>
    </w:p>
    <w:p w:rsidRDefault="003D23BF" w:rsidP="003D23BF" w:rsidR="003D23BF">
      <w:pPr>
        <w:pStyle w:val="Bezproreda"/>
        <w:jc w:val="both"/>
      </w:pPr>
      <w:r>
        <w:t>OPG MILORAD SOČIVICA, OIB: 72753646593, Branka Radičevića 56, 31207 Tenja</w:t>
      </w:r>
    </w:p>
    <w:p w:rsidRDefault="003D23BF" w:rsidP="003D23BF" w:rsidR="003D23BF">
      <w:pPr>
        <w:pStyle w:val="Bezproreda"/>
        <w:jc w:val="both"/>
      </w:pPr>
      <w:r>
        <w:lastRenderedPageBreak/>
        <w:t>OPG PAVO DEGMEČIĆ, OIB: 01931865597, Bana Jelačića 224, 35210 Vrpolje</w:t>
      </w:r>
    </w:p>
    <w:p w:rsidRDefault="003D23BF" w:rsidP="003D23BF" w:rsidR="003D23BF">
      <w:pPr>
        <w:pStyle w:val="Bezproreda"/>
        <w:jc w:val="both"/>
      </w:pPr>
      <w:r>
        <w:t>OPG RADE TRBIĆ, OIB: 80087357069, Save Šumanovića 20, 31204 Bijelo Brdo</w:t>
      </w:r>
    </w:p>
    <w:p w:rsidRDefault="003D23BF" w:rsidP="003D23BF" w:rsidR="003D23BF">
      <w:pPr>
        <w:pStyle w:val="Bezproreda"/>
        <w:jc w:val="both"/>
      </w:pPr>
      <w:r>
        <w:t>OPG RAŠO BOJANIĆ, OIB: 74000180432, Nikole Tesle  74, 31204 Bijelo Brdo</w:t>
      </w:r>
    </w:p>
    <w:p w:rsidRDefault="003D23BF" w:rsidP="003D23BF" w:rsidR="003D23BF">
      <w:pPr>
        <w:pStyle w:val="Bezproreda"/>
        <w:jc w:val="both"/>
      </w:pPr>
      <w:r>
        <w:t>OPG ROBERT BELI, OIB: 53771075302, Vladimira Nazora 28, 32241 Stari Jankovci</w:t>
      </w:r>
    </w:p>
    <w:p w:rsidRDefault="003D23BF" w:rsidP="003D23BF" w:rsidR="003D23BF">
      <w:pPr>
        <w:pStyle w:val="Bezproreda"/>
        <w:jc w:val="both"/>
      </w:pPr>
      <w:r>
        <w:t>OPG SINIŠA POPOVIĆ, OIB: 40939244109, Nikole Tesle 87, 31204 Bijelo Brdo</w:t>
      </w:r>
    </w:p>
    <w:p w:rsidRDefault="003D23BF" w:rsidP="003D23BF" w:rsidR="003D23BF">
      <w:pPr>
        <w:pStyle w:val="Bezproreda"/>
        <w:jc w:val="both"/>
      </w:pPr>
      <w:r>
        <w:t>OPG SNEŽANA NEŠKOVIĆ, OIB: 77501288347, Vladimira Nazora 26, 31204 Bijelo Brdo</w:t>
      </w:r>
    </w:p>
    <w:p w:rsidRDefault="003D23BF" w:rsidP="003D23BF" w:rsidR="003D23BF">
      <w:pPr>
        <w:pStyle w:val="Bezproreda"/>
        <w:jc w:val="both"/>
      </w:pPr>
      <w:r>
        <w:t>OPG STEVO ODOBAŠIĆ, OIB: 95014642056, Novo Topolje 78, 35214 Novo Topolje</w:t>
      </w:r>
    </w:p>
    <w:p w:rsidRDefault="003D23BF" w:rsidP="003D23BF" w:rsidR="003D23BF">
      <w:pPr>
        <w:pStyle w:val="Bezproreda"/>
        <w:jc w:val="both"/>
      </w:pPr>
      <w:r>
        <w:t>OPG TOMISLAV ČULINA, OIB: 49776890854,</w:t>
      </w:r>
      <w:r>
        <w:tab/>
        <w:t>Zagorska 77, 31309 Grabovac</w:t>
      </w:r>
    </w:p>
    <w:p w:rsidRDefault="003D23BF" w:rsidP="003D23BF" w:rsidR="003D23BF">
      <w:pPr>
        <w:pStyle w:val="Bezproreda"/>
        <w:jc w:val="both"/>
      </w:pPr>
      <w:r>
        <w:t>OPG TOMO ŠIRANOVIĆ, OIB: 69565654716, Ilovski Klokočevac 137, 43284 Ilovski Klokočevac</w:t>
      </w:r>
    </w:p>
    <w:p w:rsidRDefault="003D23BF" w:rsidP="003D23BF" w:rsidR="003D23BF">
      <w:pPr>
        <w:pStyle w:val="Bezproreda"/>
        <w:jc w:val="both"/>
      </w:pPr>
      <w:r>
        <w:t>OPG VOJISLAV KNEŽEVIĆ, OIB: 58439455216, Matije Vlačića 64, 31207 Tenja</w:t>
      </w:r>
    </w:p>
    <w:p w:rsidRDefault="003D23BF" w:rsidP="003D23BF" w:rsidR="003D23BF">
      <w:pPr>
        <w:pStyle w:val="Bezproreda"/>
        <w:jc w:val="both"/>
      </w:pPr>
      <w:r>
        <w:t>OPG ZORKA ČERKEZ, OIB: 82596720913, Kolodvorska 142, 31315 Karanac</w:t>
      </w:r>
    </w:p>
    <w:p w:rsidRDefault="003D23BF" w:rsidP="003D23BF" w:rsidR="003D23BF">
      <w:pPr>
        <w:pStyle w:val="Bezproreda"/>
        <w:jc w:val="both"/>
      </w:pPr>
      <w:r>
        <w:t>ORCHEM d.o.o. za trgovinu i usluge, OIB: 57117622812, Stenjevečka 38, 10000 Zagreb</w:t>
      </w:r>
    </w:p>
    <w:p w:rsidRDefault="003D23BF" w:rsidP="003D23BF" w:rsidR="003D23BF">
      <w:pPr>
        <w:pStyle w:val="Bezproreda"/>
        <w:jc w:val="both"/>
      </w:pPr>
      <w:r>
        <w:t>OSTOJČIĆ FRANJO, OIB:</w:t>
      </w:r>
      <w:r>
        <w:tab/>
        <w:t>71542081609, Prnjavor 4, 35216 Prnjavor</w:t>
      </w:r>
    </w:p>
    <w:p w:rsidRDefault="003D23BF" w:rsidP="003D23BF" w:rsidR="003D23BF">
      <w:pPr>
        <w:pStyle w:val="Bezproreda"/>
        <w:jc w:val="both"/>
      </w:pPr>
      <w:r>
        <w:t>OTIS DIZALA, d.o.o. za proizvodnju, montažu, remont i održavanje dizala, OIB: 76080865307</w:t>
      </w:r>
      <w:r>
        <w:tab/>
        <w:t>, Prilaz Vladislava Brajkovića 15, 10000 Zagreb</w:t>
      </w:r>
    </w:p>
    <w:p w:rsidRDefault="003D23BF" w:rsidP="003D23BF" w:rsidR="003D23BF">
      <w:pPr>
        <w:pStyle w:val="Bezproreda"/>
        <w:jc w:val="both"/>
      </w:pPr>
      <w:r>
        <w:t>OZALJ-PROMET, d.o.o. za unutarnju i vanjsku trgovinu i usluge u stečaju, OIB: 60132643696, Ulica Gjure Eisenhutha 1, 10000 Zagreb</w:t>
      </w:r>
    </w:p>
    <w:p w:rsidRDefault="003D23BF" w:rsidP="003D23BF" w:rsidR="003D23BF">
      <w:pPr>
        <w:pStyle w:val="Bezproreda"/>
        <w:jc w:val="both"/>
      </w:pPr>
      <w:r>
        <w:t>P. T. G., obrt za proizvodnju, trgovinu i građevinarstvo, vl. Vlatko Čunko, OIB: 12586808619, Banija 20, 47000 Karlovac</w:t>
      </w:r>
    </w:p>
    <w:p w:rsidRDefault="003D23BF" w:rsidP="003D23BF" w:rsidR="003D23BF">
      <w:pPr>
        <w:pStyle w:val="Bezproreda"/>
        <w:jc w:val="both"/>
      </w:pPr>
      <w:r>
        <w:t>PALACE d.o.o. za trgovinu i građevinarstvo, OIB: 71999757503</w:t>
      </w:r>
      <w:r>
        <w:tab/>
        <w:t>, Planinska 13 A, 10000 Zagreb</w:t>
      </w:r>
    </w:p>
    <w:p w:rsidRDefault="003D23BF" w:rsidP="003D23BF" w:rsidR="003D23BF">
      <w:pPr>
        <w:pStyle w:val="Bezproreda"/>
        <w:jc w:val="both"/>
      </w:pPr>
      <w:r>
        <w:t>PANALPINA CROATIA d.o.o. za prijevoz i usluge, OIB: 74672050884, Korzo 11, 51000 Rijeka</w:t>
      </w:r>
    </w:p>
    <w:p w:rsidRDefault="003D23BF" w:rsidP="003D23BF" w:rsidR="003D23BF">
      <w:pPr>
        <w:pStyle w:val="Bezproreda"/>
        <w:jc w:val="both"/>
      </w:pPr>
      <w:r>
        <w:t>PANDURIĆ IVAN, OIB: 87758878771, Svete Ružarije 44, 35107 Tomica</w:t>
      </w:r>
    </w:p>
    <w:p w:rsidRDefault="003D23BF" w:rsidP="003D23BF" w:rsidR="003D23BF">
      <w:pPr>
        <w:pStyle w:val="Bezproreda"/>
        <w:jc w:val="both"/>
      </w:pPr>
      <w:r>
        <w:t>PANON-DRVO d.o.o. za preradu i trgovinu drvetom u stečaju, OIB: 00563657422, Ivana Gorana Kovačića 49, 31551 Belišće</w:t>
      </w:r>
    </w:p>
    <w:p w:rsidRDefault="003D23BF" w:rsidP="003D23BF" w:rsidR="003D23BF">
      <w:pPr>
        <w:pStyle w:val="Bezproreda"/>
        <w:jc w:val="both"/>
      </w:pPr>
      <w:r>
        <w:t>PAULIĆ TRANSPORT d.o.o. za promet i usluge, OIB: 63606256485, Vinogradska 16, 10312 Kloštar Ivanić</w:t>
      </w:r>
    </w:p>
    <w:p w:rsidRDefault="003D23BF" w:rsidP="003D23BF" w:rsidR="003D23BF">
      <w:pPr>
        <w:pStyle w:val="Bezproreda"/>
        <w:jc w:val="both"/>
      </w:pPr>
      <w:r>
        <w:t>PAVLE IŽAK</w:t>
      </w:r>
      <w:r>
        <w:tab/>
        <w:t xml:space="preserve">, OIB: 01891697736, </w:t>
      </w:r>
      <w:r>
        <w:tab/>
        <w:t>Petefi Šandora 9, 31322 Novi Bezdan</w:t>
      </w:r>
    </w:p>
    <w:p w:rsidRDefault="003D23BF" w:rsidP="003D23BF" w:rsidR="003D23BF">
      <w:pPr>
        <w:pStyle w:val="Bezproreda"/>
        <w:jc w:val="both"/>
      </w:pPr>
      <w:r>
        <w:t>PEKARA DUJAM MIJO DUJAM, OIB: 29759906563, Straža 8, 47250 Straža</w:t>
      </w:r>
    </w:p>
    <w:p w:rsidRDefault="003D23BF" w:rsidP="003D23BF" w:rsidR="003D23BF">
      <w:pPr>
        <w:pStyle w:val="Bezproreda"/>
        <w:jc w:val="both"/>
      </w:pPr>
      <w:r>
        <w:t>PERT d.o.o. za promet i usluge, OIB: 42255248046, Hercegovačkih Brigada 27, 32236 Ilok</w:t>
      </w:r>
    </w:p>
    <w:p w:rsidRDefault="003D23BF" w:rsidP="003D23BF" w:rsidR="003D23BF">
      <w:pPr>
        <w:pStyle w:val="Bezproreda"/>
        <w:jc w:val="both"/>
      </w:pPr>
      <w:r>
        <w:t>PG IVICA ŠPELIĆ, OIB: 62041149922, Novi Majur 15, 34550 Novi Majur</w:t>
      </w:r>
      <w:r w:rsidR="004B4F7B">
        <w:t>, zastupano po Lada Ćustić, odvjetnica prema punomoći koju predaje u spis</w:t>
      </w:r>
    </w:p>
    <w:p w:rsidRDefault="003D23BF" w:rsidP="003D23BF" w:rsidR="003D23BF">
      <w:pPr>
        <w:pStyle w:val="Bezproreda"/>
        <w:jc w:val="both"/>
      </w:pPr>
      <w:r>
        <w:t>PINTAR LJILJANA, OIB: 44632835760, Školska 15b, 31300 Beli Manastir</w:t>
      </w:r>
    </w:p>
    <w:p w:rsidRDefault="003D23BF" w:rsidP="003D23BF" w:rsidR="003D23BF">
      <w:pPr>
        <w:pStyle w:val="Bezproreda"/>
        <w:jc w:val="both"/>
      </w:pPr>
      <w:r>
        <w:t>PINJO EMIL, OIB: 09531787423, Matije Gupca 18, 35252 Sibinj</w:t>
      </w:r>
    </w:p>
    <w:p w:rsidRDefault="003D23BF" w:rsidP="003D23BF" w:rsidR="003D23BF">
      <w:pPr>
        <w:pStyle w:val="Bezproreda"/>
        <w:jc w:val="both"/>
      </w:pPr>
      <w:r>
        <w:t>PIONEER - SJEME d.o.o. za proizvodnju i trgovinu, OIB: 24384351607</w:t>
      </w:r>
      <w:r>
        <w:tab/>
        <w:t>,Florijana Andrašeca 18 A, 10000 Zagreb</w:t>
      </w:r>
      <w:r w:rsidR="000C1705">
        <w:t>, zastupano po Alan Sorić, odvjetnik</w:t>
      </w:r>
    </w:p>
    <w:p w:rsidRDefault="003D23BF" w:rsidP="003D23BF" w:rsidR="003D23BF">
      <w:pPr>
        <w:pStyle w:val="Bezproreda"/>
        <w:jc w:val="both"/>
      </w:pPr>
      <w:r>
        <w:t>PIRAMIDA, UGOSTITELJSTVO, PRIJEVOZ I USLUGE,vlasnik Josip Kitanović, OIB: 15467174160</w:t>
      </w:r>
      <w:r>
        <w:tab/>
        <w:t>Šamačka 89, 35221 Velika Kopanica</w:t>
      </w:r>
    </w:p>
    <w:p w:rsidRDefault="003D23BF" w:rsidP="003D23BF" w:rsidR="003D23BF">
      <w:pPr>
        <w:pStyle w:val="Bezproreda"/>
        <w:jc w:val="both"/>
      </w:pPr>
      <w:r>
        <w:t>PIRO-PROMET d.o.o.Džemilić Planje bb, 74260 Tešanj, Bosna i Hercegovina</w:t>
      </w:r>
    </w:p>
    <w:p w:rsidRDefault="003D23BF" w:rsidP="003D23BF" w:rsidR="003D23BF">
      <w:pPr>
        <w:pStyle w:val="Bezproreda"/>
        <w:jc w:val="both"/>
      </w:pPr>
      <w:r>
        <w:t>PJACA ROSA d.o.o. za ugostiteljstvo i turizam, OIB: 35737638587, Narodni trg 1, 21000 Split</w:t>
      </w:r>
    </w:p>
    <w:p w:rsidRDefault="003D23BF" w:rsidP="003D23BF" w:rsidR="003D23BF">
      <w:pPr>
        <w:pStyle w:val="Bezproreda"/>
        <w:jc w:val="both"/>
      </w:pPr>
      <w:r>
        <w:t>PLAMECO d.o.o. za usluge,trgovinu i proizvodnju</w:t>
      </w:r>
      <w:r>
        <w:tab/>
        <w:t>, OIB: 30851851602,</w:t>
      </w:r>
      <w:r>
        <w:tab/>
        <w:t>NIkole Tesle 111, 31400 Đakovo</w:t>
      </w:r>
    </w:p>
    <w:p w:rsidRDefault="003D23BF" w:rsidP="003D23BF" w:rsidR="003D23BF">
      <w:pPr>
        <w:pStyle w:val="Bezproreda"/>
        <w:jc w:val="both"/>
      </w:pPr>
      <w:r>
        <w:t>PLIVELIĆ DARIO, OIB: 11151517134, Braće Radića 2, 32283 Novi Mikanovci</w:t>
      </w:r>
    </w:p>
    <w:p w:rsidRDefault="003D23BF" w:rsidP="003D23BF" w:rsidR="003D23BF">
      <w:pPr>
        <w:pStyle w:val="Bezproreda"/>
        <w:jc w:val="both"/>
      </w:pPr>
      <w:r>
        <w:t>PLODINE d.d. za trgovinu i usluge, OIB: 92510683607, Ružićeva 29, 51000 Rijeka</w:t>
      </w:r>
    </w:p>
    <w:p w:rsidRDefault="003D23BF" w:rsidP="003D23BF" w:rsidR="003D23BF">
      <w:pPr>
        <w:pStyle w:val="Bezproreda"/>
        <w:jc w:val="both"/>
      </w:pPr>
      <w:r>
        <w:t>POGONSKA TEHNIKA d.o.o. za trgovinu i usluge, OIB: 26185245141</w:t>
      </w:r>
      <w:r>
        <w:tab/>
        <w:t>, Horvatovac 94, 10000 Zagreb</w:t>
      </w:r>
    </w:p>
    <w:p w:rsidRDefault="003D23BF" w:rsidP="003D23BF" w:rsidR="003D23BF">
      <w:pPr>
        <w:pStyle w:val="Bezproreda"/>
        <w:jc w:val="both"/>
      </w:pPr>
      <w:r>
        <w:lastRenderedPageBreak/>
        <w:t>POLIKLINIKA za radiologiju, opću kirurgiju, urologiju, internu medicinu, ginekologiju i porodništvo, neurologiju, fizikalnu medicinu i rehabilitaciju sa fizikalnom terapijom,dermatologiju i venerologiju, ortopediju, citologiju, otorinolaringologiju, oftalmologiju sa medicinsko-biokemijskim laboratorijem SVETI ROK M.D., OIB: 28842147765,</w:t>
      </w:r>
      <w:r>
        <w:tab/>
        <w:t>Ulica grada Vukovara 284, 10000 Zagreb</w:t>
      </w:r>
    </w:p>
    <w:p w:rsidRDefault="003D23BF" w:rsidP="003D23BF" w:rsidR="003D23BF">
      <w:pPr>
        <w:pStyle w:val="Bezproreda"/>
        <w:jc w:val="both"/>
      </w:pPr>
      <w:r>
        <w:t>POLJODAR d.o.o. proizvodnja, trgovina poljoprivrednim proizvodima i poljoprivredne usluge, OIB: 02761952511</w:t>
      </w:r>
      <w:r>
        <w:tab/>
        <w:t>Solara 17, 31402 Kešinci</w:t>
      </w:r>
    </w:p>
    <w:p w:rsidRDefault="003D23BF" w:rsidP="003D23BF" w:rsidR="003D23BF">
      <w:pPr>
        <w:pStyle w:val="Bezproreda"/>
        <w:jc w:val="both"/>
      </w:pPr>
      <w:r>
        <w:t>POLJOPRIVREDNA ZADRUGA Agro Beravci, OIB: 74714265294, Beravci 79, 35221 Beravci</w:t>
      </w:r>
    </w:p>
    <w:p w:rsidRDefault="003D23BF" w:rsidP="003D23BF" w:rsidR="003D23BF">
      <w:pPr>
        <w:pStyle w:val="Bezproreda"/>
        <w:jc w:val="both"/>
      </w:pPr>
      <w:r>
        <w:t>POLJOPRIVREDNA ZADRUGA JANKOVCI, OIB: 68354816419, Vinkovačka 15, 32241 Stari Jankovci</w:t>
      </w:r>
    </w:p>
    <w:p w:rsidRDefault="003D23BF" w:rsidP="003D23BF" w:rsidR="003D23BF">
      <w:pPr>
        <w:pStyle w:val="Bezproreda"/>
        <w:jc w:val="both"/>
      </w:pPr>
      <w:r>
        <w:t>POLJOPRIVREDNA ZADRUGA TRNOVITICA, OIB: 30614582766, Velika Trnovitica 223, 43285 Velika Trnovitica</w:t>
      </w:r>
    </w:p>
    <w:p w:rsidRDefault="003D23BF" w:rsidP="003D23BF" w:rsidR="003D23BF">
      <w:pPr>
        <w:pStyle w:val="Bezproreda"/>
        <w:jc w:val="both"/>
      </w:pPr>
      <w:r>
        <w:t>POLJOPRIVREDNI INSTITUT OSIJEK, OIB: 03665720049, Južno Predgrađe 17, 31000 Osijek</w:t>
      </w:r>
    </w:p>
    <w:p w:rsidRDefault="003D23BF" w:rsidP="003D23BF" w:rsidR="003D23BF">
      <w:pPr>
        <w:pStyle w:val="Bezproreda"/>
        <w:jc w:val="both"/>
      </w:pPr>
      <w:r>
        <w:t>POLJOPRIVREDNI OBRT "PAZDRIJAN", VL. SINIŠA PAZDRIJAN, OIB: 90967336336, Prnjarovac 112, 43240 Prnjarovac</w:t>
      </w:r>
    </w:p>
    <w:p w:rsidRDefault="003D23BF" w:rsidP="003D23BF" w:rsidR="003D23BF">
      <w:pPr>
        <w:pStyle w:val="Bezproreda"/>
        <w:jc w:val="both"/>
      </w:pPr>
      <w:r>
        <w:t>POLJOPRIVREDNI OBRT FANJAK, Kristijan Fanjak, OIB: 98272209701, Zadobarje48, 47000 Zadobarje - Karlovac</w:t>
      </w:r>
    </w:p>
    <w:p w:rsidRDefault="003D23BF" w:rsidP="003D23BF" w:rsidR="003D23BF">
      <w:pPr>
        <w:pStyle w:val="Bezproreda"/>
        <w:jc w:val="both"/>
      </w:pPr>
      <w:r>
        <w:t>POLJOPRIVREDNIK DOMINIK NEMET, OIB: 39647994274</w:t>
      </w:r>
      <w:r>
        <w:tab/>
        <w:t>J.J.Strossmayera 115, 31530 Moslavina Podravska</w:t>
      </w:r>
    </w:p>
    <w:p w:rsidRDefault="003D23BF" w:rsidP="003D23BF" w:rsidR="003D23BF">
      <w:pPr>
        <w:pStyle w:val="Bezproreda"/>
        <w:jc w:val="both"/>
      </w:pPr>
      <w:r>
        <w:t>POLJOPRIVREDNO PREHRAMBENI KOMPLEKS d. o. o. za poljoprivrednu proizvodnju, OIB: 48502552270, Kralja Petra Svačića 17, 35400 Nova Gradiška</w:t>
      </w:r>
    </w:p>
    <w:p w:rsidRDefault="003D23BF" w:rsidP="003D23BF" w:rsidR="003D23BF">
      <w:pPr>
        <w:pStyle w:val="Bezproreda"/>
        <w:jc w:val="both"/>
      </w:pPr>
      <w:r>
        <w:t>POLJOPRIVREDNO-TRGOVAČKI OBRT "PLODOVI SUNCA", vl.Ivan Cugovčan, OIB: 82646049350,</w:t>
      </w:r>
      <w:r>
        <w:tab/>
        <w:t>Poljani 12C, 43290 Poljani</w:t>
      </w:r>
    </w:p>
    <w:p w:rsidRDefault="003D23BF" w:rsidP="003D23BF" w:rsidR="003D23BF">
      <w:pPr>
        <w:pStyle w:val="Bezproreda"/>
        <w:jc w:val="both"/>
      </w:pPr>
      <w:r>
        <w:t>PRIJEVOZ MARIĆ d.o.o. za prijevoz i usluge, OIB: 65070356489, Janiševac III 17, 35000 Slavonski Brod</w:t>
      </w:r>
    </w:p>
    <w:p w:rsidRDefault="003D23BF" w:rsidP="003D23BF" w:rsidR="003D23BF">
      <w:pPr>
        <w:pStyle w:val="Bezproreda"/>
        <w:jc w:val="both"/>
      </w:pPr>
      <w:r>
        <w:t>PRIJEVOZ ŽIGER, Dejan Žiger, OIB: 70836597063, Ulica Karla Hauslera 11, 48260 Križevci</w:t>
      </w:r>
    </w:p>
    <w:p w:rsidRDefault="003D23BF" w:rsidP="003D23BF" w:rsidR="003D23BF">
      <w:pPr>
        <w:pStyle w:val="Bezproreda"/>
        <w:jc w:val="both"/>
      </w:pPr>
      <w:r>
        <w:t>PRIJEVOZNIK DAMIR KLOBUČAR, OIB: 67644552284, Trg Đure Szabe 4, 44330 Novska</w:t>
      </w:r>
    </w:p>
    <w:p w:rsidRDefault="003D23BF" w:rsidP="003D23BF" w:rsidR="003D23BF">
      <w:pPr>
        <w:pStyle w:val="Bezproreda"/>
        <w:jc w:val="both"/>
      </w:pPr>
      <w:r>
        <w:t>PRIMARK, d.o.o. za označivanje proizvoda i ambalaže i trgovinu</w:t>
      </w:r>
      <w:r>
        <w:tab/>
        <w:t>, OIB: 75653529088, Novačka cesta 10A, 10437 Rakitje</w:t>
      </w:r>
    </w:p>
    <w:p w:rsidRDefault="003D23BF" w:rsidP="003D23BF" w:rsidR="003D23BF">
      <w:pPr>
        <w:pStyle w:val="Bezproreda"/>
        <w:jc w:val="both"/>
      </w:pPr>
      <w:r>
        <w:t>PROJECTUS GRUPA d.o.o. za izobrazbu, prevodilaštvo, poslovno upravljanje i savjetovanje, OIB: 81273950425, Srebrnjak 131A, 10000 Zagreb</w:t>
      </w:r>
    </w:p>
    <w:p w:rsidRDefault="003D23BF" w:rsidP="003D23BF" w:rsidR="003D23BF">
      <w:pPr>
        <w:pStyle w:val="Bezproreda"/>
        <w:jc w:val="both"/>
      </w:pPr>
      <w:r>
        <w:t>PROTECT PHARMA d.o.o. za proizvodnju i trgovinu, OIB: 34165642573, Venoseva 1 C, 31540 Rakitovica</w:t>
      </w:r>
    </w:p>
    <w:p w:rsidRDefault="003D23BF" w:rsidP="003D23BF" w:rsidR="003D23BF">
      <w:pPr>
        <w:pStyle w:val="Bezproreda"/>
        <w:jc w:val="both"/>
      </w:pPr>
      <w:r>
        <w:t>PROTEKO d.o.o. za trgovinu i usluge, OIB: 44459323154, Franje Puškarića 18, 10000 Zagreb</w:t>
      </w:r>
    </w:p>
    <w:p w:rsidRDefault="003D23BF" w:rsidP="003D23BF" w:rsidR="003D23BF">
      <w:pPr>
        <w:pStyle w:val="Bezproreda"/>
        <w:jc w:val="both"/>
      </w:pPr>
      <w:r>
        <w:t>PRVO PLINARSKO DRUŠTVO d.o.o. za distribuciju plina, OIB: 58292277611</w:t>
      </w:r>
      <w:r>
        <w:tab/>
        <w:t>A.Stepinca 27, 32000 Vukovar</w:t>
      </w:r>
    </w:p>
    <w:p w:rsidRDefault="003D23BF" w:rsidP="003D23BF" w:rsidR="003D23BF">
      <w:pPr>
        <w:pStyle w:val="Bezproreda"/>
        <w:jc w:val="both"/>
      </w:pPr>
      <w:r>
        <w:t>PSC DALMACIJA d.o.o. za  trgovinu, popravak i održavanje motornih vozila, OIB: 54069837861</w:t>
      </w:r>
      <w:r>
        <w:tab/>
        <w:t>Put Mostina 12A, 21000 Split</w:t>
      </w:r>
    </w:p>
    <w:p w:rsidRDefault="003D23BF" w:rsidP="003D23BF" w:rsidR="003D23BF">
      <w:pPr>
        <w:pStyle w:val="Bezproreda"/>
        <w:jc w:val="both"/>
      </w:pPr>
      <w:r>
        <w:t>RAJIČ- OBRT ZA PRIJEVOZ I UGOSTITELJSTVO, vl. MILICA RAJIČ, TEODOROVAC, T. PEJAČEVIĆ 65, OIB: 90331984773,</w:t>
      </w:r>
      <w:r>
        <w:tab/>
        <w:t>Teodora Pejačevića 65, 31511 Teodorovac</w:t>
      </w:r>
    </w:p>
    <w:p w:rsidRDefault="003D23BF" w:rsidP="003D23BF" w:rsidR="003D23BF">
      <w:pPr>
        <w:pStyle w:val="Bezproreda"/>
        <w:jc w:val="both"/>
      </w:pPr>
      <w:r>
        <w:t>Ravago Chemicals Croatia d.o.o. za trgovinu i usluge, OIB: 24817866943, Ulica Kreše Golika 5, 10000 Zagreb</w:t>
      </w:r>
      <w:r w:rsidR="004B4F7B">
        <w:t>, zastupano po Ana Mlačić, odvjetnica</w:t>
      </w:r>
    </w:p>
    <w:p w:rsidRDefault="003D23BF" w:rsidP="003D23BF" w:rsidR="003D23BF">
      <w:pPr>
        <w:pStyle w:val="Bezproreda"/>
        <w:jc w:val="both"/>
      </w:pPr>
      <w:r>
        <w:t>REMONT-METALI, STROJOBRAVARSKI OBRT, VL. MARKO ČURIĆ, OIB: 80501734604,</w:t>
      </w:r>
      <w:r>
        <w:tab/>
        <w:t>Đure Basaričeka 5, 31400 Đakovo</w:t>
      </w:r>
    </w:p>
    <w:p w:rsidRDefault="003D23BF" w:rsidP="003D23BF" w:rsidR="003D23BF">
      <w:pPr>
        <w:pStyle w:val="Bezproreda"/>
        <w:jc w:val="both"/>
      </w:pPr>
      <w:r>
        <w:lastRenderedPageBreak/>
        <w:t>REPROMATERIJAL d. o. o. za trgovinu, OIB: 40106351985, Antuna Kanižlića 42, 35000 Slavonski Brod</w:t>
      </w:r>
    </w:p>
    <w:p w:rsidRDefault="003D23BF" w:rsidP="003D23BF" w:rsidR="003D23BF">
      <w:pPr>
        <w:pStyle w:val="Bezproreda"/>
        <w:jc w:val="both"/>
      </w:pPr>
      <w:r>
        <w:t>RU - VE d.o.o. za trgovinu i poslovne usluge, OIB: 88470929840, Brezje, Ul. Vladimira Nazora 10, 10431 Sveta Nedelja</w:t>
      </w:r>
    </w:p>
    <w:p w:rsidRDefault="003D23BF" w:rsidP="003D23BF" w:rsidR="003D23BF">
      <w:pPr>
        <w:pStyle w:val="Bezproreda"/>
        <w:jc w:val="both"/>
      </w:pPr>
      <w:r>
        <w:t>RUNOLIST d. o. o. za promet, komunalno gospodarstvo i pogrebne poslove, OIB: 89249510637,</w:t>
      </w:r>
      <w:r>
        <w:tab/>
        <w:t>J. J. Štrosmajera 34, 35210 Vrpolje</w:t>
      </w:r>
    </w:p>
    <w:p w:rsidRDefault="003D23BF" w:rsidP="003D23BF" w:rsidR="003D23BF">
      <w:pPr>
        <w:pStyle w:val="Bezproreda"/>
        <w:jc w:val="both"/>
      </w:pPr>
      <w:r>
        <w:t>S i S - BETON dijamantno bušenje i rezanje, vl. STIPICA MATIĆ i STANISLAV ŠPRAJC, OIB: 17005976470, Posedarska 40, 10000 Zagreb</w:t>
      </w:r>
    </w:p>
    <w:p w:rsidRDefault="003D23BF" w:rsidP="003D23BF" w:rsidR="003D23BF">
      <w:pPr>
        <w:pStyle w:val="Bezproreda"/>
        <w:jc w:val="both"/>
      </w:pPr>
      <w:r>
        <w:t>SA BIŠĆAN d.o.o. za građevinarstvo, trgovinu i poslovanje nekretninama, OIB: 14814013239</w:t>
      </w:r>
      <w:r>
        <w:tab/>
        <w:t>Podvožić 16, 47250 Duga Resa</w:t>
      </w:r>
    </w:p>
    <w:p w:rsidRDefault="003D23BF" w:rsidP="003D23BF" w:rsidR="003D23BF">
      <w:pPr>
        <w:pStyle w:val="Bezproreda"/>
        <w:jc w:val="both"/>
      </w:pPr>
      <w:r>
        <w:t>SAMPLE CONTROL d.o.o. za usluge i trgovinu, OIB: 95434893522, Franje Puškarića 18, 10250 Lučko</w:t>
      </w:r>
    </w:p>
    <w:p w:rsidRDefault="003D23BF" w:rsidP="003D23BF" w:rsidR="003D23BF">
      <w:pPr>
        <w:pStyle w:val="Bezproreda"/>
        <w:jc w:val="both"/>
      </w:pPr>
      <w:r>
        <w:t>SAVIĆ COMPANY d.o.o. Komitska bb, 76300 Bijeljina, Bosna i Hercegovina</w:t>
      </w:r>
      <w:r w:rsidR="004B4F7B">
        <w:t>, zastupano po Lada Ćustić, odvjetnica prema punomoći koju predaje u spis</w:t>
      </w:r>
    </w:p>
    <w:p w:rsidRDefault="003D23BF" w:rsidP="003D23BF" w:rsidR="003D23BF">
      <w:pPr>
        <w:pStyle w:val="Bezproreda"/>
        <w:jc w:val="both"/>
      </w:pPr>
      <w:r>
        <w:t>SEPARATUS d.o.o. za trgovinu i usluge, OIB: 74999792664, Ivana Zovka 22, 10000 Zagreb</w:t>
      </w:r>
    </w:p>
    <w:p w:rsidRDefault="003D23BF" w:rsidP="003D23BF" w:rsidR="003D23BF">
      <w:pPr>
        <w:pStyle w:val="Bezproreda"/>
        <w:jc w:val="both"/>
      </w:pPr>
      <w:r>
        <w:t>SERVIS ZA PLINSKA TROŠILA vodoinstalaterski i plinoinstalaterski obrt, vlasnik Antun Sedlo, OIB: 16388636607, Josipa Pleše 17, 35000 Slavonski Brod</w:t>
      </w:r>
    </w:p>
    <w:p w:rsidRDefault="003D23BF" w:rsidP="003D23BF" w:rsidR="003D23BF">
      <w:pPr>
        <w:pStyle w:val="Bezproreda"/>
        <w:jc w:val="both"/>
      </w:pPr>
      <w:r>
        <w:t>SET proizvodnja, trgovina i usluge d.o.o., OIB: 35140755222, Pakračka ulica 3, 43000 Bjelovar</w:t>
      </w:r>
    </w:p>
    <w:p w:rsidRDefault="003D23BF" w:rsidP="003D23BF" w:rsidR="003D23BF">
      <w:pPr>
        <w:pStyle w:val="Bezproreda"/>
        <w:jc w:val="both"/>
      </w:pPr>
      <w:r>
        <w:t>SIMTRO ENERGIJA d.o.o.</w:t>
      </w:r>
      <w:r>
        <w:tab/>
        <w:t>Žitence 49, 2233 Sv. Ana v Slov. Goricah, Slovenija</w:t>
      </w:r>
    </w:p>
    <w:p w:rsidRDefault="003D23BF" w:rsidP="003D23BF" w:rsidR="003D23BF">
      <w:pPr>
        <w:pStyle w:val="Bezproreda"/>
        <w:jc w:val="both"/>
      </w:pPr>
      <w:r>
        <w:t>SIRIUS d.o.o. za posredovanje i trgovinu, OIB: 32829784843, Gospodarska zona 2, 31551 Belišće</w:t>
      </w:r>
    </w:p>
    <w:p w:rsidRDefault="003D23BF" w:rsidP="003D23BF" w:rsidR="003D23BF">
      <w:pPr>
        <w:pStyle w:val="Bezproreda"/>
        <w:jc w:val="both"/>
      </w:pPr>
      <w:r>
        <w:t>SITHONIIS d.o.o. za poslovne usluge, trgovinu i proizvodnju, OIB: 02791388741, Vladimira Nazora 17, 31300 Beli Manastir</w:t>
      </w:r>
    </w:p>
    <w:p w:rsidRDefault="003D23BF" w:rsidP="003D23BF" w:rsidR="003D23BF">
      <w:pPr>
        <w:pStyle w:val="Bezproreda"/>
        <w:jc w:val="both"/>
      </w:pPr>
      <w:r>
        <w:t>SJEMESERVIS AGRO d.o.o. za proizvodnju, trgovinu i usluge, OIB: 81763246191, Bedema ljubavi 33, 10360 Sesvete</w:t>
      </w:r>
    </w:p>
    <w:p w:rsidRDefault="003D23BF" w:rsidP="003D23BF" w:rsidR="003D23BF">
      <w:pPr>
        <w:pStyle w:val="Bezproreda"/>
        <w:jc w:val="both"/>
      </w:pPr>
      <w:r>
        <w:t>SLATINATRANS d.o.o. za trgovinu, promet i usluge, OIB: 92225177459, Kolodvorska 16, 33520 Slatina</w:t>
      </w:r>
    </w:p>
    <w:p w:rsidRDefault="003D23BF" w:rsidP="003D23BF" w:rsidR="003D23BF">
      <w:pPr>
        <w:pStyle w:val="Bezproreda"/>
        <w:jc w:val="both"/>
      </w:pPr>
      <w:r>
        <w:t>SLAVONIJA ŽUPANJA d.d. za preradu i promet žitarica, OIB: 62010045532, J.J.Strossmayera 65, 32270 Županja</w:t>
      </w:r>
    </w:p>
    <w:p w:rsidRDefault="003D23BF" w:rsidP="003D23BF" w:rsidR="003D23BF">
      <w:pPr>
        <w:pStyle w:val="Bezproreda"/>
        <w:jc w:val="both"/>
      </w:pPr>
      <w:r>
        <w:t>SMS FIKSNO d.o.o. za trgovinu i poslovanje nekretninama, OIB: 14935572149</w:t>
      </w:r>
      <w:r>
        <w:tab/>
        <w:t>, Budmanijeva 3, 10000 Zagreb</w:t>
      </w:r>
    </w:p>
    <w:p w:rsidRDefault="003D23BF" w:rsidP="003D23BF" w:rsidR="003D23BF">
      <w:pPr>
        <w:pStyle w:val="Bezproreda"/>
        <w:jc w:val="both"/>
      </w:pPr>
      <w:r>
        <w:t>SOKAČ-PRIJEVOZ jednostavno d.o.o. za prijevoz, trgovinu i usluge, OIB: 32109923923, Zagorska ulica 156, 48260 Križevci</w:t>
      </w:r>
    </w:p>
    <w:p w:rsidRDefault="003D23BF" w:rsidP="003D23BF" w:rsidR="003D23BF">
      <w:pPr>
        <w:pStyle w:val="Bezproreda"/>
        <w:jc w:val="both"/>
      </w:pPr>
      <w:r>
        <w:t>SOLDAN PRIJEVOZ AUTOPRIJEVOZNIČKI OBRT,  VL. MARIO SOLDAN, OIB: 18861633412</w:t>
      </w:r>
      <w:r>
        <w:tab/>
        <w:t>DAVORINA BAZJANCA 15, 35000 SLAVONSKI BROD</w:t>
      </w:r>
    </w:p>
    <w:p w:rsidRDefault="003D23BF" w:rsidP="003D23BF" w:rsidR="003D23BF">
      <w:pPr>
        <w:pStyle w:val="Bezproreda"/>
        <w:jc w:val="both"/>
      </w:pPr>
      <w:r>
        <w:t>SONUS d. o. o. za transport, trgovinu, proizvodnju i usluge u stečaju, OIB: 83548257318, Dr. Mile Budaka bb, 35000 Slavonski Brod</w:t>
      </w:r>
    </w:p>
    <w:p w:rsidRDefault="003D23BF" w:rsidP="003D23BF" w:rsidR="003D23BF">
      <w:pPr>
        <w:pStyle w:val="Bezproreda"/>
        <w:jc w:val="both"/>
      </w:pPr>
      <w:r>
        <w:t>SPEC. ORDINACIJA MEDICINE RADA dr.MIRA PLESKALT-BARTONJ, dr. Z. SAJČIĆ, OIB: 84669821602, Andrije Kačića Miošića 30, 43000 Bjelovar</w:t>
      </w:r>
    </w:p>
    <w:p w:rsidRDefault="003D23BF" w:rsidP="003D23BF" w:rsidR="003D23BF">
      <w:pPr>
        <w:pStyle w:val="Bezproreda"/>
        <w:jc w:val="both"/>
      </w:pPr>
      <w:r>
        <w:t>SPEC. ORDINACIJA MEDICINE RADA mr. sc. MIRKO PETROŠEVIĆ, OIB: 70993058900</w:t>
      </w:r>
      <w:r>
        <w:tab/>
        <w:t>Ul. Petra Preradovića 2, 31400 Đakovo</w:t>
      </w:r>
    </w:p>
    <w:p w:rsidRDefault="003D23BF" w:rsidP="003D23BF" w:rsidR="002F2AEE">
      <w:pPr>
        <w:pStyle w:val="Bezproreda"/>
        <w:jc w:val="both"/>
        <w:rPr>
          <w:b/>
        </w:rPr>
      </w:pPr>
      <w:r>
        <w:t>SREDIŠNJE KLIRINŠKO DEPOZITARNO DRUŠTVO, d.d., OIB: 64406809162, Heinzelova 62a, 10000 Zagreb</w:t>
      </w:r>
      <w:r w:rsidR="00524892">
        <w:t xml:space="preserve"> </w:t>
      </w:r>
    </w:p>
    <w:p w:rsidRDefault="003D23BF" w:rsidP="003D23BF" w:rsidR="003D23BF">
      <w:pPr>
        <w:pStyle w:val="Bezproreda"/>
        <w:jc w:val="both"/>
      </w:pPr>
      <w:r>
        <w:t>STOCKTON d.o.o. za trgovinu i usluge, OIB: 75909541475, Savska 108, 10310 Ivanić-Grad</w:t>
      </w:r>
    </w:p>
    <w:p w:rsidRDefault="003D23BF" w:rsidP="003D23BF" w:rsidR="003D23BF">
      <w:pPr>
        <w:pStyle w:val="Bezproreda"/>
        <w:jc w:val="both"/>
      </w:pPr>
      <w:r>
        <w:t>STRIKO d.o.o., za trgovinu i usluge</w:t>
      </w:r>
      <w:r>
        <w:tab/>
        <w:t xml:space="preserve">, OIB: 39299013688, </w:t>
      </w:r>
      <w:r>
        <w:tab/>
        <w:t>Šustići 112 A, 21201 Primorski Dolac</w:t>
      </w:r>
    </w:p>
    <w:p w:rsidRDefault="003D23BF" w:rsidP="003D23BF" w:rsidR="003D23BF">
      <w:pPr>
        <w:pStyle w:val="Bezproreda"/>
        <w:jc w:val="both"/>
      </w:pPr>
      <w:r>
        <w:t>STROJREM d.o.o. za proizvodnju i trgovinu industrijske opreme</w:t>
      </w:r>
      <w:r>
        <w:tab/>
        <w:t>, OIB: 62679261642, Gundulićeva 118, 48260 Križevci</w:t>
      </w:r>
    </w:p>
    <w:p w:rsidRDefault="003D23BF" w:rsidP="003D23BF" w:rsidR="003D23BF">
      <w:pPr>
        <w:pStyle w:val="Bezproreda"/>
        <w:jc w:val="both"/>
      </w:pPr>
      <w:r>
        <w:lastRenderedPageBreak/>
        <w:t>SUPER BRAVA BRAVARSKI SERVIS VL. MILJENKO BOGADI, OIB: 73952152805, Pakoštanska 5, 10000 Zagreb</w:t>
      </w:r>
    </w:p>
    <w:p w:rsidRDefault="003D23BF" w:rsidP="003D23BF" w:rsidR="003D23BF">
      <w:pPr>
        <w:pStyle w:val="Bezproreda"/>
        <w:jc w:val="both"/>
      </w:pPr>
      <w:r>
        <w:t>SUZIĆ LJUBO, OIB: 72371386285</w:t>
      </w:r>
      <w:r>
        <w:tab/>
        <w:t>, Borisa Kidriča 105, 31324 Jagodnjak</w:t>
      </w:r>
    </w:p>
    <w:p w:rsidRDefault="003D23BF" w:rsidP="003D23BF" w:rsidR="003D23BF">
      <w:pPr>
        <w:pStyle w:val="Bezproreda"/>
        <w:jc w:val="both"/>
      </w:pPr>
      <w:r>
        <w:t>SVEUČILIŠTE Josipa Jurja Strossmayera u Osijeku, POLJOPRIVREDNI FAKULTET U OSIJEKU, OIB: 98816779821, Vladimira Preloga 1, 31000 Osijek</w:t>
      </w:r>
    </w:p>
    <w:p w:rsidRDefault="003D23BF" w:rsidP="003D23BF" w:rsidR="003D23BF">
      <w:pPr>
        <w:pStyle w:val="Bezproreda"/>
        <w:jc w:val="both"/>
      </w:pPr>
      <w:r>
        <w:t>SYGNUS Kft.</w:t>
      </w:r>
      <w:r>
        <w:tab/>
        <w:t>Tarstay Vilmos u. 10, 7100 Szekszard, Mađarska</w:t>
      </w:r>
    </w:p>
    <w:p w:rsidRDefault="003D23BF" w:rsidP="003D23BF" w:rsidR="003D23BF">
      <w:pPr>
        <w:pStyle w:val="Bezproreda"/>
        <w:jc w:val="both"/>
      </w:pPr>
      <w:r>
        <w:t>ŠĆUKA IVAN, OIB: 80121129151,</w:t>
      </w:r>
      <w:r>
        <w:tab/>
        <w:t>Stari drum 42, 48356 Ferdinandovac</w:t>
      </w:r>
    </w:p>
    <w:p w:rsidRDefault="003D23BF" w:rsidP="003D23BF" w:rsidR="003D23BF">
      <w:pPr>
        <w:pStyle w:val="Bezproreda"/>
        <w:jc w:val="both"/>
      </w:pPr>
      <w:r>
        <w:t>ŠKARDA-SANITARNA ZAŠTITA trgovačko društvo za sanitarne zaštite i trgovinu d.o.o., OIB: 48962003176,</w:t>
      </w:r>
      <w:r>
        <w:tab/>
        <w:t>Milana Novačića 73, 43240 Čazma</w:t>
      </w:r>
    </w:p>
    <w:p w:rsidRDefault="003D23BF" w:rsidP="003D23BF" w:rsidR="003D23BF">
      <w:pPr>
        <w:pStyle w:val="Bezproreda"/>
        <w:jc w:val="both"/>
      </w:pPr>
      <w:r>
        <w:t xml:space="preserve">ŠPORČIĆ MARIJAN, OIB: 42483407329, </w:t>
      </w:r>
      <w:r>
        <w:tab/>
        <w:t>Matije Gupca 70, 35222 Gundinci</w:t>
      </w:r>
    </w:p>
    <w:p w:rsidRDefault="003D23BF" w:rsidP="003D23BF" w:rsidR="003D23BF">
      <w:pPr>
        <w:pStyle w:val="Bezproreda"/>
        <w:jc w:val="both"/>
      </w:pPr>
      <w:r>
        <w:t>ŠTASNI, d.o.o. za servisiranje i trgovinu automobilima, OIB: 96874956915, Samoborska 294, 10000 Zagreb</w:t>
      </w:r>
    </w:p>
    <w:p w:rsidRDefault="003D23BF" w:rsidP="003D23BF" w:rsidR="003D23BF">
      <w:pPr>
        <w:pStyle w:val="Bezproreda"/>
        <w:jc w:val="both"/>
      </w:pPr>
      <w:r>
        <w:t>TAHO SERVIS-AGRAM, obrt za popravak i održavanje tahografa, vl. Luka Miličić, OIB: 61895628079,</w:t>
      </w:r>
      <w:r>
        <w:tab/>
        <w:t>Ljudevita Posavskog 39, 10360 Sesvete</w:t>
      </w:r>
    </w:p>
    <w:p w:rsidRDefault="003D23BF" w:rsidP="003D23BF" w:rsidR="003D23BF">
      <w:pPr>
        <w:pStyle w:val="Bezproreda"/>
        <w:jc w:val="both"/>
      </w:pPr>
      <w:r>
        <w:t>TAMBUR, OBRT ZA PRIJEVOZNIČKE USLUGE, VLASNIK ZLATKO TAMBUR, OIB: 61643233186,</w:t>
      </w:r>
      <w:r>
        <w:tab/>
        <w:t>Stupnički kuti 78, 35254 Stupnički kuti</w:t>
      </w:r>
    </w:p>
    <w:p w:rsidRDefault="003D23BF" w:rsidP="003D23BF" w:rsidR="003D23BF">
      <w:pPr>
        <w:pStyle w:val="Bezproreda"/>
        <w:jc w:val="both"/>
      </w:pPr>
      <w:r>
        <w:t>TARON d.o.o. Dunajska cesta 113, 1000 Ljubljana, Slovenija</w:t>
      </w:r>
    </w:p>
    <w:p w:rsidRDefault="003D23BF" w:rsidP="003D23BF" w:rsidR="003D23BF">
      <w:pPr>
        <w:pStyle w:val="Bezproreda"/>
        <w:jc w:val="both"/>
      </w:pPr>
      <w:r>
        <w:t>TBS d.o.o. za proizvodnju, trgovinu i usluge, OIB: 41496651671</w:t>
      </w:r>
      <w:r>
        <w:tab/>
        <w:t>, Posavska 29, 35000 Slavonski Brod</w:t>
      </w:r>
    </w:p>
    <w:p w:rsidRDefault="003D23BF" w:rsidP="003D23BF" w:rsidR="003D23BF">
      <w:pPr>
        <w:pStyle w:val="Bezproreda"/>
        <w:jc w:val="both"/>
      </w:pPr>
      <w:r>
        <w:t>TEHNODIV-SERVIS vl. Davor Popović, Križevci, Istarska ulica 35, OIB: 82906842080, Istarska ulica 35, 48260 Križevci</w:t>
      </w:r>
    </w:p>
    <w:p w:rsidRDefault="003D23BF" w:rsidP="003D23BF" w:rsidR="003D23BF">
      <w:pPr>
        <w:pStyle w:val="Bezproreda"/>
        <w:jc w:val="both"/>
      </w:pPr>
      <w:r>
        <w:t>TEKA, d.o.o. za trgovinu i usluge, OIB: 69068459103, Ivana Filipovića 154a, 35221 Velika Kopanica</w:t>
      </w:r>
    </w:p>
    <w:p w:rsidRDefault="003D23BF" w:rsidP="003D23BF" w:rsidR="003D23BF">
      <w:pPr>
        <w:pStyle w:val="Bezproreda"/>
        <w:jc w:val="both"/>
      </w:pPr>
      <w:r>
        <w:t>TENA TRANSPORT d.o.o. za cestovni promet i trgovinu</w:t>
      </w:r>
      <w:r>
        <w:tab/>
        <w:t>, OIB: 52324318253, Petra Preradovića 27, 31208 Petrijevci</w:t>
      </w:r>
    </w:p>
    <w:p w:rsidRDefault="003D23BF" w:rsidP="003D23BF" w:rsidR="003D23BF">
      <w:pPr>
        <w:pStyle w:val="Bezproreda"/>
        <w:jc w:val="both"/>
      </w:pPr>
      <w:r>
        <w:t>TERMO SERVIS d.o.o. za inženjering, projektiranje, graditeljstvo, upravljanje nekretninama, trgovinu i usluge, OIB: 48671346974, Ulica grada Vukovara 72, 10000 Zagreb</w:t>
      </w:r>
    </w:p>
    <w:p w:rsidRDefault="003D23BF" w:rsidP="003D23BF" w:rsidR="003D23BF">
      <w:pPr>
        <w:pStyle w:val="Bezproreda"/>
        <w:jc w:val="both"/>
      </w:pPr>
      <w:r>
        <w:t>TERMODINAMIKA d.o.o. za trgovinu i usluge, OIB: 62531096862, Put Mostina 8, 21000 Split</w:t>
      </w:r>
    </w:p>
    <w:p w:rsidRDefault="003D23BF" w:rsidP="003D23BF" w:rsidR="003D23BF">
      <w:pPr>
        <w:pStyle w:val="Bezproreda"/>
        <w:jc w:val="both"/>
      </w:pPr>
      <w:r>
        <w:t>Timac Agro d.o.o. za trgovinu i usluge, OIB: 18901646767, Rapska 46, 10000 Zagreb</w:t>
      </w:r>
    </w:p>
    <w:p w:rsidRDefault="003D23BF" w:rsidP="003D23BF" w:rsidR="003D23BF">
      <w:pPr>
        <w:pStyle w:val="Bezproreda"/>
        <w:jc w:val="both"/>
      </w:pPr>
      <w:r>
        <w:t>TISA - proizvodni i trgovački obrt, vl. Čuklić Snježana, OIB: 65360664917, Orehovec 16, 48267 Sveti Petar Orehovec</w:t>
      </w:r>
    </w:p>
    <w:p w:rsidRDefault="003D23BF" w:rsidP="003D23BF" w:rsidR="003D23BF">
      <w:pPr>
        <w:pStyle w:val="Bezproreda"/>
        <w:jc w:val="both"/>
      </w:pPr>
      <w:r>
        <w:t>TPZ LINDE VILIČARI HRVATSKA društvo s ograničenom odgovornošću za trgovinu, servisne i druge usluge, OIB: 69503639110, Novoselska 25, 10000 Zagreb</w:t>
      </w:r>
    </w:p>
    <w:p w:rsidRDefault="003D23BF" w:rsidP="003D23BF" w:rsidR="003D23BF">
      <w:pPr>
        <w:pStyle w:val="Bezproreda"/>
        <w:jc w:val="both"/>
      </w:pPr>
      <w:r>
        <w:t>TRANS MOVEO d.o.o. za trgovinu, prijevoz i otpremništvo, OIB: 98951065924, Tome Strižića 16, 51000 Rijeka</w:t>
      </w:r>
    </w:p>
    <w:p w:rsidRDefault="003D23BF" w:rsidP="003D23BF" w:rsidR="003D23BF">
      <w:pPr>
        <w:pStyle w:val="Bezproreda"/>
        <w:jc w:val="both"/>
      </w:pPr>
      <w:r>
        <w:t>TRANSAGENT MEDNARODNA PROMETNA AGENCIJA d.o.o., OIB: Vojkovo nadbrežje 30A, 6000 Koper, Slovenija</w:t>
      </w:r>
    </w:p>
    <w:p w:rsidRDefault="003D23BF" w:rsidP="003D23BF" w:rsidR="003D23BF">
      <w:pPr>
        <w:pStyle w:val="Bezproreda"/>
        <w:jc w:val="both"/>
      </w:pPr>
      <w:r>
        <w:t>TRANSPORT ŠAINA ALDO ŠAINA, OIB: 67580235008, Šajini  38A, 52404 Zabrežani</w:t>
      </w:r>
    </w:p>
    <w:p w:rsidRDefault="003D23BF" w:rsidP="003D23BF" w:rsidR="003D23BF">
      <w:pPr>
        <w:pStyle w:val="Bezproreda"/>
        <w:jc w:val="both"/>
      </w:pPr>
      <w:r>
        <w:t>TRANSPORTI MAČAK AUTOPRIJEVOZNIČKI OBRT, MARIN MAČKOVIĆ, OIB: 93832992538, Ulica nadbiskupa Posilovića 30, 44000 Sisak</w:t>
      </w:r>
    </w:p>
    <w:p w:rsidRDefault="003D23BF" w:rsidP="003D23BF" w:rsidR="003D23BF">
      <w:pPr>
        <w:pStyle w:val="Bezproreda"/>
        <w:jc w:val="both"/>
      </w:pPr>
      <w:r>
        <w:t>TRANSPORTI MAN-MARKET d.o.o. Kralja Tvrtka 7, 88320 Kupres, Bosna i Hercegovina</w:t>
      </w:r>
    </w:p>
    <w:p w:rsidRDefault="003D23BF" w:rsidP="003D23BF" w:rsidR="003D23BF">
      <w:pPr>
        <w:pStyle w:val="Bezproreda"/>
        <w:jc w:val="both"/>
      </w:pPr>
      <w:r>
        <w:t>TRANSPORTI ZORKIĆ, OBRT ZA AUTOPRIJEVOZ, PROIZVODNJU I TRGOVINU, VL. ILIJA ZORKIĆ, OIB: 93136935081, Bregovljanska 105A, 10294 Bregovljana</w:t>
      </w:r>
    </w:p>
    <w:p w:rsidRDefault="003D23BF" w:rsidP="003D23BF" w:rsidR="003D23BF" w:rsidRPr="00DC7900">
      <w:pPr>
        <w:pStyle w:val="Bezproreda"/>
        <w:jc w:val="both"/>
      </w:pPr>
      <w:r w:rsidRPr="00DC7900">
        <w:t>TRANSPORTI ŽIGER, obrt za pri</w:t>
      </w:r>
      <w:r>
        <w:t xml:space="preserve">jevoz, vl. Ivan Žiger, OIB: 01293056165, </w:t>
      </w:r>
      <w:r w:rsidRPr="00DC7900">
        <w:t>Voćarska ulica 7, 48214 Sv. Ivan Žabno</w:t>
      </w:r>
    </w:p>
    <w:p w:rsidRDefault="003D23BF" w:rsidP="003D23BF" w:rsidR="003D23BF">
      <w:pPr>
        <w:pStyle w:val="Bezproreda"/>
        <w:jc w:val="both"/>
      </w:pPr>
      <w:r>
        <w:t>TREBOR, d.o.o. za trgovinu i usluge, OIB: 41526128180, Ulica 144. brigade Hrvatske vojske 6, 10360 Sesvete</w:t>
      </w:r>
    </w:p>
    <w:p w:rsidRDefault="003D23BF" w:rsidP="003D23BF" w:rsidR="003D23BF">
      <w:pPr>
        <w:pStyle w:val="Bezproreda"/>
        <w:jc w:val="both"/>
      </w:pPr>
      <w:r>
        <w:t>TRGOVAČKI OBRT I VINOGRADARSTVO " T I N A " VL. ŽELJKO BOŠNJAK, OIB: 19303444054,</w:t>
      </w:r>
      <w:r>
        <w:tab/>
        <w:t xml:space="preserve"> I.G.Kovačića 106, 32236 Ilok</w:t>
      </w:r>
    </w:p>
    <w:p w:rsidRDefault="003D23BF" w:rsidP="003D23BF" w:rsidR="003D23BF">
      <w:pPr>
        <w:pStyle w:val="Bezproreda"/>
        <w:jc w:val="both"/>
      </w:pPr>
      <w:r>
        <w:lastRenderedPageBreak/>
        <w:t>TRI D ugostiteljsko-poljoprivredni obrt, vl. Mile Baždar, OIB: 72099478395, Kadinala Alojzija Stepinca 56, 31204 Bijelo Brdo</w:t>
      </w:r>
    </w:p>
    <w:p w:rsidRDefault="003D23BF" w:rsidP="003D23BF" w:rsidR="003D23BF">
      <w:pPr>
        <w:pStyle w:val="Bezproreda"/>
        <w:jc w:val="both"/>
      </w:pPr>
      <w:r>
        <w:t>TRIVUNOVIĆ, obrt za prijevoz, vl.Milorad Trivunović, Uglješ, Baranjska 33, OIB: 35127490184</w:t>
      </w:r>
      <w:r>
        <w:tab/>
        <w:t>Baranjska 33, 31326 Uglješ</w:t>
      </w:r>
    </w:p>
    <w:p w:rsidRDefault="003D23BF" w:rsidP="003D23BF" w:rsidR="003D23BF">
      <w:pPr>
        <w:pStyle w:val="Bezproreda"/>
        <w:jc w:val="both"/>
      </w:pPr>
      <w:r>
        <w:t>TÜV Croatia d.o.o. za usluge</w:t>
      </w:r>
      <w:r>
        <w:tab/>
        <w:t>, OIB: 64520989853</w:t>
      </w:r>
      <w:r>
        <w:tab/>
        <w:t>Savska 41, 10000 Zagreb</w:t>
      </w:r>
    </w:p>
    <w:p w:rsidRDefault="003D23BF" w:rsidP="003D23BF" w:rsidR="003D23BF">
      <w:pPr>
        <w:pStyle w:val="Bezproreda"/>
        <w:jc w:val="both"/>
      </w:pPr>
      <w:r>
        <w:t>UČILIŠTE ATEST-KONTROLA - USTANOVA za srednjoškolsko obrazovanje odraslih, OIB: 39682801733, Kneza Mislava 11, 10000 Zagreb</w:t>
      </w:r>
    </w:p>
    <w:p w:rsidRDefault="003D23BF" w:rsidP="003D23BF" w:rsidR="003D23BF">
      <w:pPr>
        <w:pStyle w:val="Bezproreda"/>
        <w:jc w:val="both"/>
      </w:pPr>
      <w:r>
        <w:t>UGOSTITELJSKI OBRT "BRZI" VL. MILAN RUŠKOVEC, OIB: 84951070928, Braće Radića 5, 43240 Čazma</w:t>
      </w:r>
    </w:p>
    <w:p w:rsidRDefault="003D23BF" w:rsidP="003D23BF" w:rsidR="003D23BF">
      <w:pPr>
        <w:pStyle w:val="Bezproreda"/>
        <w:jc w:val="both"/>
      </w:pPr>
      <w:r>
        <w:t>Ugostiteljsko pekarsko trgovački obrt TEUTA vl. Lekaj Lek, OIB: 90330911746, Ulica dr.Franje Tuđmana 4, 21220 Trogir</w:t>
      </w:r>
    </w:p>
    <w:p w:rsidRDefault="003D23BF" w:rsidP="003D23BF" w:rsidR="003D23BF">
      <w:pPr>
        <w:pStyle w:val="Bezproreda"/>
        <w:jc w:val="both"/>
      </w:pPr>
      <w:r>
        <w:t>ULTRA GROS d.o.o. za trgovinu, OIB: 50266527938, Rudeška cesta 14, 10000 Zagreb</w:t>
      </w:r>
    </w:p>
    <w:p w:rsidRDefault="003D23BF" w:rsidP="003D23BF" w:rsidR="003D23BF">
      <w:pPr>
        <w:pStyle w:val="Bezproreda"/>
        <w:jc w:val="both"/>
      </w:pPr>
      <w:r>
        <w:t>UNICREDIT LEASING CROATIA d.o.o. za leasing, OIB: 18736141210, Heinzelova 33, 10000 Zagreb</w:t>
      </w:r>
    </w:p>
    <w:p w:rsidRDefault="003D23BF" w:rsidP="003D23BF" w:rsidR="003D23BF">
      <w:pPr>
        <w:pStyle w:val="Bezproreda"/>
        <w:jc w:val="both"/>
      </w:pPr>
      <w:r>
        <w:t>UNIKOM d.o.o. za komunalno gospodarstvo, OIB: 07507345484, Ružina 11a, 31000 Osijek</w:t>
      </w:r>
    </w:p>
    <w:p w:rsidRDefault="003D23BF" w:rsidP="003D23BF" w:rsidR="003D23BF">
      <w:pPr>
        <w:pStyle w:val="Bezproreda"/>
        <w:jc w:val="both"/>
      </w:pPr>
      <w:r>
        <w:t>UNIWELT d.o.o. za unutarnju i vanjsku trgovinu, OIB: 72090799734, J.J.Strossmayera 44, 31000 Osijek</w:t>
      </w:r>
    </w:p>
    <w:p w:rsidRDefault="003D23BF" w:rsidP="003D23BF" w:rsidR="003D23BF">
      <w:pPr>
        <w:pStyle w:val="Bezproreda"/>
        <w:jc w:val="both"/>
      </w:pPr>
      <w:r>
        <w:t>USLUŽNI OBRT "CARIĆ", VL. IVAN CARIĆ, OIB: 86258772447, 26. lipnja 4, 43240 Čazma</w:t>
      </w:r>
    </w:p>
    <w:p w:rsidRDefault="003D23BF" w:rsidP="003D23BF" w:rsidR="003D23BF">
      <w:pPr>
        <w:pStyle w:val="Bezproreda"/>
        <w:jc w:val="both"/>
      </w:pPr>
      <w:r>
        <w:t>USTANOVA ZA OBRAZOVANJE ODRASLIH AUTUS, OIB: 38345309157, Ivana Cankara 21, 10000 Zagreb</w:t>
      </w:r>
    </w:p>
    <w:p w:rsidRDefault="003D23BF" w:rsidP="003D23BF" w:rsidR="003D23BF">
      <w:pPr>
        <w:pStyle w:val="Bezproreda"/>
        <w:jc w:val="both"/>
      </w:pPr>
      <w:r>
        <w:t>USTANOVA ZA ZDRAVSTVENU SKRB SV. ROK  M.D. za medicinu rada, OIB: 95062951400, Ulica grada Vukovara 284, 10000 Zagreb</w:t>
      </w:r>
    </w:p>
    <w:p w:rsidRDefault="003D23BF" w:rsidP="003D23BF" w:rsidR="003D23BF">
      <w:pPr>
        <w:pStyle w:val="Bezproreda"/>
        <w:jc w:val="both"/>
      </w:pPr>
      <w:r>
        <w:t>UŽAREVIĆ BARICA, OIB: 01268318365, Zagrebačka 212, 35222 Gundinci</w:t>
      </w:r>
    </w:p>
    <w:p w:rsidRDefault="003D23BF" w:rsidP="003D23BF" w:rsidR="003D23BF">
      <w:pPr>
        <w:pStyle w:val="Bezproreda"/>
        <w:jc w:val="both"/>
      </w:pPr>
      <w:r>
        <w:t>V. L. AUTOMATIKA d.o.o. za proizvodnju, trgovinu i usluge, OIB: 63386727464, Lovasići 43, 10431 Strmec</w:t>
      </w:r>
    </w:p>
    <w:p w:rsidRDefault="003D23BF" w:rsidP="003D23BF" w:rsidR="003D23BF">
      <w:pPr>
        <w:pStyle w:val="Bezproreda"/>
        <w:jc w:val="both"/>
      </w:pPr>
      <w:r>
        <w:t>V.G. GRADNJA d.o.o. za graditeljstvo, trgovinu i usluge, OIB: 17051938330, Letnička 13, 10360 Sesvete</w:t>
      </w:r>
    </w:p>
    <w:p w:rsidRDefault="003D23BF" w:rsidP="003D23BF" w:rsidR="003D23BF">
      <w:pPr>
        <w:pStyle w:val="Bezproreda"/>
        <w:jc w:val="both"/>
      </w:pPr>
      <w:r>
        <w:t>VALIPILE d.o.o. za trgovinu, usluge i zastupanje, OIB: 00467090373, Ive Politea 62, 10360 Sesvete</w:t>
      </w:r>
    </w:p>
    <w:p w:rsidRDefault="003D23BF" w:rsidP="003D23BF" w:rsidR="003D23BF">
      <w:pPr>
        <w:pStyle w:val="Bezproreda"/>
        <w:jc w:val="both"/>
      </w:pPr>
      <w:r>
        <w:t>VELPRO - CENTAR d.o.o. za trgovinu i usluge, OIB: 46660800468, Marijana Čavića 1, 10000 Zagreb</w:t>
      </w:r>
    </w:p>
    <w:p w:rsidRDefault="003D23BF" w:rsidP="003D23BF" w:rsidR="003D23BF">
      <w:pPr>
        <w:pStyle w:val="Bezproreda"/>
        <w:jc w:val="both"/>
      </w:pPr>
      <w:r>
        <w:t>VETERINARSKA AMBULANTA ANIMA d.o.o. za veterinarske usluge, OIB: 43122520582, Istarska 39, 35000 Slavonski Brod</w:t>
      </w:r>
    </w:p>
    <w:p w:rsidRDefault="003D23BF" w:rsidP="003D23BF" w:rsidR="003D23BF">
      <w:pPr>
        <w:pStyle w:val="Bezproreda"/>
        <w:jc w:val="both"/>
      </w:pPr>
      <w:r>
        <w:t>VETERINARSKA AMBULANTA GUNDINCI d.o.o. za veterinarske usluge i trgovinu, OIB: 94369775910, Matije Gupca 35, 35222 Gundinci</w:t>
      </w:r>
    </w:p>
    <w:p w:rsidRDefault="003D23BF" w:rsidP="003D23BF" w:rsidR="003D23BF">
      <w:pPr>
        <w:pStyle w:val="Bezproreda"/>
        <w:jc w:val="both"/>
      </w:pPr>
      <w:r>
        <w:t>VETERINARSKA AMBULANTA VRPOLJE, d. o. o. za veterinarske usluge i trgovinu, OIB: 91210434871, Bana Jelačića 144, 35210 Vrpolje</w:t>
      </w:r>
    </w:p>
    <w:p w:rsidRDefault="003D23BF" w:rsidP="003D23BF" w:rsidR="003D23BF">
      <w:pPr>
        <w:pStyle w:val="Bezproreda"/>
        <w:jc w:val="both"/>
      </w:pPr>
      <w:r>
        <w:t>VETERINARSKA STANICA ĐAKOVO d.o.o., OIB: 77703754353, Kralja Tomislava 33, 31400 Đakovo</w:t>
      </w:r>
    </w:p>
    <w:p w:rsidRDefault="003D23BF" w:rsidP="003D23BF" w:rsidR="003D23BF">
      <w:pPr>
        <w:pStyle w:val="Bezproreda"/>
        <w:jc w:val="both"/>
      </w:pPr>
      <w:r>
        <w:t>VETO d.o.o. za veterinarstvo, proizvodnju, trgovinu i usluge, OIB: 26056147349, Antuna Barca 38, 35000 Slavonski Brod</w:t>
      </w:r>
    </w:p>
    <w:p w:rsidRDefault="003D23BF" w:rsidP="003D23BF" w:rsidR="003D23BF">
      <w:pPr>
        <w:pStyle w:val="Bezproreda"/>
        <w:jc w:val="both"/>
      </w:pPr>
      <w:r>
        <w:t>VIDIĆ  RAJKO, OIB: 33398852192, Tina Ujevića 8, 31325 Novi Čeminac</w:t>
      </w:r>
    </w:p>
    <w:p w:rsidRDefault="003D23BF" w:rsidP="003D23BF" w:rsidR="003D23BF">
      <w:pPr>
        <w:pStyle w:val="Bezproreda"/>
        <w:jc w:val="both"/>
      </w:pPr>
      <w:r>
        <w:t>VMD GRUPA, trgovina i građenje, d.o.o. (prije VMD PROMET d.o.o.), OIB: 23646043087, Strojarska cesta 20, 10000 Zagreb</w:t>
      </w:r>
    </w:p>
    <w:p w:rsidRDefault="003D23BF" w:rsidP="003D23BF" w:rsidR="003D23BF">
      <w:pPr>
        <w:pStyle w:val="Bezproreda"/>
        <w:jc w:val="both"/>
      </w:pPr>
      <w:r>
        <w:t>VMD SERVIS d.o.o. za suvlasnike zgrade u Zagrebu, Budmanijeva 5 i Budmanijeva 1, 3 i 5, OIB: 93830136269, Strojarska cesta 20, 10000 Zagreb</w:t>
      </w:r>
    </w:p>
    <w:p w:rsidRDefault="003D23BF" w:rsidP="003D23BF" w:rsidR="003D23BF">
      <w:pPr>
        <w:pStyle w:val="Bezproreda"/>
        <w:jc w:val="both"/>
      </w:pPr>
      <w:r>
        <w:t>VODOOPSKRBA I ODVODNJA d.o.o. za javnu vodoopskrbu i odvodnju, OIB: 83416546499, Folnegovićeva 1, 10000 Zagreb</w:t>
      </w:r>
    </w:p>
    <w:p w:rsidRDefault="003D23BF" w:rsidP="003D23BF" w:rsidR="003D23BF">
      <w:pPr>
        <w:pStyle w:val="Bezproreda"/>
        <w:jc w:val="both"/>
      </w:pPr>
      <w:r>
        <w:lastRenderedPageBreak/>
        <w:t>VODOVOD-OSIJEK d.o.o. za vodoopskrbu i odvodnju, OIB: 43654507669, Poljski Put 1, 31000 Osijek</w:t>
      </w:r>
    </w:p>
    <w:p w:rsidRDefault="003D23BF" w:rsidP="003D23BF" w:rsidR="003D23BF">
      <w:pPr>
        <w:pStyle w:val="Bezproreda"/>
        <w:jc w:val="both"/>
      </w:pPr>
      <w:r>
        <w:t>VOREL MARIO, OIB: 23887603249, Gornja Rašenica 22, 43290 Gornja Rašenica</w:t>
      </w:r>
    </w:p>
    <w:p w:rsidRDefault="003D23BF" w:rsidP="003D23BF" w:rsidR="003D23BF">
      <w:pPr>
        <w:pStyle w:val="Bezproreda"/>
        <w:jc w:val="both"/>
      </w:pPr>
      <w:r>
        <w:t>VUČKOVIĆ POLJOPRIVREDNA PROIZVODNJA,TRGOVINA I USLUGE, VL. KREŠIMIR VUČKOVIĆ, OIB: 09217141508, Braće Radić 31, 35214 Donji Andrijevci</w:t>
      </w:r>
    </w:p>
    <w:p w:rsidRDefault="003D23BF" w:rsidP="003D23BF" w:rsidR="003D23BF">
      <w:pPr>
        <w:pStyle w:val="Bezproreda"/>
        <w:jc w:val="both"/>
      </w:pPr>
      <w:r>
        <w:t>VUJICA, obrt za prijevoz, trgovinu i uzgoj stoke, vl. Mirko Vujica, OIB: 80920002599, Kolodvorska ulica 4, 32211 Ostrovo</w:t>
      </w:r>
    </w:p>
    <w:p w:rsidRDefault="003D23BF" w:rsidP="003D23BF" w:rsidR="003D23BF">
      <w:pPr>
        <w:pStyle w:val="Bezproreda"/>
        <w:jc w:val="both"/>
      </w:pPr>
      <w:r>
        <w:t>VUKOVIĆ MARICA, OIB: 21200454133, Braće Radića 114, 32276 Babina Greda</w:t>
      </w:r>
    </w:p>
    <w:p w:rsidRDefault="003D23BF" w:rsidP="003D23BF" w:rsidR="003D23BF">
      <w:pPr>
        <w:pStyle w:val="Bezproreda"/>
        <w:jc w:val="both"/>
      </w:pPr>
      <w:r>
        <w:t>VULKAL d.o.o. za prozvodnju, trgovinu i usluge, OIB: 90439696130, Samoborska cesta 310, 10000 Zagreb</w:t>
      </w:r>
    </w:p>
    <w:p w:rsidRDefault="003D23BF" w:rsidP="003D23BF" w:rsidR="003D23BF">
      <w:pPr>
        <w:pStyle w:val="Bezproreda"/>
        <w:jc w:val="both"/>
      </w:pPr>
      <w:r>
        <w:t>ZAGREBAČKI HOLDING d.o.o., OIB: 85584865987, Ulica grada Vukovara 41, 10000 Zagreb</w:t>
      </w:r>
    </w:p>
    <w:p w:rsidRDefault="003D23BF" w:rsidP="003D23BF" w:rsidR="003D23BF">
      <w:pPr>
        <w:pStyle w:val="Bezproreda"/>
        <w:jc w:val="both"/>
      </w:pPr>
      <w:r>
        <w:t>ZAGREBAČKI HOLDING d.o.o. - PODRUŽNICA ČISTOĆA, OIB: 85584865987, Radnička cesta 82, 10000 ZAGREB</w:t>
      </w:r>
    </w:p>
    <w:p w:rsidRDefault="003D23BF" w:rsidP="003D23BF" w:rsidR="003D23BF">
      <w:pPr>
        <w:pStyle w:val="Bezproreda"/>
        <w:jc w:val="both"/>
      </w:pPr>
      <w:r>
        <w:t>ZAGREBAČKI HOLDING d.o.o. - PODRUŽNICA ROBNI TERMINALI, OIB: 85584865987, Jankomir 25, 10090 Zagreb</w:t>
      </w:r>
    </w:p>
    <w:p w:rsidRDefault="003D23BF" w:rsidP="003D23BF" w:rsidR="003D23BF">
      <w:pPr>
        <w:pStyle w:val="Bezproreda"/>
        <w:jc w:val="both"/>
      </w:pPr>
      <w:r>
        <w:t>ZAŠTITA-ZAGREB d.o.o.  za zaštitarsku djelatnost, OIB: 68204597981, Savska cesta 163b, 10000 Zagreb</w:t>
      </w:r>
    </w:p>
    <w:p w:rsidRDefault="003D23BF" w:rsidP="003D23BF" w:rsidR="003D23BF">
      <w:pPr>
        <w:pStyle w:val="Bezproreda"/>
        <w:jc w:val="both"/>
      </w:pPr>
      <w:r>
        <w:t>ZAVOD ZA JAVNO ZDRAVSTVO BJELOVARSKO-BILOGORSKE ŽUPANIJE, OIB: 57284631035,</w:t>
      </w:r>
      <w:r>
        <w:tab/>
        <w:t>Matice Hrvatske 15, 43000 Bjelovar</w:t>
      </w:r>
    </w:p>
    <w:p w:rsidRDefault="003D23BF" w:rsidP="003D23BF" w:rsidR="003D23BF">
      <w:pPr>
        <w:pStyle w:val="Bezproreda"/>
        <w:jc w:val="both"/>
      </w:pPr>
      <w:r>
        <w:t>ZDELAREC IVAN, OIB: 20650062840, Laminac 19, 43246 Laminac</w:t>
      </w:r>
    </w:p>
    <w:p w:rsidRDefault="003D23BF" w:rsidP="003D23BF" w:rsidR="003D23BF">
      <w:pPr>
        <w:pStyle w:val="Bezproreda"/>
        <w:jc w:val="both"/>
      </w:pPr>
      <w:r>
        <w:t xml:space="preserve">ZEA d.o.o. za proizvodnju, promet i usluge u poljoprivredi, OIB: 30745961182, </w:t>
      </w:r>
      <w:r>
        <w:tab/>
        <w:t>Trg bana Jelačića 7, 33000 Virovitica</w:t>
      </w:r>
    </w:p>
    <w:p w:rsidRDefault="003D23BF" w:rsidP="003D23BF" w:rsidR="003D23BF">
      <w:pPr>
        <w:pStyle w:val="Bezproreda"/>
        <w:jc w:val="both"/>
      </w:pPr>
      <w:r>
        <w:t>ZIG-PROM d.o.o. Blatnica 66, 74270 Teslić, Bosna i Hercegovina</w:t>
      </w:r>
    </w:p>
    <w:p w:rsidRDefault="003D23BF" w:rsidP="003D23BF" w:rsidR="003D23BF">
      <w:pPr>
        <w:pStyle w:val="Bezproreda"/>
        <w:jc w:val="both"/>
      </w:pPr>
      <w:r>
        <w:t>ZRILIĆ-COMMERCE d.o.o. za trgovinu i prometne usluge, OIB: 30280707123, Ante Starčevića 12, 23420 Benkovac</w:t>
      </w:r>
    </w:p>
    <w:p w:rsidRDefault="003D23BF" w:rsidP="003D23BF" w:rsidR="003D23BF">
      <w:pPr>
        <w:pStyle w:val="Bezproreda"/>
        <w:jc w:val="both"/>
      </w:pPr>
      <w:r>
        <w:t>ŽABIĆ DRAGICA, OIB: 84813786352, Donja Rašenica 37, 43290 Donja Rašenica</w:t>
      </w:r>
    </w:p>
    <w:p w:rsidRDefault="003D23BF" w:rsidP="003D23BF" w:rsidR="003D23BF">
      <w:pPr>
        <w:pStyle w:val="Bezproreda"/>
        <w:jc w:val="both"/>
      </w:pPr>
      <w:r>
        <w:t>ŽITARICE proizvodnja, trgovina i usluge d.o.o., OIB: 07311805234, Lipanjska 55, 48000 Starigrad</w:t>
      </w:r>
    </w:p>
    <w:p w:rsidRDefault="003D23BF" w:rsidP="003D23BF" w:rsidR="003D23BF">
      <w:pPr>
        <w:pStyle w:val="Bezproreda"/>
        <w:jc w:val="both"/>
      </w:pPr>
      <w:r>
        <w:t>ŽITO d.o.o. za proizvodnju i trgovinu, OIB: 03834418154, Đakovština 3, 31000 Osijek</w:t>
      </w:r>
    </w:p>
    <w:p w:rsidRDefault="003D23BF" w:rsidP="003D23BF" w:rsidR="003D23BF">
      <w:pPr>
        <w:pStyle w:val="Bezproreda"/>
        <w:jc w:val="both"/>
      </w:pPr>
      <w:r>
        <w:t>ŽITOZAJEDNICA, unapređenje proizvodnje i prerade žitarica i brašna, d.o.o., OIB: 44252702461, Štefanovečki zavoj 10, 10000 Zagreb</w:t>
      </w:r>
    </w:p>
    <w:p w:rsidRDefault="003D23BF" w:rsidP="003D23BF" w:rsidR="003D23BF">
      <w:pPr>
        <w:pStyle w:val="Bezproreda"/>
        <w:jc w:val="both"/>
      </w:pPr>
      <w:r>
        <w:t>PORSCHE LEASING d.o.o. za leasing, OIB: 90275854576, Velimira Škorpika 21, 10000 Zagreb</w:t>
      </w:r>
    </w:p>
    <w:p w:rsidRDefault="003D23BF" w:rsidP="003D23BF" w:rsidR="003D23BF">
      <w:pPr>
        <w:pStyle w:val="Bezproreda"/>
        <w:jc w:val="both"/>
      </w:pPr>
      <w:r>
        <w:t>ŽUPANJAŠPED d.o.o. za međunarodno otpremništvo, OIB: 98459425001, Antuna Mihanovića 46, 32270 Županja</w:t>
      </w:r>
    </w:p>
    <w:p w:rsidRDefault="003D23BF" w:rsidP="003D23BF" w:rsidR="003D23BF">
      <w:pPr>
        <w:pStyle w:val="Bezproreda"/>
        <w:jc w:val="both"/>
      </w:pPr>
      <w:r>
        <w:t>ZDENAČKA FARMA d.o.o. za proizvodnju mlijeka, uzgoj stoke i poljodjelsku proizvodnju, OIB: 35460243768, Mate Lovraka 118b, 43293 Veliki Zdenci</w:t>
      </w:r>
      <w:r w:rsidR="0098422E">
        <w:t xml:space="preserve">, zastupano po Davor Lončarić, direktor </w:t>
      </w:r>
    </w:p>
    <w:p w:rsidRDefault="003D23BF" w:rsidP="003D23BF" w:rsidR="003D23BF">
      <w:pPr>
        <w:pStyle w:val="Bezproreda"/>
        <w:jc w:val="both"/>
      </w:pPr>
      <w:r>
        <w:t>ZDENKA-mliječni proizvodi d.o.o. za proizvodnju mliječnih proizvoda, trgovinu i usluge, OIB: 45651553790, Trg Kralja Tomislava 15, 43293 Veliki Zdenci</w:t>
      </w:r>
    </w:p>
    <w:p w:rsidRDefault="003D23BF" w:rsidP="003D23BF" w:rsidR="003D23BF" w:rsidRPr="002F2AEE">
      <w:pPr>
        <w:pStyle w:val="Bezproreda"/>
        <w:jc w:val="both"/>
      </w:pPr>
      <w:r w:rsidRPr="002F2AEE">
        <w:t>CIM BANQUE SA Geneve</w:t>
      </w:r>
      <w:r w:rsidRPr="002F2AEE">
        <w:tab/>
        <w:t>Rue merle d Aubigne 16, 1207 Geneve, Švicarska</w:t>
      </w:r>
      <w:r w:rsidR="00524892" w:rsidRPr="002F2AEE">
        <w:t xml:space="preserve">, zastupano po Mateji Kolovrat, odvjetnici </w:t>
      </w:r>
    </w:p>
    <w:p w:rsidRDefault="003D23BF" w:rsidP="003D23BF" w:rsidR="003D23BF">
      <w:pPr>
        <w:pStyle w:val="Bezproreda"/>
        <w:jc w:val="both"/>
      </w:pPr>
      <w:r>
        <w:t>ADDIKO BANK d.d.</w:t>
      </w:r>
      <w:r>
        <w:tab/>
        <w:t>, OIB: 14036333877, Slavonska avenija 6, 10000 Zagreb</w:t>
      </w:r>
      <w:r w:rsidR="00915BCD" w:rsidRPr="00915BCD">
        <w:rPr>
          <w:b/>
        </w:rPr>
        <w:t xml:space="preserve"> </w:t>
      </w:r>
    </w:p>
    <w:p w:rsidRDefault="003D23BF" w:rsidP="003D23BF" w:rsidR="003D23BF">
      <w:pPr>
        <w:pStyle w:val="Bezproreda"/>
        <w:jc w:val="both"/>
      </w:pPr>
      <w:r>
        <w:t xml:space="preserve">HRVATSKA BANKA ZA OBNOVU I RAZVITAK, OIB: 26702280390, </w:t>
      </w:r>
      <w:r w:rsidR="003A78DF">
        <w:t xml:space="preserve">Strossmayerov trg 9, </w:t>
      </w:r>
      <w:r>
        <w:t>10000 Zagreb</w:t>
      </w:r>
      <w:r w:rsidR="000C1705">
        <w:t>, zastupano po Martina Caratan, prema generalnoj punomoći</w:t>
      </w:r>
    </w:p>
    <w:p w:rsidRDefault="00A52950" w:rsidP="002C5D75" w:rsidR="00A52950">
      <w:pPr>
        <w:jc w:val="both"/>
      </w:pPr>
    </w:p>
    <w:p w:rsidRDefault="000C1705" w:rsidP="002C5D75" w:rsidR="000C1705">
      <w:pPr>
        <w:jc w:val="both"/>
      </w:pPr>
      <w:r>
        <w:t>Kao javnost:</w:t>
      </w:r>
    </w:p>
    <w:p w:rsidRDefault="000C1705" w:rsidP="002C5D75" w:rsidR="000C1705">
      <w:pPr>
        <w:jc w:val="both"/>
      </w:pPr>
      <w:r>
        <w:t>Bajraktarević Merkaš Amra</w:t>
      </w:r>
    </w:p>
    <w:p w:rsidRDefault="004B4F7B" w:rsidP="002C5D75" w:rsidR="004B4F7B">
      <w:pPr>
        <w:jc w:val="both"/>
      </w:pPr>
      <w:r>
        <w:t>Tvrtković Ana</w:t>
      </w:r>
    </w:p>
    <w:p w:rsidRDefault="00CA216C" w:rsidP="002C5D75" w:rsidR="00CA216C">
      <w:pPr>
        <w:jc w:val="both"/>
      </w:pPr>
    </w:p>
    <w:p w:rsidRDefault="00CA216C" w:rsidP="003A78DF" w:rsidR="00CA216C" w:rsidRPr="00EF33CB">
      <w:pPr>
        <w:pStyle w:val="Bezproreda"/>
        <w:jc w:val="both"/>
      </w:pPr>
      <w:r w:rsidRPr="00EF33CB">
        <w:t>Utvrđuje se kako slijedi:</w:t>
      </w:r>
    </w:p>
    <w:p w:rsidRDefault="00CA216C" w:rsidP="004E509F" w:rsidR="00CA216C">
      <w:pPr>
        <w:pStyle w:val="Bezproreda"/>
        <w:numPr>
          <w:ilvl w:val="0"/>
          <w:numId w:val="8"/>
        </w:numPr>
        <w:jc w:val="both"/>
        <w:rPr>
          <w:szCs w:val="24"/>
        </w:rPr>
      </w:pPr>
      <w:r w:rsidRPr="00EF33CB">
        <w:rPr>
          <w:szCs w:val="24"/>
        </w:rPr>
        <w:t xml:space="preserve">održavanje današnjeg ročišta određeno zaključkom suda od </w:t>
      </w:r>
      <w:r w:rsidR="004E509F">
        <w:rPr>
          <w:szCs w:val="24"/>
        </w:rPr>
        <w:t>17. listopada 2018</w:t>
      </w:r>
      <w:r w:rsidRPr="00EF33CB">
        <w:rPr>
          <w:szCs w:val="24"/>
        </w:rPr>
        <w:t xml:space="preserve">., koji zaključak je objavljen na e-oglasnoj ploči Trgovačkog suda u Zagrebu istog dana, </w:t>
      </w:r>
    </w:p>
    <w:p w:rsidRDefault="00CA216C" w:rsidP="004E509F" w:rsidR="00CA216C">
      <w:pPr>
        <w:pStyle w:val="Bezproreda"/>
        <w:numPr>
          <w:ilvl w:val="0"/>
          <w:numId w:val="8"/>
        </w:numPr>
        <w:jc w:val="both"/>
        <w:rPr>
          <w:szCs w:val="24"/>
        </w:rPr>
      </w:pPr>
      <w:r w:rsidRPr="000F3941">
        <w:rPr>
          <w:szCs w:val="24"/>
        </w:rPr>
        <w:t xml:space="preserve">na e-oglasnoj ploči suda je </w:t>
      </w:r>
      <w:r w:rsidR="004E509F">
        <w:rPr>
          <w:szCs w:val="24"/>
        </w:rPr>
        <w:t>19. studenog 2018</w:t>
      </w:r>
      <w:r w:rsidRPr="000F3941">
        <w:rPr>
          <w:szCs w:val="24"/>
        </w:rPr>
        <w:t>. objavljen</w:t>
      </w:r>
      <w:r w:rsidR="00EB4B22">
        <w:rPr>
          <w:szCs w:val="24"/>
        </w:rPr>
        <w:t xml:space="preserve"> konačni</w:t>
      </w:r>
      <w:r w:rsidRPr="000F3941">
        <w:rPr>
          <w:szCs w:val="24"/>
        </w:rPr>
        <w:t xml:space="preserve"> izmijenjeni plan restrukturiranja dužnika</w:t>
      </w:r>
      <w:r>
        <w:rPr>
          <w:szCs w:val="24"/>
        </w:rPr>
        <w:t>,</w:t>
      </w:r>
    </w:p>
    <w:p w:rsidRDefault="00CA216C" w:rsidP="004E509F" w:rsidR="00CA216C" w:rsidRPr="000F3941">
      <w:pPr>
        <w:pStyle w:val="Bezproreda"/>
        <w:numPr>
          <w:ilvl w:val="0"/>
          <w:numId w:val="8"/>
        </w:numPr>
        <w:jc w:val="both"/>
        <w:rPr>
          <w:color w:val="FF0000"/>
          <w:szCs w:val="24"/>
        </w:rPr>
      </w:pPr>
      <w:r w:rsidRPr="000F3941">
        <w:rPr>
          <w:szCs w:val="24"/>
        </w:rPr>
        <w:t xml:space="preserve">na e-oglasnoj ploči suda je </w:t>
      </w:r>
      <w:r w:rsidR="004E509F">
        <w:rPr>
          <w:szCs w:val="24"/>
        </w:rPr>
        <w:t>07. studenog 2018</w:t>
      </w:r>
      <w:r w:rsidRPr="000F3941">
        <w:rPr>
          <w:szCs w:val="24"/>
        </w:rPr>
        <w:t>.</w:t>
      </w:r>
      <w:r w:rsidR="004E509F">
        <w:rPr>
          <w:szCs w:val="24"/>
        </w:rPr>
        <w:t>,</w:t>
      </w:r>
      <w:r w:rsidRPr="000F3941">
        <w:rPr>
          <w:szCs w:val="24"/>
        </w:rPr>
        <w:t xml:space="preserve"> objavljen popis vjerovnika i prava glasa koja vjerovnicima pripadaju (čl. 57. SZ-a)</w:t>
      </w:r>
    </w:p>
    <w:p w:rsidRDefault="00CA216C" w:rsidP="004E509F" w:rsidR="00CA216C">
      <w:pPr>
        <w:pStyle w:val="Bezproreda"/>
        <w:numPr>
          <w:ilvl w:val="0"/>
          <w:numId w:val="8"/>
        </w:numPr>
        <w:jc w:val="both"/>
        <w:rPr>
          <w:szCs w:val="24"/>
        </w:rPr>
      </w:pPr>
      <w:r w:rsidRPr="00EF471E">
        <w:rPr>
          <w:szCs w:val="24"/>
        </w:rPr>
        <w:t xml:space="preserve">do dana održavanja današnjeg ročišta za glasovanje sudu je pozivom na </w:t>
      </w:r>
      <w:r w:rsidR="00EB4B22">
        <w:rPr>
          <w:szCs w:val="24"/>
        </w:rPr>
        <w:t xml:space="preserve">gornji broj spisa dostavljeno </w:t>
      </w:r>
      <w:r w:rsidR="00FF0058" w:rsidRPr="00FF0058">
        <w:rPr>
          <w:szCs w:val="24"/>
        </w:rPr>
        <w:t>25</w:t>
      </w:r>
      <w:r w:rsidR="00800496" w:rsidRPr="008F464E">
        <w:rPr>
          <w:b/>
          <w:szCs w:val="24"/>
        </w:rPr>
        <w:t xml:space="preserve"> </w:t>
      </w:r>
      <w:r w:rsidR="00800496">
        <w:rPr>
          <w:szCs w:val="24"/>
        </w:rPr>
        <w:t>popunjena obras</w:t>
      </w:r>
      <w:r w:rsidRPr="00EF471E">
        <w:rPr>
          <w:szCs w:val="24"/>
        </w:rPr>
        <w:t xml:space="preserve">ca za glasovanje </w:t>
      </w:r>
      <w:r w:rsidRPr="00EF33CB">
        <w:rPr>
          <w:szCs w:val="24"/>
        </w:rPr>
        <w:t>(obrazac br.11. Pravilnika o sadržaju i obliku obrazaca na kojima se podnose podnesci u predstečajnom i stečajnom postupku,  „Narodne novine“, broj:197/15) od vjerovnika i to:</w:t>
      </w:r>
    </w:p>
    <w:p w:rsidRDefault="00800496" w:rsidP="00800496" w:rsidR="00800496">
      <w:pPr>
        <w:pStyle w:val="Bezproreda"/>
        <w:jc w:val="both"/>
        <w:rPr>
          <w:szCs w:val="24"/>
        </w:rPr>
      </w:pPr>
    </w:p>
    <w:p w:rsidRDefault="00800496" w:rsidP="00800496" w:rsidR="00800496">
      <w:pPr>
        <w:pStyle w:val="Bezproreda"/>
        <w:jc w:val="both"/>
        <w:rPr>
          <w:szCs w:val="24"/>
        </w:rPr>
      </w:pPr>
    </w:p>
    <w:tbl>
      <w:tblPr>
        <w:tblStyle w:val="Reetkatablice1"/>
        <w:tblW w:type="pct" w:w="5000"/>
        <w:tblLook w:val="04A0" w:noVBand="1" w:noHBand="0" w:lastColumn="0" w:firstColumn="1" w:lastRow="0" w:firstRow="1"/>
      </w:tblPr>
      <w:tblGrid>
        <w:gridCol w:w="697"/>
        <w:gridCol w:w="1078"/>
        <w:gridCol w:w="1907"/>
        <w:gridCol w:w="1425"/>
        <w:gridCol w:w="1436"/>
        <w:gridCol w:w="1475"/>
        <w:gridCol w:w="1268"/>
      </w:tblGrid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Redni broj</w:t>
            </w:r>
          </w:p>
        </w:tc>
        <w:tc>
          <w:tcPr>
            <w:tcW w:type="pct" w:w="586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Redni broj prijavljene tražbine</w:t>
            </w:r>
          </w:p>
        </w:tc>
        <w:tc>
          <w:tcPr>
            <w:tcW w:type="pct" w:w="1039"/>
          </w:tcPr>
          <w:p w:rsidRDefault="00800496" w:rsidP="00FF0058" w:rsidR="00800496" w:rsidRPr="00800496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800496" w:rsidP="00FF0058" w:rsidR="00800496" w:rsidRPr="00800496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Naziv vjerovnika</w:t>
            </w:r>
          </w:p>
        </w:tc>
        <w:tc>
          <w:tcPr>
            <w:tcW w:type="pct" w:w="721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pct" w:w="782"/>
          </w:tcPr>
          <w:p w:rsidRDefault="00800496" w:rsidP="00FF0058" w:rsidR="00800496" w:rsidRPr="00800496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800496" w:rsidP="00FF0058" w:rsidR="00800496" w:rsidRPr="00800496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Adresa vjerovnika</w:t>
            </w:r>
          </w:p>
        </w:tc>
        <w:tc>
          <w:tcPr>
            <w:tcW w:type="pct" w:w="803"/>
          </w:tcPr>
          <w:p w:rsidRDefault="00800496" w:rsidP="00FF0058" w:rsidR="00800496" w:rsidRPr="00CD1EC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800496" w:rsidP="00FF0058" w:rsidR="00800496" w:rsidRPr="00CD1EC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D1EC1">
              <w:rPr>
                <w:rFonts w:eastAsiaTheme="minorHAnsi"/>
                <w:sz w:val="22"/>
                <w:szCs w:val="22"/>
                <w:lang w:eastAsia="en-US"/>
              </w:rPr>
              <w:t>Priznata tražbina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ZA/PROTIV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399.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B2 KAPITAL d.o.o. (PRIVREDNA BANKA ZAGREB d.d. i ZAGREBAČKA BANKA d.d)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57509775367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Radnička cesta 41, 10000 Zagreb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211.342.186,17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395.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CIM BANQUE SA Geneve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100" w:firstLine="220"/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Rue merle d Aubigne 16, 1207 Geneve, Švicarska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7.499.165,00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403.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PRIMORSKA BANKA d.d. RIJEKA (3 prijave s osnova kredita, bank. garancije i naknada)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100" w:firstLine="22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96675880337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Dolac 3, 51000 Rijeka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6.751.606,18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5.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ADRIATICA DUNAV, d.o.o. za proizvodnju gnojiva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19669028337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Vinkovačka 56, 32000 Vukovar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1.629.658,52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115.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CROATIA osiguranje d.d.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26187994862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Vatroslava Jagića 33, 10000 Zagreb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3.978,83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187.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GENERA d.d. za razvoj i proizvodnju farmaceutskih proizvoda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25555531112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Svetonedeljska cesta 2, 10436 Kalinovica - Rakov Potok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404.544,89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198.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GRAD ZAGREB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61817894937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Trg Stjepana Radića 1, 10000 Zagreb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9.938,94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PROTIV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201.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GRAFIČAR - d.d. za proizvodnju ambalaže, grafičkih proizvoda i rehabilitaciju invalida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78723936298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Frankopanska 89, 42230 Ludbreg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1.935.177,73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202.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GRAFIČAR TVORNICA VREĆA I TISKARNICA - proizvodnja papirnih vreća i tiskarska djelatnost d.o.o.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46342488505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Borovljani 8G, 48000 Borovljani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4.086.687,82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217.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HRVATSKA GOSPODARSKA KOMORA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85167032587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Rooseveltov trg 2, 10000 Zagreb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6.000,00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219.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HRVATSKA OSIGURAVAJUĆA KUĆA - d.d. za osiguranje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00432869176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Capraška ulica 6, 10000 Zagreb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744.196,68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227.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IKR AGRAR KFT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IKR Park,hrsz.: 890, 2943 Babolna, Mađarska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2.616.639,00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233.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INTERVIT TURISTIČKA AGENCIJA d.o.o. za usluge prijevoza, trgovinu i turističke djelatnosti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41841098186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Svetog križa 107, 33000 Milanovac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216.034,21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415.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ISTARSKA KREDITNA BANKA UMAG  d.d.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65723536010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Ernesta Miloša 1, 52470 Umag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300.000,00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263.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KOMUNALIJE d.o.o. za komunalno gospodarstvo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88859295468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Svetog Andrije 14, 43240 Čazma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2.943,16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PROTIV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267.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KOS TRANSPORTI d.o.o. za prijevoz robe, špediciju i trgovinu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99654943646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Cehovska 13, 42000 Varaždin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97.937,56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516.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PRVO PLINARSKO DRUŠTVO d.o.o. za distribuciju plina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58292277611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A.Stepinca 27, 32000 Vukovar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13.108.912,35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542.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 xml:space="preserve">SJEMESERVIS AGRO d.o.o. za </w:t>
            </w:r>
            <w:r w:rsidRPr="00800496">
              <w:rPr>
                <w:sz w:val="22"/>
                <w:szCs w:val="22"/>
              </w:rPr>
              <w:lastRenderedPageBreak/>
              <w:t>proizvodnju, trgovinu i usluge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lastRenderedPageBreak/>
              <w:t>81763246191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 xml:space="preserve">Bedema ljubavi 33, </w:t>
            </w:r>
            <w:r w:rsidRPr="00800496">
              <w:rPr>
                <w:sz w:val="22"/>
                <w:szCs w:val="22"/>
              </w:rPr>
              <w:lastRenderedPageBreak/>
              <w:t>10360 Sesvete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lastRenderedPageBreak/>
              <w:t>52.121,25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553.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SREDIŠNJE KLIRINŠKO DEPOZITARNO DRUŠTVO, d.d.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64406809162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Heinzelova 62a, 10000 Zagreb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2.475,80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577.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TERMO SERVIS d.o.o. za inženjering, projektiranje, graditeljstvo, upravljanje nekretninama, trgovinu i usluge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48671346974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Ulica grada Vukovara 72, 10000 Zagreb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21.247,19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PROTIV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596.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UČILIŠTE ATEST-KONTROLA - USTANOVA za srednjoškolsko obrazovanje odraslih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39682801733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Kneza Mislava 11, 10000 Zagreb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6.400,00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c>
          <w:tcPr>
            <w:tcW w:type="pct" w:w="379"/>
          </w:tcPr>
          <w:p w:rsidRDefault="00800496" w:rsidP="00FF0058" w:rsidR="00800496" w:rsidRPr="00800496">
            <w:pPr>
              <w:numPr>
                <w:ilvl w:val="0"/>
                <w:numId w:val="9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635.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ZAGREBAČKI HOLDING d.o.o.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200" w:firstLine="440"/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85584865987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Ulica grada Vukovara 41, 10000 Zagreb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166,86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PROTIV</w:t>
            </w:r>
          </w:p>
        </w:tc>
      </w:tr>
      <w:tr w:rsidTr="00FF0058" w:rsidR="00800496" w:rsidRPr="00800496">
        <w:tblPrEx>
          <w:tblLook w:val="0000" w:noVBand="0" w:noHBand="0" w:lastColumn="0" w:firstColumn="0" w:lastRow="0" w:firstRow="0"/>
        </w:tblPrEx>
        <w:trPr>
          <w:trHeight w:val="552"/>
        </w:trPr>
        <w:tc>
          <w:tcPr>
            <w:tcW w:type="pct" w:w="379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395.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CIM BANQUE SA Geneve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100" w:firstLine="220"/>
              <w:jc w:val="both"/>
              <w:rPr>
                <w:sz w:val="22"/>
                <w:szCs w:val="22"/>
              </w:rPr>
            </w:pP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Rue merle d Aubigne 16, 1207 Geneve, Švicarska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31.150.600,00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800496" w:rsidRPr="00800496">
        <w:tblPrEx>
          <w:tblLook w:val="0000" w:noVBand="0" w:noHBand="0" w:lastColumn="0" w:firstColumn="0" w:lastRow="0" w:firstRow="0"/>
        </w:tblPrEx>
        <w:trPr>
          <w:trHeight w:val="587"/>
        </w:trPr>
        <w:tc>
          <w:tcPr>
            <w:tcW w:type="pct" w:w="379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type="pct" w:w="586"/>
            <w:vAlign w:val="bottom"/>
          </w:tcPr>
          <w:p w:rsidRDefault="00800496" w:rsidP="00FF0058" w:rsidR="00800496" w:rsidRPr="00800496">
            <w:pPr>
              <w:jc w:val="center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3.</w:t>
            </w:r>
          </w:p>
        </w:tc>
        <w:tc>
          <w:tcPr>
            <w:tcW w:type="pct" w:w="1039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ADDIKO BANK d.d.</w:t>
            </w:r>
          </w:p>
        </w:tc>
        <w:tc>
          <w:tcPr>
            <w:tcW w:type="pct" w:w="721"/>
            <w:vAlign w:val="bottom"/>
          </w:tcPr>
          <w:p w:rsidRDefault="00800496" w:rsidP="00FF0058" w:rsidR="00800496" w:rsidRPr="00800496">
            <w:pPr>
              <w:ind w:firstLineChars="100" w:firstLine="220"/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14036333877</w:t>
            </w:r>
          </w:p>
        </w:tc>
        <w:tc>
          <w:tcPr>
            <w:tcW w:type="pct" w:w="782"/>
            <w:vAlign w:val="bottom"/>
          </w:tcPr>
          <w:p w:rsidRDefault="00800496" w:rsidP="00FF0058" w:rsidR="00800496" w:rsidRPr="00800496">
            <w:pPr>
              <w:jc w:val="both"/>
              <w:rPr>
                <w:sz w:val="22"/>
                <w:szCs w:val="22"/>
              </w:rPr>
            </w:pPr>
            <w:r w:rsidRPr="00800496">
              <w:rPr>
                <w:sz w:val="22"/>
                <w:szCs w:val="22"/>
              </w:rPr>
              <w:t>Slavonska avenija 6, 10000 Zagreb</w:t>
            </w:r>
          </w:p>
        </w:tc>
        <w:tc>
          <w:tcPr>
            <w:tcW w:type="pct" w:w="803"/>
            <w:vAlign w:val="bottom"/>
          </w:tcPr>
          <w:p w:rsidRDefault="00800496" w:rsidP="00FF0058" w:rsidR="00800496" w:rsidRPr="00CD1EC1">
            <w:pPr>
              <w:jc w:val="center"/>
              <w:rPr>
                <w:sz w:val="22"/>
                <w:szCs w:val="22"/>
              </w:rPr>
            </w:pPr>
            <w:r w:rsidRPr="00CD1EC1">
              <w:rPr>
                <w:sz w:val="22"/>
                <w:szCs w:val="22"/>
              </w:rPr>
              <w:t>35.428.388,34</w:t>
            </w:r>
          </w:p>
        </w:tc>
        <w:tc>
          <w:tcPr>
            <w:tcW w:type="pct" w:w="690"/>
          </w:tcPr>
          <w:p w:rsidRDefault="00800496" w:rsidP="00FF0058" w:rsidR="00800496" w:rsidRPr="0080049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00496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FF0058" w:rsidR="00FF0058">
        <w:tblPrEx>
          <w:tblLook w:val="0000" w:noVBand="0" w:noHBand="0" w:lastColumn="0" w:firstColumn="0" w:lastRow="0" w:firstRow="0"/>
        </w:tblPrEx>
        <w:trPr>
          <w:trHeight w:val="538"/>
        </w:trPr>
        <w:tc>
          <w:tcPr>
            <w:tcW w:type="pct" w:w="377"/>
            <w:tcBorders>
              <w:bottom w:space="0" w:sz="4" w:color="auto" w:val="single"/>
            </w:tcBorders>
          </w:tcPr>
          <w:p w:rsidRDefault="00FF0058" w:rsidP="00FF0058" w:rsidR="00FF0058">
            <w:pPr>
              <w:pStyle w:val="Bezproreda"/>
              <w:ind w:left="108"/>
              <w:jc w:val="both"/>
              <w:rPr>
                <w:szCs w:val="24"/>
              </w:rPr>
            </w:pPr>
          </w:p>
          <w:p w:rsidRDefault="00FF0058" w:rsidP="00FF0058" w:rsidR="00FF0058">
            <w:pPr>
              <w:pStyle w:val="Bezproreda"/>
              <w:ind w:left="108"/>
              <w:jc w:val="both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type="pct" w:w="587"/>
            <w:tcBorders>
              <w:bottom w:space="0" w:sz="4" w:color="auto" w:val="single"/>
            </w:tcBorders>
          </w:tcPr>
          <w:p w:rsidRDefault="00FF0058" w:rsidR="00FF0058">
            <w:pPr>
              <w:spacing w:lineRule="auto" w:line="276" w:after="200"/>
              <w:rPr>
                <w:rFonts w:eastAsia="Calibri"/>
                <w:lang w:eastAsia="en-US"/>
              </w:rPr>
            </w:pPr>
          </w:p>
          <w:p w:rsidRDefault="00FF0058" w:rsidP="00FF0058" w:rsidR="00FF0058" w:rsidRPr="00FF0058">
            <w:pPr>
              <w:spacing w:lineRule="auto" w:line="276"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171.</w:t>
            </w:r>
          </w:p>
        </w:tc>
        <w:tc>
          <w:tcPr>
            <w:tcW w:type="pct" w:w="1039"/>
            <w:tcBorders>
              <w:bottom w:space="0" w:sz="4" w:color="auto" w:val="single"/>
            </w:tcBorders>
          </w:tcPr>
          <w:p w:rsidRDefault="00FF0058" w:rsidP="00FF0058" w:rsidR="00FF0058">
            <w:pPr>
              <w:pStyle w:val="Bezproreda"/>
              <w:jc w:val="both"/>
              <w:rPr>
                <w:szCs w:val="24"/>
              </w:rPr>
            </w:pPr>
            <w:r w:rsidRPr="00FF0058">
              <w:rPr>
                <w:szCs w:val="24"/>
              </w:rPr>
              <w:t>FIRMUS d.o.o. za proizvodnju i usluge</w:t>
            </w:r>
          </w:p>
        </w:tc>
        <w:tc>
          <w:tcPr>
            <w:tcW w:type="pct" w:w="721"/>
            <w:tcBorders>
              <w:bottom w:space="0" w:sz="4" w:color="auto" w:val="single"/>
            </w:tcBorders>
          </w:tcPr>
          <w:p w:rsidRDefault="00FF0058" w:rsidR="00FF0058">
            <w:pPr>
              <w:spacing w:lineRule="auto" w:line="276" w:after="200"/>
              <w:rPr>
                <w:rFonts w:eastAsia="Calibri"/>
                <w:lang w:eastAsia="en-US"/>
              </w:rPr>
            </w:pPr>
            <w:r w:rsidRPr="00FF0058">
              <w:rPr>
                <w:rFonts w:eastAsia="Calibri"/>
                <w:lang w:eastAsia="en-US"/>
              </w:rPr>
              <w:t>69528869680</w:t>
            </w:r>
          </w:p>
          <w:p w:rsidRDefault="00FF0058" w:rsidP="00FF0058" w:rsidR="00FF0058">
            <w:pPr>
              <w:pStyle w:val="Bezproreda"/>
              <w:jc w:val="both"/>
              <w:rPr>
                <w:szCs w:val="24"/>
              </w:rPr>
            </w:pPr>
          </w:p>
        </w:tc>
        <w:tc>
          <w:tcPr>
            <w:tcW w:type="pct" w:w="782"/>
            <w:tcBorders>
              <w:bottom w:space="0" w:sz="4" w:color="auto" w:val="single"/>
            </w:tcBorders>
          </w:tcPr>
          <w:p w:rsidRDefault="00FF0058" w:rsidP="00FF0058" w:rsidR="00FF0058">
            <w:pPr>
              <w:pStyle w:val="Bezproreda"/>
              <w:jc w:val="both"/>
              <w:rPr>
                <w:szCs w:val="24"/>
              </w:rPr>
            </w:pPr>
            <w:r w:rsidRPr="00FF0058">
              <w:rPr>
                <w:szCs w:val="24"/>
              </w:rPr>
              <w:t>Vladimira Nazora 74, 35250 Oriovac</w:t>
            </w:r>
          </w:p>
        </w:tc>
        <w:tc>
          <w:tcPr>
            <w:tcW w:type="pct" w:w="803"/>
            <w:tcBorders>
              <w:bottom w:space="0" w:sz="4" w:color="auto" w:val="single"/>
            </w:tcBorders>
          </w:tcPr>
          <w:p w:rsidRDefault="00FF0058" w:rsidP="00FF0058" w:rsidR="00FF0058">
            <w:pPr>
              <w:pStyle w:val="Bezproreda"/>
              <w:jc w:val="both"/>
              <w:rPr>
                <w:szCs w:val="24"/>
              </w:rPr>
            </w:pPr>
          </w:p>
          <w:p w:rsidRDefault="00FF0058" w:rsidP="00FF0058" w:rsidR="00FF0058">
            <w:pPr>
              <w:pStyle w:val="Bezproreda"/>
              <w:jc w:val="both"/>
              <w:rPr>
                <w:szCs w:val="24"/>
              </w:rPr>
            </w:pPr>
            <w:r w:rsidRPr="00FF0058">
              <w:rPr>
                <w:szCs w:val="24"/>
              </w:rPr>
              <w:t>21.230,13</w:t>
            </w:r>
          </w:p>
        </w:tc>
        <w:tc>
          <w:tcPr>
            <w:tcW w:type="pct" w:w="690"/>
            <w:tcBorders>
              <w:bottom w:space="0" w:sz="4" w:color="auto" w:val="single"/>
            </w:tcBorders>
          </w:tcPr>
          <w:p w:rsidRDefault="00FF0058" w:rsidP="00FF0058" w:rsidR="00FF0058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ZA</w:t>
            </w:r>
          </w:p>
        </w:tc>
      </w:tr>
    </w:tbl>
    <w:p w:rsidRDefault="00FF0058" w:rsidP="003D23BF" w:rsidR="00FF0058">
      <w:pPr>
        <w:pStyle w:val="Bezproreda"/>
        <w:jc w:val="both"/>
      </w:pPr>
    </w:p>
    <w:p w:rsidRDefault="00FF0058" w:rsidP="003D23BF" w:rsidR="00FF0058">
      <w:pPr>
        <w:pStyle w:val="Bezproreda"/>
        <w:jc w:val="both"/>
      </w:pPr>
    </w:p>
    <w:p w:rsidRDefault="00800496" w:rsidP="003D23BF" w:rsidR="003D23BF" w:rsidRPr="00EF33CB">
      <w:pPr>
        <w:pStyle w:val="Bezproreda"/>
        <w:jc w:val="both"/>
      </w:pPr>
      <w:r>
        <w:t>Sud</w:t>
      </w:r>
      <w:r w:rsidR="003D23BF" w:rsidRPr="00EF33CB">
        <w:t xml:space="preserve"> upoznaje nazočne da se prema čl. 59. st. 2. SZ-a smatra da su vjerovnici </w:t>
      </w:r>
      <w:r w:rsidR="003D23BF">
        <w:t>p</w:t>
      </w:r>
      <w:r w:rsidR="003D23BF" w:rsidRPr="00EF33CB">
        <w:t>rihvatili plan restrukturiranja ako je:</w:t>
      </w:r>
    </w:p>
    <w:p w:rsidRDefault="003D23BF" w:rsidP="003D23BF" w:rsidR="003D23BF" w:rsidRPr="00EF33CB">
      <w:pPr>
        <w:pStyle w:val="Bezproreda"/>
        <w:jc w:val="both"/>
      </w:pPr>
      <w:r w:rsidRPr="00EF33CB">
        <w:t>-za prihvaćanje plana glasovala većina svih vjerovnika i ako</w:t>
      </w:r>
    </w:p>
    <w:p w:rsidRDefault="003D23BF" w:rsidP="003D23BF" w:rsidR="003D23BF" w:rsidRPr="00EF33CB">
      <w:pPr>
        <w:pStyle w:val="Bezproreda"/>
        <w:jc w:val="both"/>
      </w:pPr>
      <w:r w:rsidRPr="00EF33CB">
        <w:t>-u svakoj skupini zbroj tražbina vjerovnika koji su glasovali za prihvaćanje plana dvostruko prelazi zbroj tražbina koji su glasovali protiv prihvaćanja plana restrukturiranja.</w:t>
      </w:r>
    </w:p>
    <w:p w:rsidRDefault="00800496" w:rsidP="003D23BF" w:rsidR="00800496">
      <w:pPr>
        <w:pStyle w:val="Bezproreda"/>
        <w:jc w:val="both"/>
        <w:rPr>
          <w:rFonts w:eastAsia="Times New Roman"/>
          <w:sz w:val="22"/>
          <w:lang w:eastAsia="hr-HR"/>
        </w:rPr>
      </w:pPr>
      <w:r w:rsidRPr="00CD1EC1">
        <w:t>Utvrđuje se da je B2 Kapital</w:t>
      </w:r>
      <w:r w:rsidR="003D23BF" w:rsidRPr="00CD1EC1">
        <w:t xml:space="preserve"> d.o.o. </w:t>
      </w:r>
      <w:r w:rsidRPr="00CD1EC1">
        <w:t xml:space="preserve">pravni sljednik </w:t>
      </w:r>
      <w:r w:rsidRPr="00CD1EC1">
        <w:rPr>
          <w:rFonts w:eastAsia="Times New Roman"/>
          <w:sz w:val="22"/>
          <w:lang w:eastAsia="hr-HR"/>
        </w:rPr>
        <w:t>PRIVREDNE BANKE</w:t>
      </w:r>
      <w:r w:rsidRPr="00584C73">
        <w:rPr>
          <w:rFonts w:eastAsia="Times New Roman"/>
          <w:sz w:val="22"/>
          <w:lang w:eastAsia="hr-HR"/>
        </w:rPr>
        <w:t xml:space="preserve"> ZAGREB d.d.</w:t>
      </w:r>
      <w:r>
        <w:rPr>
          <w:rFonts w:eastAsia="Times New Roman"/>
          <w:sz w:val="22"/>
          <w:lang w:eastAsia="hr-HR"/>
        </w:rPr>
        <w:t xml:space="preserve"> i ZAGREBAČKE BANKE d.d. prema Ugovoru o ustupu tražbine. </w:t>
      </w:r>
    </w:p>
    <w:p w:rsidRDefault="003D23BF" w:rsidP="003D23BF" w:rsidR="003D23BF" w:rsidRPr="00EF33CB">
      <w:pPr>
        <w:pStyle w:val="Bezproreda"/>
        <w:jc w:val="both"/>
      </w:pPr>
    </w:p>
    <w:p w:rsidRDefault="003D23BF" w:rsidP="003D23BF" w:rsidR="003D23BF" w:rsidRPr="00EF33CB">
      <w:pPr>
        <w:pStyle w:val="Bezproreda"/>
        <w:jc w:val="both"/>
        <w:rPr>
          <w:b/>
        </w:rPr>
      </w:pPr>
      <w:r w:rsidRPr="00EF33CB">
        <w:rPr>
          <w:b/>
        </w:rPr>
        <w:t>Prelazi se na raspravljanje o izmijenjenom planu restrukturiranja dužnika</w:t>
      </w:r>
    </w:p>
    <w:p w:rsidRDefault="003D23BF" w:rsidP="003D23BF" w:rsidR="003D23BF">
      <w:pPr>
        <w:pStyle w:val="Bezproreda"/>
        <w:jc w:val="both"/>
      </w:pPr>
      <w:r w:rsidRPr="002C7542">
        <w:t>Zastupnik po zakonu dužnika</w:t>
      </w:r>
      <w:r w:rsidR="00800496">
        <w:t>, odnosno njegov punomoćnik u</w:t>
      </w:r>
      <w:r w:rsidRPr="002C7542">
        <w:t xml:space="preserve"> bitnome </w:t>
      </w:r>
      <w:r w:rsidRPr="00EF33CB">
        <w:t xml:space="preserve">izlaže </w:t>
      </w:r>
      <w:r w:rsidR="00800496">
        <w:t xml:space="preserve">konačni i </w:t>
      </w:r>
      <w:r w:rsidRPr="00EF33CB">
        <w:t>Izmijenjeni plan restrukturiranja</w:t>
      </w:r>
      <w:r w:rsidR="00800496">
        <w:t xml:space="preserve"> od 15. studenog 2018</w:t>
      </w:r>
      <w:r w:rsidRPr="00EF33CB">
        <w:t>.</w:t>
      </w:r>
    </w:p>
    <w:p w:rsidRDefault="002F2AEE" w:rsidP="003D23BF" w:rsidR="002F2AEE">
      <w:pPr>
        <w:pStyle w:val="Bezproreda"/>
        <w:jc w:val="both"/>
      </w:pPr>
    </w:p>
    <w:p w:rsidRDefault="002F2AEE" w:rsidP="003D23BF" w:rsidR="002F2AEE">
      <w:pPr>
        <w:pStyle w:val="Bezproreda"/>
        <w:jc w:val="both"/>
      </w:pPr>
      <w:r>
        <w:lastRenderedPageBreak/>
        <w:t xml:space="preserve">Povjerenik izjavljuje da je poslovanje dužnika uredno, plaće isplaćivanje nije bilo kršenja zakonskih propisa, podmirivane su obveze prema državi i postoji zdrava podloga za nastavak poslovanja. Isto tako nema novih neizmirenih obveza prema dobavljačima. </w:t>
      </w:r>
    </w:p>
    <w:p w:rsidRDefault="00800496" w:rsidP="003D23BF" w:rsidR="00800496">
      <w:pPr>
        <w:pStyle w:val="Bezproreda"/>
        <w:jc w:val="both"/>
      </w:pPr>
    </w:p>
    <w:p w:rsidRDefault="003D23BF" w:rsidP="003D23BF" w:rsidR="003D23BF">
      <w:pPr>
        <w:pStyle w:val="Bezproreda"/>
        <w:jc w:val="both"/>
      </w:pPr>
      <w:r w:rsidRPr="00EF33CB">
        <w:t xml:space="preserve">Nitko se ne javlja za riječ. </w:t>
      </w:r>
    </w:p>
    <w:p w:rsidRDefault="00800496" w:rsidP="003D23BF" w:rsidR="00800496" w:rsidRPr="00EF33CB">
      <w:pPr>
        <w:pStyle w:val="Bezproreda"/>
        <w:jc w:val="both"/>
      </w:pPr>
    </w:p>
    <w:p w:rsidRDefault="003D23BF" w:rsidP="003D23BF" w:rsidR="003D23BF" w:rsidRPr="00EF33CB">
      <w:pPr>
        <w:pStyle w:val="Bezproreda"/>
        <w:jc w:val="both"/>
      </w:pPr>
      <w:r>
        <w:rPr>
          <w:b/>
        </w:rPr>
        <w:t>P</w:t>
      </w:r>
      <w:r w:rsidRPr="00EF33CB">
        <w:rPr>
          <w:b/>
        </w:rPr>
        <w:t>relazi se na glasovanje o planu restrukturiranja</w:t>
      </w:r>
    </w:p>
    <w:p w:rsidRDefault="005B22A3" w:rsidP="003D23BF" w:rsidR="003D23BF">
      <w:pPr>
        <w:pStyle w:val="Bezproreda"/>
        <w:jc w:val="both"/>
      </w:pPr>
      <w:r>
        <w:t>Sud</w:t>
      </w:r>
      <w:r w:rsidR="003D23BF" w:rsidRPr="00EF33CB">
        <w:t xml:space="preserve"> objavljuje da su prema izmijenjenom planu restruktur</w:t>
      </w:r>
      <w:r>
        <w:t xml:space="preserve">iranja vjerovnici razvrstani u </w:t>
      </w:r>
      <w:r w:rsidR="0030600E">
        <w:t>dvije grupe, a unutar druge grupe je pet podgrupa (podskupina).</w:t>
      </w:r>
    </w:p>
    <w:p w:rsidRDefault="005B22A3" w:rsidP="003D23BF" w:rsidR="005B22A3" w:rsidRPr="00EF33CB">
      <w:pPr>
        <w:pStyle w:val="Bezproreda"/>
        <w:jc w:val="both"/>
      </w:pPr>
    </w:p>
    <w:p w:rsidRDefault="003D23BF" w:rsidP="003D23BF" w:rsidR="003D23BF" w:rsidRPr="00EF33CB">
      <w:pPr>
        <w:pStyle w:val="Bezproreda"/>
        <w:jc w:val="both"/>
        <w:rPr>
          <w:u w:val="single"/>
        </w:rPr>
      </w:pPr>
      <w:r w:rsidRPr="00EF33CB">
        <w:rPr>
          <w:u w:val="single"/>
        </w:rPr>
        <w:t xml:space="preserve">Pristupa se glasovanju </w:t>
      </w:r>
    </w:p>
    <w:p w:rsidRDefault="00FC7565" w:rsidP="003D23BF" w:rsidR="003D23BF" w:rsidRPr="002C7542">
      <w:pPr>
        <w:pStyle w:val="Bezproreda"/>
        <w:jc w:val="both"/>
      </w:pPr>
      <w:r>
        <w:t>Sud</w:t>
      </w:r>
      <w:r w:rsidR="003D23BF" w:rsidRPr="002C7542">
        <w:t xml:space="preserve"> utvrđuje da su se vjerovnici pisano na obrascu br. 11. izjasnili,</w:t>
      </w:r>
      <w:r>
        <w:t xml:space="preserve"> prema broj kako je to ranije navedeno, </w:t>
      </w:r>
      <w:r w:rsidR="003D23BF" w:rsidRPr="002C7542">
        <w:t xml:space="preserve">odnosno poziva svakog od nazočnih vjerovnika u pojedinoj skupini pojedinačno se izjasniti glasuju li </w:t>
      </w:r>
      <w:r w:rsidR="003D23BF" w:rsidRPr="002C7542">
        <w:rPr>
          <w:b/>
        </w:rPr>
        <w:t>za</w:t>
      </w:r>
      <w:r w:rsidR="003D23BF" w:rsidRPr="002C7542">
        <w:t xml:space="preserve"> ili </w:t>
      </w:r>
      <w:r w:rsidR="003D23BF" w:rsidRPr="002C7542">
        <w:rPr>
          <w:b/>
        </w:rPr>
        <w:t>protiv</w:t>
      </w:r>
      <w:r w:rsidR="003D23BF" w:rsidRPr="002C7542">
        <w:t xml:space="preserve"> prihvaćanja  plana restrukturiranja.</w:t>
      </w:r>
    </w:p>
    <w:p w:rsidRDefault="003D23BF" w:rsidP="003D23BF" w:rsidR="003D23BF" w:rsidRPr="00E02179">
      <w:pPr>
        <w:pStyle w:val="Bezproreda"/>
        <w:jc w:val="both"/>
        <w:rPr>
          <w:szCs w:val="24"/>
        </w:rPr>
      </w:pPr>
    </w:p>
    <w:p w:rsidRDefault="004E509F" w:rsidP="002C5D75" w:rsidR="004E509F">
      <w:pPr>
        <w:jc w:val="both"/>
      </w:pPr>
    </w:p>
    <w:p w:rsidRDefault="00CA216C" w:rsidP="002C5D75" w:rsidR="00CA216C">
      <w:pPr>
        <w:jc w:val="both"/>
      </w:pPr>
    </w:p>
    <w:p w:rsidRDefault="00CA216C" w:rsidP="002C5D75" w:rsidR="00CA216C">
      <w:pPr>
        <w:jc w:val="both"/>
      </w:pPr>
    </w:p>
    <w:p w:rsidRDefault="003D23BF" w:rsidP="002C5D75" w:rsidR="003D23BF">
      <w:pPr>
        <w:jc w:val="both"/>
      </w:pPr>
    </w:p>
    <w:p w:rsidRDefault="003D23BF" w:rsidP="002C5D75" w:rsidR="003D23BF">
      <w:pPr>
        <w:jc w:val="both"/>
      </w:pPr>
    </w:p>
    <w:p w:rsidRDefault="003D23BF" w:rsidP="002C5D75" w:rsidR="003D23BF">
      <w:pPr>
        <w:jc w:val="both"/>
      </w:pPr>
    </w:p>
    <w:p w:rsidRDefault="003D23BF" w:rsidP="002C5D75" w:rsidR="003D23BF">
      <w:pPr>
        <w:jc w:val="both"/>
      </w:pPr>
    </w:p>
    <w:p w:rsidRDefault="003D23BF" w:rsidP="002C5D75" w:rsidR="003D23BF">
      <w:pPr>
        <w:jc w:val="both"/>
      </w:pPr>
    </w:p>
    <w:p w:rsidRDefault="003D23BF" w:rsidP="002C5D75" w:rsidR="003D23BF">
      <w:pPr>
        <w:jc w:val="both"/>
      </w:pPr>
    </w:p>
    <w:p w:rsidRDefault="00FC7565" w:rsidP="002C5D75" w:rsidR="00FC7565">
      <w:pPr>
        <w:jc w:val="both"/>
        <w:sectPr w:rsidSect="00A52950" w:rsidR="00FC7565">
          <w:headerReference w:type="default" r:id="rId11"/>
          <w:headerReference w:type="first" r:id="rId12"/>
          <w:pgSz w:h="16838" w:w="11906"/>
          <w:pgMar w:gutter="0" w:footer="709" w:header="709" w:left="1418" w:bottom="1418" w:right="1418" w:top="1418"/>
          <w:cols w:space="720"/>
          <w:titlePg/>
          <w:docGrid w:linePitch="326"/>
        </w:sectPr>
      </w:pPr>
    </w:p>
    <w:p w:rsidRDefault="003D23BF" w:rsidP="002C5D75" w:rsidR="003D23BF">
      <w:pPr>
        <w:jc w:val="both"/>
      </w:pPr>
    </w:p>
    <w:tbl>
      <w:tblPr>
        <w:tblStyle w:val="Reetkatablice4"/>
        <w:tblW w:type="pct" w:w="5000"/>
        <w:tblLook w:val="04A0" w:noVBand="1" w:noHBand="0" w:lastColumn="0" w:firstColumn="1" w:lastRow="0" w:firstRow="1"/>
      </w:tblPr>
      <w:tblGrid>
        <w:gridCol w:w="1086"/>
        <w:gridCol w:w="1729"/>
        <w:gridCol w:w="3250"/>
        <w:gridCol w:w="2332"/>
        <w:gridCol w:w="17"/>
        <w:gridCol w:w="1891"/>
        <w:gridCol w:w="1692"/>
        <w:gridCol w:w="2221"/>
      </w:tblGrid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Redni broj</w:t>
            </w:r>
          </w:p>
        </w:tc>
        <w:tc>
          <w:tcPr>
            <w:tcW w:type="pct" w:w="608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Redni broj prijavljene tražbine</w:t>
            </w:r>
          </w:p>
        </w:tc>
        <w:tc>
          <w:tcPr>
            <w:tcW w:type="pct" w:w="1143"/>
          </w:tcPr>
          <w:p w:rsidRDefault="00B61E3D" w:rsidP="00B61E3D" w:rsidR="00B61E3D" w:rsidRPr="00B61E3D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B61E3D" w:rsidP="00B61E3D" w:rsidR="00B61E3D" w:rsidRPr="00B61E3D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Naziv vjerovnika</w:t>
            </w:r>
          </w:p>
        </w:tc>
        <w:tc>
          <w:tcPr>
            <w:tcW w:type="pct" w:w="820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pct" w:w="671"/>
            <w:gridSpan w:val="2"/>
          </w:tcPr>
          <w:p w:rsidRDefault="00B61E3D" w:rsidP="00B61E3D" w:rsidR="00B61E3D" w:rsidRPr="00B61E3D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B61E3D" w:rsidP="00B61E3D" w:rsidR="00B61E3D" w:rsidRPr="00B61E3D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Adresa vjerovnika</w:t>
            </w:r>
          </w:p>
        </w:tc>
        <w:tc>
          <w:tcPr>
            <w:tcW w:type="pct" w:w="595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Priznata tražbina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ZA/PROTIV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ERSTE &amp; STEIERMÄRKISCHE BANK d.d.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23057039320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Jadranski trg 3a, 51000 Rijeka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95.465.099,02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HRVATSKA POŠTANSKA BANKA, d.d.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87939104217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Jurišićeva 4,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19.903.847,25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B2 KAPITAL d.o.o. (PRIVREDNA BANKA ZAGREB d.d. i ZAGREBAČKA BANKA d.d)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57509775367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Radnička cesta 41,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211.342.186,17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CIM BANQUE SA Geneve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Rue merle d Aubigne 16, 1207 Geneve, Švicarska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7.499.165,00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403.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PRIMORSKA BANKA d.d. RIJEKA (3 prijave s osnova kredita, bank. garancije i naknada)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96675880337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Dolac 3, 51000 Rijeka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6.751.606,18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404.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ŠTEDBANKA d.d.u likvidaciji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58063088591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Slavonska avenija 3,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9.936.329,52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sz w:val="22"/>
                <w:szCs w:val="22"/>
              </w:rPr>
              <w:t>156.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ERSTE FACTORING d.o.o. za factoring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10194059689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Ivana Lučića 2,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66.427.573,24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ABRAHAM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22441384946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Ivana Granđe 37, 43000 Bjelovar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770,63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ADRIATICA DUNAV, d.o.o. za proizvodnju gnojiva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19669028337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Vinkovačka 56, 32000 Vukovar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1.629.658,52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AGENCIJA ZA INTEGRALNI TRANSPORT, d.o.o. (AGIT d.o.o.)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42650506038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Heinzelova 51,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1.224.474,21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AGIĆ-OBRT ZA PRIJEVOZ I USLUGE vl.ĐURO AGIĆ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97527094729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Radićeva 1, 35250 Oriovac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9.654,43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AGRA-INVEST d.o.o. za proizvodnju i trgovinu 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89898008345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J.Haulika 25, 43000 Bjelovar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1.859,90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AGRALIS d.o.o. za proizvodnju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13722938070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Vj.Augusta Cesarca 16, 31000 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2.267,87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AGRIMATCO d.o.o. za proizvodnju, trgovinu i usluge u poljoprivrednoj djelatnosti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24373689835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Jelengradska 12, 31208 Petrijevci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825,01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AGRO TRANSPORT d.o.o. javni prijevoz, trgovina i proizvodnja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43002544205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Bračka 17, 31400 Đakovo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5.409,39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AGROBEKETINCI d.o.o. za poljoprivrednu proizvodnju, usluge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00081039067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Čepinska 38, 31403 Beketinci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AGROCHEM-MAKS d.o.o. za trgovinu, proizvodnju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74907633394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Trg žrtava fašizma 6,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16.538.762,36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AGRO-IM, obrt za proizvodnju, usluge i trgovinu, vl. Mijo Matković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83219556748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Glavina Donja 337 B, 21260 Glavina Donja - Imotski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191.872,28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AGRO-KON d.o.o. za uvoz-izvoz,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06305051964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Moslavačka 20,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1.315,76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AGROKOR - TRGOVINA d.o.o. za proizvodnju i trgovinu poljoprivrednim proizvodima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40715974731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Trg Dražena Petrovića 3,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9.685.937,08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AGROPROTEINKA d.d. za zbrinjavanje i toplinsku preradu nusproizvoda životinjskog podrijetla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80695452345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Strojarska cesta 11, 10360 Sesvete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169,00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AGROSAN d.o.o. za DDD poslove, kontrolu robe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46882399204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Hermanova 13,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14.843,75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AKADEMIJA ZA JEZIK, GOVOR I TEKST d.o.o. za poduku i prevođenje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41852522819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Trnac 47,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393,75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ALCA ZAGREB d.o.o. za uvoz, izvoz i trgovinu na veliko i malo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58353015102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Koledovčina 2,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287,50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ALEKSANDAR MIHAJLOVIĆ </w:t>
            </w:r>
            <w:r w:rsidRPr="00B61E3D">
              <w:rPr>
                <w:sz w:val="22"/>
                <w:szCs w:val="22"/>
              </w:rPr>
              <w:lastRenderedPageBreak/>
              <w:t>PR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Milana Džanića </w:t>
            </w:r>
            <w:r w:rsidRPr="00B61E3D">
              <w:rPr>
                <w:sz w:val="22"/>
                <w:szCs w:val="22"/>
              </w:rPr>
              <w:lastRenderedPageBreak/>
              <w:t>17, 21000 Novi Sad, Srbija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2.752,20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ALETA d.o.o. za proizvodnju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40382428949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Tribanjska Ulica 2, 23000 Zadar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202,50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ALIVOJVODIĆ STEVO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67814700946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Antuna Mihanovića 50, 43293 Mali Zdenci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61,62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ALTICOM d.o.o. za graditeljstvo,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83630676739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Stjepana Radića 17, 31220 Višnjevac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10.125,00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AMARILIS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35063921066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Kralja Zvonimira 99, 32100 Vinkovci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205.929,55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ANDRIĆ JASMINA samostal. poljoprivrednik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92923711490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Mostarska  6, 10310 Ivanić-Grad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756,00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ANTONIO-VAG d.o.o. za trgovinu i ugostiteljstvo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42708759864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Podbablje Gornje bb, 21262 Podbablje Gornje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6.010,25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AP Anđelić-uslužni obrt vl.ANTE ANĐELIĆ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84908086138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Dolenica 12B, 10250 Lučko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5.000,00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AQUALIS LINEA d.o.o. za graditeljstvo,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87413647239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Trg Ljube Babića 8, 10450 Jastrebarsko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13.641,98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ARDENTER d.o.o. za servisiranje vatrogasnih aparata,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57293115850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Omladinska 17, 31431 Livana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3.350,00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ARENA 2, OBRT ZA PROIZVODNJU I TRGOVINU, vl. NEDŽAT SAMAHODAJ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21411158312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Ivana Pergošića 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2.850,00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ASTRON jednostavno d.o.o. za trgovinu, prijevoz i usluge u stečaju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37528042025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Kralja Zvonimira 7a, 31326 Novi Čeminac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1.047,37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ATEST-KONTROLA d.o.o. za stručne poslove zaštite na radu, </w:t>
            </w:r>
            <w:r w:rsidRPr="00B61E3D">
              <w:rPr>
                <w:sz w:val="22"/>
                <w:szCs w:val="22"/>
              </w:rPr>
              <w:lastRenderedPageBreak/>
              <w:t>tehničko ispitivanje i analizu, kontrolu i druge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14013273931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Ul. Svetog Mateja 124,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12.918,75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ATLAS COPCO d.o.o. za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80829168312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Zagrebačka cesta 143A,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7.487,90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AUCTOR d.o.o. za poslovno savjetovanje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19203050598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Dežmanova 5,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483,33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 CENTAR DUO d.o.o. za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80359058633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Svetog Leopolda Mandića 111 C, 31000 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579,87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 "ČESNIK" vl. ROZALIJA ČESNIK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25618332891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Kralja Tomislava 81, 33410 Suhopolje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65.097,55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 "KOZINA" vl. VESNA KOZINA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83014080925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Vukovarska 2, 34000 Požega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8.325,62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 KRIJAN vl.VESNA KRIJAN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81906572691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Osječka 252,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56.874,87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 KRIŽIĆ vl. MATO KRIŽIĆ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34727887922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Branimirova 146A,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211,60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 LUKŠA vl. RENATA LUKŠA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58896556536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Franje fujsa 6, 33000 Virovitica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658,45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Autoprijevoznički obrt "AUTOPRIJEVOZNIK" vl. DAVOR HEROUT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34939705288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Mate Lovraka 97, 43293 Veliki Zdenci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138.888,13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AUTOPRIJEVOZNIČKI OBRT ANĐELIĆ vl.IVICA ANĐELIĆ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07342537692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Dragutina Rakovca 81, 35000 Bukovlje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91.971,73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AUTOPRIJEVOZNIČKI OBRT vl. ZLATAN JERKOVIĆ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75781726322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Vrbskih žrtava 34, 35207 Gornja Vrba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2.500,00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AUTOPRIJEVOZNIK  FRANJO ANĐELIĆ-Prijevoz tereta cestom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32016775911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Slavonska 33, 10410 Gradići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33.935,31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AUTOPRIJEVOZNIK  TIHOMIR GAICA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27112811469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Narta 115, 43247 Narta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23.302,60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AUTOPRIJEVOZNIK GORAN BEVANDA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20471128754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Dunavska 2, 10360 Sesvete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31.028,05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AUTOPRIJEVOZNIK IVAN MILOŠ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05380330833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PetrovacC 8, 31512 Feričanci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219.454,50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AUTOPRIJEVOZNIK IVIĆ JERKOVIĆ vl MARIO JERKOVIĆ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58700981967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Augustina Jarića 74a,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267.524,30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AUTOPRIJEVOZNIK JOSIP ŽIGER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23424346180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Novi Glog 39, 48214 Sveti Ivan Žabno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94.973,24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AUTOPRIJEVOZNIK MATO JARIĆ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41344816833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Kardinala Alojzija Stepinca 55, 35224 Sikirevci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35,34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AUTOPRIJEVOZNIK MLADEN PERVAN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05799563517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Zagrebačka  165, 10370 Velika Ostrna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67.037,41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AUTOPRIJEVOZNIK NIKOLA PERVAN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69667049067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Zagrebačka  165, 10370 Velika Ostrna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37.535,73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AUTOPRIJEVOZNIK PERO KRIJAN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62186779677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B.Kašića 10A,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518,05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AUTOPRIJEVOZNIK STANKO BARIŠIĆ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56705576304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Vesela 4A, 34310 Vesela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48.405,90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AUTOPRIJEVOZNIK STJEPAN PERVAN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91005558240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Zagrebačka  165, 10370 Velika Ostrna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254.107,60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AUTOPRIJEVOZNIK VLADIMIR MEZNARIĆ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32922634835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Koče Racina 5, 40000 Čakovec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10.967,56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AUTOPRIJEVOZNIK ŽELJKO PRUSINA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91754190784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Šestinac 3/3,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955,44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AUTOPRIJEVOZNIK, autoprijevoznički obrt vl. IVICA KATINIĆ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14998078863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Kolara IV 38,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11.462,04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AUTO-REMETINEC d.d.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12933687795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Remetinec 5f,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1.562,40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AUTO-REOR d.o.o. za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57868130781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Sv.Lepolda Mandića 48b, 31000 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6.250,00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AUTOZUBAK d.o.o. za popravak, održavanje i trgovinu automobilima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39135989747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Zagrebačka 117, 10410 Velika Gorica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8.957,35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AZURIT USLUGE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84719307039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Trpanjska 47,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69,51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BAGUDIĆ, Obrt za prijevoz, trgovinu i usluge vl. IVAN BAGUDIĆ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30344262968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Perićeva 47, 31422 Gorjani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7.875,00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BALOG d.o.o. za cestovni prijevoz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19637898751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Lovre Matačića 18, 31500 Našice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262.209,99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BALTAZAR izdavačka i tiskarska djelatnost, trgovina i usluge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59861399113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Obrtnička 6, 48000 Koprivnica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31.840,50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BARANJA d.o.o. za zastupanje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49878710561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Vincenta iz Kastva 2,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98.737,52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Baranjski vodovod d.o.o. za vodoopskrbu i odvodnju Beli Manastir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15843910109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A. Stepinca 7, 31300 Beli Manastir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26,26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BEIĆ PRIJEVOZ, Obrt za cestovni prijevoz vl. KATICA PERIĆ-LUŠIĆ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87509474658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Ante Starčevića 26, 35210 Vrpolje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1.149,75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BEK-PROMET d.o.o. za trgovinu u stečaju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15704634798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Augusta Šenoe 14, 43000 Bjelovar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110,10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BENUSSI d.o.o. za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87971197112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Fažanska cesta 86, 52212 Fažana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2.645,25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BEUK MIRUŠKA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87788615872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Ignaca franciškovića 57, 43270 Veliki Grđevac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594,00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BIKIĆ, Obrt za prijevoz i poljoprivredu vl.ANTO BIKIĆ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74433142639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Kolodvorska 43, 31403 Široko Polje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35,26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BILEN PRIJEVOZ, PRIJEVOZNIČKO-TRGOVAČKI OBRT vl.ANA BILEN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97779853635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Antuna Mihanovića 18, 32271 Andrijaševci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24.604,83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BILIĆ - OBRT U POLJOPRIVREDI, VL. ZVONKO BILIĆ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85807620505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Zagrebačka  25, 31417 Piškorevci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121,68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BIOGAL d.o.o. za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37341468914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N.Š.Zrinskog 2f, 31220 Višnjevac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4.999,39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BIONATURA BIDON VODE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34227393978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Rakitnica 3,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486,25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BIRTIĆ FILIP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76057322557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Luke Klaića 63, 35210 Stari Perkovci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45,05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BIRTIĆ FINKA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14644467680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Luke Klaića 63, 35210 Stari Perkovci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47,38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BLANKA NOVA-OBRT ZA PRIJEVOZ I POLJOPRIVREDU </w:t>
            </w:r>
            <w:r w:rsidRPr="00B61E3D">
              <w:rPr>
                <w:sz w:val="22"/>
                <w:szCs w:val="22"/>
              </w:rPr>
              <w:lastRenderedPageBreak/>
              <w:t>vl.KATICA FOGADIĆ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46179057835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Josipa Jurja Strossmayera 19, </w:t>
            </w:r>
            <w:r w:rsidRPr="00B61E3D">
              <w:rPr>
                <w:sz w:val="22"/>
                <w:szCs w:val="22"/>
              </w:rPr>
              <w:lastRenderedPageBreak/>
              <w:t>31411 Trnava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1.802,36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BOLF d.o.o. za trgovinu, usluge i proizvodnju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95449332614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Rendićeva 3,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3.125,00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BOŠNJAKOVIĆ JANJA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30067208694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Sredanci 29, 35216 Sredanci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694,73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BOŽJAKOVINA, d.d. za proizvodnju i promet poljoprivrednim proizvodima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66671729980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Božjakovečka 6, 10370 Božjakovina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3.075,00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BUDISELIĆ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39056801293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Franje Gažija 20, 10340 Vrbovec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54.253,88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BURE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30311115193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Odranska 15, 23210 Biograd Na Moru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40,62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BUTERIN&amp;POSAVEC odvjetničko društvo,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88443826619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Draškovićeva 82,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8.359,37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CARGO AS, međunarodno otpremništvo,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23324195434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Bjelovarska 32, 10360 Sesvete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4.811,55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CENTAR ZA KOMBINIRANI TRANSPORT ZAGREB, d.d. za proizvodnju, prijevoz, otpremništvo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49800593791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Trg senjskih uskoka 7-8,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367.169,75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CEZAREJA d.o.o. za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44343542645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Kolodvorska 2, 32245 Nijemci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667.082,70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CHROMOS AGRO d.d. proizvodnja sredstava za zaštitu bilja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82790074844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Radnička cesta 173n,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440,70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COLONELLO trgovina na veliko i malo vl. VLADIMIR KRAJNOVIĆ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82296832702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Donjodravska obala 14, 31000 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1.384,00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COMP-ASTOR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Rakani bb, 79220 Novi Grad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38.002,67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CORNI jednostavno d.o.o. za proizvodnju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83128984419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Palešnik 146A, 43284 Palešnik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3.965,77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CORNMILL-TRADE Kft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Kepiro utca 9, </w:t>
            </w:r>
            <w:r w:rsidRPr="00B61E3D">
              <w:rPr>
                <w:sz w:val="22"/>
                <w:szCs w:val="22"/>
              </w:rPr>
              <w:lastRenderedPageBreak/>
              <w:t>1053, Budimpešta, Mađarska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1.864.071,03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COSMOSOL društvo za sanitarnu zaštitu, proizvodnju, promet i usluge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97908240621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Sv. L.B.Mandića 111g, 31000 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216.215,62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CROATIA osiguranje d.d.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26187994862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Vatroslava Jagića 33,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3.978,83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CROATIAKONTROLA VUKOVAR d.o.o. za kontrolu robe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91298369970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Dunavski prilaz 3, 32000 Vukovar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113.702,65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CRODUX PLIN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50388109754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Savska Opatovina 36,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7.441,60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ČIKO TRANSPORT d.o.o. za prijevoz, usluge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92832783840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Vranduk 125, 34000 Požega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611.902,37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ČOLAK, obrt za trgovinu i prijevoz vl. SNJEŽANA ČOLAK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27925733223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Vinkovačka ulica 43, 32271 Rokovci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54.845,28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649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ČVEK ŽELJKO - PG RASTINA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77278542733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Ante Starčevića 57, 31400 Kuševac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140.574,50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DA-DA TEHNIKA d.o.o. za proizvodnju, usluge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69339541244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Krapinska 19,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1.687,50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DANON d.o.o. za trgovinu na veliko i malo, uvoz i izvoz, zastupanje stranih tvrtki i turizam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08285160598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Ledinska 7, 10255 Donji Stupnik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3.732,62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DAS-TRANS d.o.o. za prijevoz i trgovinu u stečaju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10398113166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Novo Pračno 111, 44000 Sisak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14.832,52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130.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DAVEL d.o.o. za inženjering, montažu i održavanje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42356431391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Svilajska 30E, 31000 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14.100,00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132.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DENA-ŠPED COMPANY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Dositeja Obradovića 10, 22320 Inđija, Srbija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188.702,53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DIM-MES d.o.o. za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71968165400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Poljana br. 7, 22320 Drniš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1.508,57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134.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DIMNJAČAR NENADIĆ, Dimnjačarski obrt  vl. JOSIP NENADIĆ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83877824201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Vjekoslava Bacha 32,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2.500,00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135.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DIRECTUS d.o.o. za transport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35573612931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Josipa Bašića 67,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29.696,48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138.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DOBRANIĆ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96522057450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Rade Končara 71, 40315 Mursko Središće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33.373,30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DOM ZDRAVLJA NAŠICE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03460102126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Bana Jelačića 10, 31500 Našice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2.760,00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DORON, d.o.o. za unutarnju i vanjsku trgovinu, transport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22692239697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Kneza Trpimira 45, 34000 Požega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2.250,00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DRINKOMATIC d.o.o.B152 za trgovinu, usluge i ugostiteljstvo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76549264157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Juraši 34, 51216 Viškovo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1.460,00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DT LOGISTIKA, obrt za usluge i prijevoz  vl.DAVID ŠARIĆ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86623183139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Industrijska 30, 34000 Požega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46.437,50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DUDAŠ, obrt za prijevoz i trgovinu vl.ŽELJKO  DUDAŠ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03215263136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Zmajevac 24, 31400 Ivanovci Đakovački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332,13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ELEKTROMEHANIKA "BERGER" vl. ROBERT BERGER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39651558047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Štefa Kuzmića 13, 10373 Ivanja Reka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23.255,00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150.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ELEKTROSERVIS "ELMES" vl.JOSIP ŠUFLAJ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90335026098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Slavka Kolara 50, 43231 Ivanska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3.169,80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151.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ENZIM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58627407452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Franje Račkoga 12,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5.616,95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152.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EOS-Z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12837854839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Dežmanova 5,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1.615,89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154.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ERDEG PRIJEVOZ, prijevoznički obrt  vl.TOMISLAV ERDEG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26508194027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J.Kozarca 5, 31226 Dalj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17.485,52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EUROAGRAR opšta poljoprivredna zadruga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Ratkovac bb, 74214 Prnjavor, Bosna i Hercegovina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22.145,57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159.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EUROINSPEKT CROATIAKONTROLA d.o.o. za kontrolu robe i inženjering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50024748563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Karlovačka cesta 4L,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997.346,43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EUROKONTROLA d.o.o. za kontrolu kvalitete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99716972323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Vijenac Petrove Gore 21, 31000 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500,70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EUROLOGSYSTEM DOO BEOGRAD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ul. Nemanjina 40/II, 11000 Beograd, Srbija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94.788,88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158.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EURO-TIM d.o.o. za poljoprivredu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37607749313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Kujnik 61, 35250 Oriovac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481,27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F.M. SITO d.o.o. za proizvodnju, promet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78219275003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Studenačka 18,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22.460,54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FEMEX-AGRO KFT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Gabor Utca 4.I.5., 7600 Pecs, Mađarska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4.888,06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FERDINAND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96944529929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Stjepana Ladiše 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63,75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FIERO j.d.o.o.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52169805441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Štuk 1, 10251 Demerje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73,34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FILIP PROMET vl. ANTUN VAČIĆ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68096723257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Tiskalovci 40, 35252 Slobodnica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845,98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FINANCIJSKA AGENCIJA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85821130368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grada Vukovara 70,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174,29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FINVEST CORP d.d. za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40819225982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Ivana Gorana Kovačića 24, 51306 Čabar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336,00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170.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FIRASTONE d.o.o. za proizvodnju, trgovinu, usluge, </w:t>
            </w:r>
            <w:r w:rsidRPr="00B61E3D">
              <w:rPr>
                <w:sz w:val="22"/>
                <w:szCs w:val="22"/>
              </w:rPr>
              <w:lastRenderedPageBreak/>
              <w:t>uvoz-izvoz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27117122420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Donje Svetice 31,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568,75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171.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FIRMUS d.o.o. za proizvodnju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69528869680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Vladimira Nazora 74, 35250 Oriovac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21.230,13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172.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FLASH PROMET d.o.o. za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98107472745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Vrapčanska ulica 98,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105.108,81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173.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FORIVIA veterinarska ambulanta za male i velike životinje d.o.o. u stečaju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37885682288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Bartola Kašića 56, 31000 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1.915,69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176.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FORTIS FACTORING d.o.o. za faktoring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19787621150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Trg žrtava fašizma 3,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72.361,63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178.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FRANIĆ IVAN PRIJEVOZNIK, vl. Ivan Franić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70233622977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Voćarska 1, 34322 Završje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2.294,37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FUNARIĆ PAVO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53788136780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Stjepana Radića 7, 35210 Stari Perkovci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164,00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FURMAN jednostavno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22799398544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Lipovački put 53, 32000 Vukovar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2.337,50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G.T.B. (GUMENO TEHNIČKA BRTVILA), VL. IVICA ĆURIĆ 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33001753417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Veliko Korenovo 6, 43000 Veliko Korenovo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11.350,00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GALKO TRANS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52995732009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Sv. L. B. Mandića 189c, 31000 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28.731,79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GARDENOS d.o.o. za trgovinu, proizvodnju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92703985752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F. K. Frankopana 162, 31000 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11.047,50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GAŠPIĆ, obrt za prijevoz i usluge, vl. Sunčica Gašpić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92565630241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Draganići 22B, 47201 Draganić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90.448,72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GEBRUDER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74651430516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Kralja Tomislava 80, 31222 Bizovac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4.036,50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GEBRÜDER WEISS društvo s ograničenom odgovornšću za prijevoz i špediciju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05216322294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Jankomir 25,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19.492,77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GENERA d.d. za razvoj i proizvodnju farmaceutskih </w:t>
            </w:r>
            <w:r w:rsidRPr="00B61E3D">
              <w:rPr>
                <w:sz w:val="22"/>
                <w:szCs w:val="22"/>
              </w:rPr>
              <w:lastRenderedPageBreak/>
              <w:t>proizvoda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25555531112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Svetonedeljska cesta 2, 10436 </w:t>
            </w:r>
            <w:r w:rsidRPr="00B61E3D">
              <w:rPr>
                <w:sz w:val="22"/>
                <w:szCs w:val="22"/>
              </w:rPr>
              <w:lastRenderedPageBreak/>
              <w:t>Kalinovica - Rakov Potok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404.544,89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GENERAL GRAINS Ltd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Via Motta 18, 6830 Chiasso, Švicarska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6.413,24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GENERAL GRAINS Ltd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Clifton, bristol BS8 4EJ, Velika Britanija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58.190,07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GLAZIR d.o.o. za proizvodnju i preradu voća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58767554828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Posavska ulica 59, 10370 Oborovo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3.936,73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GOJA d.o.o. za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42545387830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Osječka 112, 33000 Virovitica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39.252,00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GOLIĆ TRADE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Romanovci 17, 78400 Gradiška, Bosna i Hercegovina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1.100,14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GRAD ČAZMA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81963437417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Trg Čazmanskog Kaptola 13, 43240 Čazma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21.876,31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GRAD SLAVONSKI BROD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58007872049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Vukovarska 1,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3.384,87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GRAD ZAGREB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61817894937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Trg Stjepana Radića 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9.938,94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PROTIV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200.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GRADSKO STAMBENO KOMUNALNO GOSPODARSTVO d.o.o. za usluge, građevinarstvo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03744272526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Savska cesta 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867,45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201.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GRAFIČAR - d.d. za proizvodnju ambalaže, grafičkih proizvoda i rehabilitaciju invalida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78723936298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Frankopanska 89, 42230 Ludbreg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1.935.177,73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202.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GRAFIČAR TVORNICA VREĆA I TISKARNICA - </w:t>
            </w:r>
            <w:r w:rsidRPr="00B61E3D">
              <w:rPr>
                <w:sz w:val="22"/>
                <w:szCs w:val="22"/>
              </w:rPr>
              <w:lastRenderedPageBreak/>
              <w:t>proizvodnja papirnih vreća i tiskarska djelatnost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46342488505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Borovljani 8G, 48000 Borovljani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4.086.687,82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203.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GRANAGLIA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13941739322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J.J.Strossmayera 213, 31000 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317.279,33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205.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GRGANJA NIKOLA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97308845467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Laminac 179, 43246 Laminac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294,45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206.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GRGIĆ - PROMET, vl. Darko Grgić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42997032031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Kolodvorska 17, 33520 Medinci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35.894,15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207.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GRIFON d.o.o. za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99002235670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Josipa Jurja Štrosmajera 44,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24.280,82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209.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03365973101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Tuškanac 14,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4.372,82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GUMIIMPEX - GUMI RECIKLAŽA I PROIZVODNJA d.d.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82298562620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Pavleka Miškine 64c, 42000 Varaždin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1.736,69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HEP-Operator distribucijskog sustava d.o.o. za distribuciju i opskrbu električne energije (4 obveze: Zagreb, Sl. Brod, Osijek i Križ) 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46830600751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grada Vukovara 37,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966,48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HITTNER d.o.o. za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59308102082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Pakračka ulica 10, 43000 Bjelovar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11.212,50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HP - Hrvatska pošta d.d.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87311810356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Jurišićeva 13,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5.192,66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HRVATSKA GOSPODARSKA KOMORA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85167032587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Rooseveltov trg 2,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6.000,00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HRVATSKA IZVJEŠTAJNA </w:t>
            </w:r>
            <w:r w:rsidRPr="00B61E3D">
              <w:rPr>
                <w:sz w:val="22"/>
                <w:szCs w:val="22"/>
              </w:rPr>
              <w:lastRenderedPageBreak/>
              <w:t>NOVINSKA AGENCIJA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41387373932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Marulićev trg 16, </w:t>
            </w:r>
            <w:r w:rsidRPr="00B61E3D">
              <w:rPr>
                <w:sz w:val="22"/>
                <w:szCs w:val="22"/>
              </w:rPr>
              <w:lastRenderedPageBreak/>
              <w:t>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937,50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HRVATSKA OSIGURAVAJUĆA KUĆA - d.d. za osiguranje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00432869176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Capraška ulica 6,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744.196,68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220.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HRVATSKA POLJOPRIVREDNA AGENCIJA, ustanova za poslove u poljoprivredi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48006835970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Poljana Križevačka 185, 48260 Križevci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343,81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221.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HRVATSKA RADIOTELEVIZIJA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68419124305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Prisavlje 3,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9.834,91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HRVATSKE VODE, pravna osoba za upravljanje vodama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28921383001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Grada Vukovara 220,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16.574,10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223.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HRVATSKI ZAVOD ZA JAVNO ZDRAVSTVO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75297532041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Rockefellerova 7,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651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HRVATSKI ZAVOD ZA ZAPOŠLJAVANJE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91547293790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Radnička cesta 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5.066,70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224.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HŽ CARGO d.o.o. za prijevoz tereta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08720210702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Heinzelova 51,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28.891,10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227.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IKR AGRAR KFT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IKR Park,hrsz.: 890, 2943 Babolna, Mađarska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2.616.639,00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228.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ILIĆ MARKO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75627882027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Josipa Bašića 24,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936,63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INSPECTO d.o.o. za kontrolu kakvoće robe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52975458232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Električne centrale 1, 31400 Đakovo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INTEGRACIJE T i M d.o.o. za telekomunikacije i informatiku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67927660704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Mali dol 1, 10430 Molvice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247,50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INTERKOP OBRT ZA PRIJEVOZ, GRAĐEVINARSTVO I TRGOVINU, VL. LUKA MARIĆ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46062082529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Štefanovec 41A,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4.059,40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INTERVIT TURISTIČKA AGENCIJA d.o.o. za usluge prijevoza, trgovinu i turističke djelatnosti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41841098186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Svetog križa 107, 33000 Milanovac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216.034,21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INŽENJERING GRADNJA d.o.o. za inženjering, nadzor, projektiranje i konzalting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15718789803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Dr. Mile Budaka 1,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12.225,00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ISLAMSKA ZAJEDNICA U HRVATSKOJ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40237828734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Tomašićeva 12,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19.200,00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ISTA Mielke GmbH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Langerberg 25, 21077 Hamburg, Njemačka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19.838,18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415.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ISTARSKA KREDITNA BANKA UMAG  d.d.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65723536010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Ernesta Miloša 1, 52470 Umag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300.000,00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ITALPACK Srl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Via Andrea Costa 106, 47822 Santarcangelo di Romagna RN, Italija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17.069,41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IVO TUKERIĆ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81876715139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Dapčevački Brđani 19, 43290 Dapčevački Brđani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337,51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JAKOPEC IVAN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69615589713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Velika Maslenjača 7, 43508 Maslenjača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1.527,87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240.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JAKOVIĆ - PROMET OBRT ZA TRGOVINU, PRIJEVOZ I USLUGE VL. GEGA JAKOVIĆ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00646262693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Veliki Bastaji 46, 43500 Veliki Bastaji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68.173,15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241.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JALE-OBRT ZA TRGOVINU I ELEKTROINSTALACIJSKE RADOVE vl. JAKIŠA ĆURIĆ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43804460662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A.Starčevića 28, 31400 Đakovo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1.669,11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243.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JAŠKAPACK d.o.o. tvornica valovitog kartona i ambalaže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53994275676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Savska cesta 1, 10360 Sesvete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23.673,54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360.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JATA EMONA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Agrokombinatska </w:t>
            </w:r>
            <w:r w:rsidRPr="00B61E3D">
              <w:rPr>
                <w:sz w:val="22"/>
                <w:szCs w:val="22"/>
              </w:rPr>
              <w:lastRenderedPageBreak/>
              <w:t>cesta 84, 1000 Ljubljana, Slovenija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188,04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244.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JAVNA VATROGASNA POSTROJBA GRADA ČAZME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38718996735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A. Vulinca 1, 43240 Čazma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3.266,76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245.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JAVNI BILJEŽNIK BRANKO JAKIĆ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08564858401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Zelinska 3,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8.595,00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247.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JAVNI BILJEŽNIK DAVID MILAS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11817077974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Kralja Tomislava 39, 33300 Beli Manastir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1.556,25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251.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JILK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54371285729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Velike Sredice 133, 43000 Bjelovar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5.226,43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361.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KLAS PROMET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Gornji Teslić bb, 74270 Teslić, Bosna i Hercegovina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1.280,29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362.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KLASIJE, poljoprivredni obrt, vl. Želimir Bogdanović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69783855660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Nikole Tesle 2, 31204 Bijelo Brdo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4.090,08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255.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KLASJE CELJE d.d.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Reseljeva ulica 18, 3000 Celje, Slovenija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593,58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256.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KLEMEN TRANSPORT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Gorenjska cesta 9, 1234 Mengeš, Slovenija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21.579,66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257.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KLIS d.o.o. za trgovinu, usluge i građevinarstvo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57938030700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Planinska 7,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5.080,00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KOLARIĆ, obrt za poljoprivrednu proizvodnju i usluge, vl. Zdravko Kolarić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64335809180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Škrinjari 100, 48214 Škrinjari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1.562,50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KOLOMEJEC d.o.o. za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28943450851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D. Kalea 7,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43.932,50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KOMUNALIJE d.o.o. za komunalno gospodarstvo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88859295468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Svetog Andrije 14, 43240 Čazma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2.943,16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KONZUM trgovina na veliko i malo d.d.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29955634590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Marijana Čavića 1a,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1.402.594,25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KOS TRANSPORTI d.o.o. za prijevoz robe, špediciju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99654943646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Cehovska 13, 42000 Varaždin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97.937,56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KOZOLIĆ AMALIJA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96259014793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Poljani 94, 43290 Poljani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315,65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271.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KUCELJ-DS PRIJEVOZ d.o.o. za usluge prijevoza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82807515316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Milke Trnine 17, 10314 Križ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214,03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272.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KUPINA M.D. OBRT ZA POLJOPRIVREDNU PROIZVODNJU PRIJEVOZ I USLUGE vl.Marijo Kupina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71300279993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Toplice 43, 10453 Toplice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8.875,00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274.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KWS Sjeme d.o.o. za proizvodnju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69709303740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Petrovaradinska 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4.068,00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276.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L.ecotech d.o.o. za proizvodnju strojeva i opreme za ekologiju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96687408864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Gospodarska zona Laminska, 43246 Štefanje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1.705,00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277.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LABENA d.o.o. za savjetovanje i trgovinu laboratorijske i procesne opreme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09146496654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Bencekovićeva 33a,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196.203,00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278.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LANDWIRTSCHAFTSVERLAG GmbH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Hülsebrockstzr. 2-8, 48165 Münster, Njemačka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1.164,86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279.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LEŽAJ TRADE d.o.o. za promet robom na veliko i malo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64008199572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Zagrebačka 26, 10291 Prigorje Brdovečko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6.023,58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284.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LUKETIĆ MATO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12120513647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Oprisavci 333, 35213 Oprisavci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4.883,36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286.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LUKOIL Croatia d.o.o. za trgovinu naftom i naftnim derivatima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84740716328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Capraška ulica 6,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1.065.919,55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289.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M.F. GREDELJ d.o.o. za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96067500359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Andrije Hebranga 16, 44320 Kutina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2.835,10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MADISON CONSULTING </w:t>
            </w:r>
            <w:r w:rsidRPr="00B61E3D">
              <w:rPr>
                <w:sz w:val="22"/>
                <w:szCs w:val="22"/>
              </w:rPr>
              <w:lastRenderedPageBreak/>
              <w:t>d.o.o. za usluge, trgovinu i marketing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63177831187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Mrežnička 2, </w:t>
            </w:r>
            <w:r w:rsidRPr="00B61E3D">
              <w:rPr>
                <w:sz w:val="22"/>
                <w:szCs w:val="22"/>
              </w:rPr>
              <w:lastRenderedPageBreak/>
              <w:t>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32.500,00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MAJER d.o.o. za poljoprivredu i usluge u poljoprivredi, prijevoz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60063099233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Pavlovci 56, 34322 Pavlovci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16.930,00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MAKO-TRANS d.o.o. za trgovinu na veliko i malo i prijevoz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05024820385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Stjepana Radića 92, 42205 Vidovec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6.915,93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MANŠPED d.o.o. za međunarodni prijevoz i pretovar robe, trgovinu, turizam, putnička agencija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76154765407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Kukuljanovo 387, 51227 Kukuljanovo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263.390,18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MARANI S.r.l.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Localita Casalfoschino 16, 43018 SissaTrescali PR, Italija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15.939,49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MARČETIĆ PROMET d.o.o. za prijevoz,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75591409328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Svete obitelji 6,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13.598,04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MARIN OBRT ZA GRAĐEVINU, PRIJEVOZ I TRGOVINU,  VL. MARIN DRENIĆ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48519477019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Bana Josipa Jelačića 24, 31540 Donji Miholjac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2.974,23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MARKOVIĆ-TRANSPORT, vl. DALIBOR MARKOVIĆ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54366529265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Prvča 98/A, 35400 Prvča, Nova Gradiška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193.961,33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MARTIN BRAUN BACKMITTEL UND ESSENZEN KG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Tillystraße 17, 30459 Hannover, Njemačka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115.222,19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MATIĆ COMERCCE II, trgovina, cestovni prijevoz,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77344962756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Petra Zoranića 7, 20350 Metković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29.312,50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MATINA ADELA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60857306317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Brestovac 214, 43505 Daruvarski </w:t>
            </w:r>
            <w:r w:rsidRPr="00B61E3D">
              <w:rPr>
                <w:sz w:val="22"/>
                <w:szCs w:val="22"/>
              </w:rPr>
              <w:lastRenderedPageBreak/>
              <w:t>Brestovac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80,21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MATKOVIĆ d. o. o. za trgovinu na veliko i malo, uvoz-izvoz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57718247406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Dr. Mile Budaka 1,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MATOŠIĆ IVICA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64617022412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Ive Lole Ribara 141, 35214 Staro Polje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150,70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METROALFA d.o.o. za tehničko ispitivanje i analizu, kontrolu i druge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53900897411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Karlovačka cesta 4 L,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8.500,00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MG PRODUKT Kft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Anna u. 8, 7400 Kaposvar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1.818.902,32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MIKOLČEVIĆ DARKO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01289736659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Kardinala Alojzija Stepinca 57, 35000 Ruščica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62,37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310.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MIKOM d.o.o. za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23959017603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Stjepana Radića 1A, 49247 Zlatar-Bistrica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30.455,73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311.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MILČIĆ d.o.o. za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18782459926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Milaševac 93, 43240 Milaševac - Čazma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40.777,02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312.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MILŠPED d.o.o. za prijevoz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76218839804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Gospodarska 2 C, 10431 Sveta Nedelja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103.700,14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313.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MIMI-PLAST Proizvodnja proizvoda od plastike,  vl. Ivan Krmpotić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76417079948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Munjarska 2, 33514 Čačinci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63.513,61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652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MINISTARSTVO POLJOPRIVREDE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76767369197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grada Vukovara 78,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6.297,66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659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MINISTARSTVO POLJOPRIVREDE -  Šume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PP 900,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158.479,94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315.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MLIN SERVIS obrt za popravak i održavanje mlinskih postrojenja, </w:t>
            </w:r>
            <w:r w:rsidRPr="00B61E3D">
              <w:rPr>
                <w:sz w:val="22"/>
                <w:szCs w:val="22"/>
              </w:rPr>
              <w:lastRenderedPageBreak/>
              <w:t>Štrucelj-Pavlić Zlatko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16330323553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Podbrežje 109, 47280 Podbrežje - </w:t>
            </w:r>
            <w:r w:rsidRPr="00B61E3D">
              <w:rPr>
                <w:sz w:val="22"/>
                <w:szCs w:val="22"/>
              </w:rPr>
              <w:lastRenderedPageBreak/>
              <w:t>Ozalj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20.289,31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318.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MOTORNA TEHNIKA d.o.o. za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68384336212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Dravska 29a,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98.063,71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364.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MOULIN MECKERT DIEMER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101. Rue de Wingersheim, 67170 Krautwiller, Francuska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12.532,20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319.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MURK ANICA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40566403444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Kralja Zvonimira 60, 31325 Novi Čeminac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653,30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653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NAPREDAK Poljoprivredna zadruga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08175094361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Naselje šećerane 59, 32270 Županja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50.531,93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320.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NARODNI TRGOVAČKI LANAC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78344221376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Soblinec, Soblinečka 55, 10360 Sesvete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814,76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323.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NAVIGATOR BILJNE ISHRANE d.o.o. za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13974486653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II južna obala 9,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681,15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324.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NEMET - TRANS, vl. Mato Nemet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01335795222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Noskovačka Dubrava 72, 33523 Čađavica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193.288,05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325.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NEVA KERUM d.o.o. za ugostiteljstvo i turizam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64309962487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Zrinjsko-Frankopanska 68, 21000 Split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14.173,50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327.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NITROGENMUVEK ZRT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Hosok tere 14, 8105 Petfurdo, Mađarska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4.937,23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NORŠIĆ - Ž, PROIZVODNI, USLUŽNI I TRGOVAČKI OBRT, ŽELJKO NORŠIĆ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77299243657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Sela 206, 44000 Sela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4.660,57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NOVO-SYSTEMS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97213196638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Josipa Lončara bb,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7.741,25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NOVOTISAK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36826573341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Borongajska cesta 90,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1.929,96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OBOKOV, d.o.o. za projektiranje, </w:t>
            </w:r>
            <w:r w:rsidRPr="00B61E3D">
              <w:rPr>
                <w:sz w:val="22"/>
                <w:szCs w:val="22"/>
              </w:rPr>
              <w:lastRenderedPageBreak/>
              <w:t>trgovinu, graditeljstvo, uvoz-izvoz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61636903718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Murati 15, 10000 </w:t>
            </w:r>
            <w:r w:rsidRPr="00B61E3D">
              <w:rPr>
                <w:sz w:val="22"/>
                <w:szCs w:val="22"/>
              </w:rPr>
              <w:lastRenderedPageBreak/>
              <w:t>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1.176,25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OBRT ZA POSLOVNE USLUGE "IL" IGOR LIŠČIĆ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41504419651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Našička ulica 18,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5.460,00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OBRT ZA PROIZVODNJU OPRUGA "SIGMA", VL. SLOBODAN TOMAŠ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52097435670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Daruvarska 66, 43000 Bjelovar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2.387,50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OBRTNIČKA TOKARSKA RADNJA, vlasnik NIKOLA JOZIĆ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97597481332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Krivača I 13,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2.250,00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363.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OBVEZA PO PREDUJMOVIMA  - MIVA - IVAN MIKLENIĆ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37528624825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Zagrebačka ulica 156, 44320 Kutina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131,37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OBVEZA PO PREDUJMOVIMA TRGOVINA-TRANSPORT-UGOSTITELJSTVO "MIŠAK", Darko Mišak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60174250076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M. J. Zagorke 9, 49223 Sveti Križ Začretje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2.688,00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417.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ODVJETNIČKO DRUŠTVO GRAHOVAC, HORVAT, ŽAPER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61520657790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Hebrangova 9,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38.204,68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416.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ODVJETNIČKO DRUŠTVO MACAN I MRAČIĆ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04421670524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Trg kralja Tomislava 41, 10410 Velika Gorica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8.654,81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418.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ONIKS proizvodnja, trgovina i usluge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10381326806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Gornji Draganec 143a, 43245 Gornji Draganec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8.606,25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 JURAJ MIHAJLOVIĆ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00311215319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Žrtava domovinskog rata 15A, 32000 Bogdanovci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2.562,21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 MARIJAN KUZMAN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19600859500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Vladimira Nazora 30, 31326 Darda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1.256,15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 MIROSLAV KOKIĆ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70891875872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Matije Gupca 55, 31227 Marjančaci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31,87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 ZDENKA BIS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72684774820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Branimirova 6A, 43541 Sirač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79,13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 ZDRAVKO JURIĆ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94300852926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J. J. Strossmayera 14, 35000 Gornja Vrba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192,62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367.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BRANISLAV ŠORMAZ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76778476454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Đure Jakšića 16, 31207 Klisa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712,03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368.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BRANKO JANKOVIĆ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99291994630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Save Kovačevića 23, 31323 Bolman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0,48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BRANKO ZORIĆ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83867847488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Franje Račkog 134, 31400 Đakovo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38,01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369.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DALIBOR ŠMIT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14711201927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ZNG-E 2, 34550 Pakrac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32.842,49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DALIBORKA VAKANJAC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67215292993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Vladana Desnice 22, 31300 Beli Manastir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859,53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DANIJEL KADIĆ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62288654081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Matije Gupca 124, 35222 Gundinci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734,43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DEJAN PETROVIĆ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08283069282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Trg palih boraca 7, 32227 Borovo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239,24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DENEŠ KELEMEN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63608428426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Šandora Petefija 84, 31328 Lug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1.331,47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DOMAGOJ DROPULIĆ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84947615145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Mihajla Klajna 14, 31309 Kneževi vinogradi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GORAN MAROŠIČEVIĆ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61291466897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Vladimira Nazora 25, 31431 Čepinski Martinci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458,12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431.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IVAN ĐANČEVIĆ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54060934610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Stjepana Radića 39, 35222 Gundinci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350,90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433.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IVAN VESINGER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31651546052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Đakovačka 5, 35222 Gundinci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52,72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434.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IVICA UŽAREVIĆ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65651441304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Zagrebačka 244, 35222 Gundinci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32,44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435.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JELICA GAJČEVIĆ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25706874908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Ante Starčevića 48, 31432 Budimci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102,11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436.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JOSIP BAJT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91609192656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Franje Kuhača 15, 33520 Slatina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1.593,51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437.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JOSIP ŠPOLJARIĆ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24630257282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Ribarska 35, 31550 Nard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27,84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438.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LJUBICA GOJAK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63494690501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Kajgana 24, 43280 Kajgana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125,67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439.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MANDA GRIGIĆ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76181340303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Svilaj 19, 35215 Svilaj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48,56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440.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MARIJANA MEDVED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49207092833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Savska 176A, 10311 Posavski Bregi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631,00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MARKO GOSTOVIĆ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39861776469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Josipa Glibušića 22, 31226 Dalj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265,48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441.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MATO KAKAŠ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53770918171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Zrinska 142, 43270 Zrinska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1.605,39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443.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MILORAD SOČIVICA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72753646593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Branka Radičevića 56, 31207 Tenja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33,76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444.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PAVO DEGMEČIĆ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01931865597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Bana Jelačića 224, 35210 Vrpolje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72,50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445.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RADE TRBIĆ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80087357069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Save Šumanovića 20, 31204 Bijelo Brdo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1.912,00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447.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RAŠO BOJANIĆ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74000180432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Nikole Tesle  74, 31204 Bijelo Brdo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372,24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ROBERT BELI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53771075302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Vladimira Nazora 28, 32241 Stari Jankovci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19.064,80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SINIŠA POPOVIĆ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40939244109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Nikole Tesle 87, 31204 Bijelo Brdo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527,29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451.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SNEŽANA NEŠKOVIĆ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77501288347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Vladimira Nazora 26, 31204 Bijelo Brdo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568,59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STEVO ODOBAŠIĆ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95014642056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Novo Topolje 78, 35214 Novo Topolje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723,72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453.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TOMISLAV ČULINA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49776890854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Zagorska 77, 31309 Grabovac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4.795,76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TOMO ŠIRANOVIĆ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69565654716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Ilovski Klokočevac 137, 43284 Ilovski Klokočevac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960,00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VOJISLAV KNEŽEVIĆ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58439455216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Matije Vlačića 64, 31207 Tenja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832,04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OPG ZORKA ČERKEZ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82596720913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Kolodvorska 142, 31315 Karanac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212.617,50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457.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ORCHEM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57117622812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Stenjevečka 38,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2.745.951,82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458.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OSTOJČIĆ FRANJO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71542081609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Prnjavor 4, 35216 Prnjavor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2.835,15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459.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OTIS DIZALA, d.o.o. za proizvodnju, montažu, remont i održavanje dizala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76080865307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Prilaz Vladislava Brajkovića 15,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1.510,32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461.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OZALJ-PROMET, d.o.o. za unutarnju i vanjsku trgovinu i usluge u stečaju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60132643696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Gjure Eisenhutha 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463,60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462.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P. T. G., obrt za proizvodnju, trgovinu i građevinarstvo, vl. Vlatko Čunko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12586808619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Banija 20, 47000 Karlovac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887,50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464.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PALACE d.o.o. za trgovinu i građevinarstvo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71999757503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Planinska 13 A,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36.651,72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465.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PANALPINA CROATIA d.o.o. za prijevoz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74672050884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Korzo 11, 51000 Rijeka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450.724,90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466.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PANDURIĆ IVAN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87758878771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Svete Ružarije 44, </w:t>
            </w:r>
            <w:r w:rsidRPr="00B61E3D">
              <w:rPr>
                <w:sz w:val="22"/>
                <w:szCs w:val="22"/>
              </w:rPr>
              <w:lastRenderedPageBreak/>
              <w:t>35107 Tomica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701,26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468.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PANON-DRVO d.o.o. za preradu i trgovinu drvetom u stečaju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00563657422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Ivana Gorana Kovačića 49, 31551 Belišće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4.680,04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469.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PAULIĆ TRANSPORT d.o.o. za promet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63606256485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Vinogradska 16, 10312 Kloštar Ivanić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84.020,43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380.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PAVLE IŽAK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01891697736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Petefi Šandora 9, 31322 Novi Bezdan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993,40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381.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PEKARA DUJAM MIJO DUJAM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29759906563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Straža 8, 47250 Straža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14,63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470.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PERT d.o.o. za promet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42255248046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Hercegovačkih Brigada 27, 32236 Ilok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136,94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472.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PG IVICA ŠPELIĆ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62041149922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Novi Majur 15, 34550 Novi Majur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4.764,37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476.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PINTAR LJILJANA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44632835760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Školska 15b, 31300 Beli Manastir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30,92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475.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PINJO EMIL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09531787423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Matije Gupca 18, 35252 Sibinj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436,46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477.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PIONEER - SJEME d.o.o. za proizvodnju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24384351607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Florijana Andrašeca 18 A,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2.414.537,24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478.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PIRAMIDA, UGOSTITELJSTVO, PRIJEVOZ I USLUGE,vlasnik Josip Kitanović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15467174160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Šamačka 89, 35221 Velika Kopanica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2.414,09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382.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PIRO-PROMET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Džemilić Planje bb, 74260 Tešanj, Bosna i Hercegovina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700,70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479.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PJACA ROSA d.o.o. za </w:t>
            </w:r>
            <w:r w:rsidRPr="00B61E3D">
              <w:rPr>
                <w:sz w:val="22"/>
                <w:szCs w:val="22"/>
              </w:rPr>
              <w:lastRenderedPageBreak/>
              <w:t>ugostiteljstvo i turizam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35737638587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Narodni trg 1, </w:t>
            </w:r>
            <w:r w:rsidRPr="00B61E3D">
              <w:rPr>
                <w:sz w:val="22"/>
                <w:szCs w:val="22"/>
              </w:rPr>
              <w:lastRenderedPageBreak/>
              <w:t>21000 Split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4.543,00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PLAMECO d.o.o. za usluge,trgovinu i proizvodnju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30851851602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NIkole Tesle 111, 31400 Đakovo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10.541,60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PLIVELIĆ DARIO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11151517134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Braće Radića 2, 32283 Novi Mikanovci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14.136,73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PLODINE d.d.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92510683607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Ružićeva 29, 51000 Rijeka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37.529,00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POGONSKA TEHNIKA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26185245141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Horvatovac 94,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13.000,00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POLIKLINIKA za radiologiju, opću kirurgiju, urologiju, internu medicinu, ginekologiju i porodništvo, neurologiju, fizikalnu medicinu i rehabilitaciju sa fizikalnom terapijom,dermatologiju i venerologiju, ortopediju, citologiju, otorinolaringologiju, oftalmologiju sa medicinsko-biokemijskim laboratorijem SVETI ROK M.D.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28842147765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grada Vukovara 284,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290.745,00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POLJODAR d.o.o. proizvodnja, trgovina poljoprivrednim proizvodima i poljoprivredne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02761952511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Solara 17, 31402 Kešinci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4.593,83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POLJOPRIVREDNA ZADRUGA Agro Beravci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74714265294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Beravci 79, 35221 Beravci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1.917,27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POLJOPRIVREDNA ZADRUGA JANKOVCI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68354816419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Vinkovačka 15, 32241 Stari Jankovci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1.833,29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383.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POLJOPRIVREDNA ZADRUGA TRNOVITICA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30614582766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Velika Trnovitica 223, 43285 Velika Trnovitica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312,00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497.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POLJOPRIVREDNI INSTITUT OSIJEK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03665720049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Južno Predgrađe 17, 31000 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182.561,64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498.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POLJOPRIVREDNI OBRT "PAZDRIJAN", VL. SINIŠA PAZDRIJAN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90967336336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Prnjarovac 112, 43240 Prnjarovac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1.533,89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499.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POLJOPRIVREDNI OBRT FANJAK, Kristijan Fanjak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98272209701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Zadobarje48, 47000 Zadobarje - Karlovac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23.311,53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384.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POLJOPRIVREDNIK DOMINIK NEMET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39647994274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J.J.Strossmayera 115, 31530 Moslavina Podravska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33,38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503.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POLJOPRIVREDNO PREHRAMBENI KOMPLEKS d. o. o. za poljoprivrednu proizvodnju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48502552270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Kralja Petra Svačića 17, 35400 Nova Gradiška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8.361,90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POLJOPRIVREDNO-TRGOVAČKI OBRT "PLODOVI SUNCA", vl.Ivan Cugovčan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82646049350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Poljani 12C, 43290 Poljani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341,54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508.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PRIJEVOZ MARIĆ d.o.o. za prijevoz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65070356489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Janiševac III 17,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9.047,43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509.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PRIJEVOZ ŽIGER, Dejan Žiger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70836597063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Karla Hauslera 11, 48260 Križevci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26.125,00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510.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PRIJEVOZNIK DAMIR KLOBUČAR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67644552284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Trg Đure Szabe 4, 44330 Novska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23.727,61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512.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PRIMARK, d.o.o. za označivanje proizvoda i ambalaže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75653529088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Novačka cesta 10A, 10437 Rakitje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17.704,48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514.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PROJECTUS GRUPA d.o.o. za izobrazbu, prevodilaštvo, poslovno upravljanje i </w:t>
            </w:r>
            <w:r w:rsidRPr="00B61E3D">
              <w:rPr>
                <w:sz w:val="22"/>
                <w:szCs w:val="22"/>
              </w:rPr>
              <w:lastRenderedPageBreak/>
              <w:t>savjetovanje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81273950425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Srebrnjak 131A,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2.437,50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385.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PROTECT PHARMA d.o.o. za proizvodnju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34165642573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Venoseva 1 C, 31540 Rakitovica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880,00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515.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PROTEKO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44459323154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Franje Puškarića 18,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5.500,00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516.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PRVO PLINARSKO DRUŠTVO d.o.o. za distribuciju plina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58292277611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A.Stepinca 27, 32000 Vukovar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13.108.912,35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517.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PSC DALMACIJA d.o.o. za  trgovinu, popravak i održavanje motornih vozila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54069837861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Put Mostina 12A, 21000 Split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9.692,25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519.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RAJIČ- OBRT ZA PRIJEVOZ I UGOSTITELJSTVO, vl. MILICA RAJIČ, TEODOROVAC, T. PEJAČEVIĆ 65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90331984773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Teodora Pejačevića 65, 31511 Teodorovac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642,48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518.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Ravago Chemicals Croatia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24817866943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Kreše Golika 5,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268.738,39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521.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REMONT-METALI , STROJOBRAVARSKI OBRT, VL. MARKO ČURIĆ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80501734604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Đure Basaričeka 5, 31400 Đakovo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18.252,88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522.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REPROMATERIJAL d. o. o. za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40106351985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Antuna Kanižlića 42,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21.396,51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527.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RU - VE d.o.o. za trgovinu i poslovne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88470929840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Brezje, Ul. Vladimira Nazora 10, 10431 Sveta Nedelja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9.042,86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529.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RUNOLIST d. o. o. za promet, komunalno gospodarstvo i pogrebne poslove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89249510637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J. J. Štrosmajera 34, 35210 Vrpolje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541.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 i S - BETON dijamantno bušenje i rezanje, vl. STIPICA MATIĆ i STANISLAV ŠPRAJC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17005976470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Posedarska 40,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530.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SA BIŠĆAN d.o.o. za građevinarstvo, trgovinu i poslovanje nekretninama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14814013239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Podvožić 16, 47250 Duga Resa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33.410,29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531.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SAMPLE CONTROL d.o.o. za usluge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95434893522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Franje Puškarića 18, 10250 Lučko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3.225,00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387.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SAVIĆ COMPANY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Komitska bb, 76300 Bijeljina, Bosna i Hercegovina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376.091,75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533.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SEPARATUS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74999792664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Ivana Zovka 22,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48.750,00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534.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SERVIS ZA PLINSKA TROŠILA vodoinstalaterski i plinoinstalaterski obrt, vlasnik Antun Sedlo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16388636607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Josipa Pleše 17,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2.250,00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535.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SET proizvodnja, trgovina i usluge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35140755222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Pakračka ulica 3, 43000 Bjelovar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27.961,49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538.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SIMTRO ENERGIJA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Žitence 49, 2233 Sv. Ana v Slov. Goricah, Slovenija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8.745,20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539.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SIRIUS d.o.o. za posredovanje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32829784843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Gospodarska zona 2, 31551 Belišće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58.209,61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540.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SITHONIIS d.o.o. za poslovne usluge, trgovinu i proizvodnju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02791388741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Vladimira Nazora 17, 31300 Beli Manastir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542.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SJEMESERVIS AGRO d.o.o. za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81763246191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Bedema ljubavi 33, 10360 Sesvete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52.121,25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544.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SLATINATRANS d.o.o. za trgovinu, promet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92225177459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Kolodvorska 16, 33520 Slatina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20.249,38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545.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SLAVONIJA ŽUPANJA d.d. za preradu i promet žitarica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62010045532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J.J.Strossmayera 65, 32270 Županja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6.291,44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546.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SMS FIKSNO d.o.o. za trgovinu i poslovanje nekretninama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14935572149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Budmanijeva 3,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480,75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547.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SOKAČ-PRIJEVOZ jednostavno </w:t>
            </w:r>
            <w:r w:rsidRPr="00B61E3D">
              <w:rPr>
                <w:sz w:val="22"/>
                <w:szCs w:val="22"/>
              </w:rPr>
              <w:lastRenderedPageBreak/>
              <w:t>d.o.o. za prijevoz,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32109923923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Zagorska ulica </w:t>
            </w:r>
            <w:r w:rsidRPr="00B61E3D">
              <w:rPr>
                <w:sz w:val="22"/>
                <w:szCs w:val="22"/>
              </w:rPr>
              <w:lastRenderedPageBreak/>
              <w:t>156, 48260 Križevci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5.054,47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548.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SOLDAN PRIJEVOZ AUTOPRIJEVOZNIČKI OBRT,  VL. MARIO SOLDAN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18861633412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DAVORINA BAZJANCA 15,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116.478,93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549.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SONUS d. o. o. za transport, trgovinu, proizvodnju i usluge u stečaju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83548257318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Dr. Mile Budaka bb,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1.795,28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551.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SPEC. ORDINACIJA MEDICINE RADA dr.MIRA PLESKALT-BARTONJ, dr. Z. SAJČIĆ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84669821602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Andrije Kačića Miošića 30, 43000 Bjelovar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6.250,00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552.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SPEC. ORDINACIJA MEDICINE RADA mr. sc. MIRKO PETROŠEVIĆ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70993058900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Ul. Petra Preradovića 2, 31400 Đakovo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3.970,60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553.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SREDIŠNJE KLIRINŠKO DEPOZITARNO DRUŠTVO, d.d.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64406809162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Heinzelova 62a,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2.475,80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555.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STOCKTON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75909541475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Savska 108, 10310 Ivanić-Grad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980,74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556.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STRIKO d.o.o.,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39299013688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Šustići 112 A, 21201 Primorski Dolac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3.507,05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557.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STROJREM d.o.o. za proizvodnju i trgovinu industrijske opreme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62679261642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Gundulićeva 118, 48260 Križevci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11.850,00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559.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SUPER BRAVA BRAVARSKI SERVIS VL. MILJENKO BOGADI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73952152805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Pakoštanska 5,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335,50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561.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SUZIĆ LJUBO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72371386285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Borisa Kidriča 105, 31324 Jagodnjak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440,49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562.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FAKULTET AGROBIOTEHNIČKIH ZNANOSTI OSIJEK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98816779821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Vladimira Preloga 1, 31000 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88.930,23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563.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SYGNUS Kft.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Tarstay Vilmos u. 10, 7100 Szekszard, Mađarska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12.673,90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564.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ŠĆUKA IVAN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80121129151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Stari drum 42, 48356 Ferdinandovac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23,63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565.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ŠKARDA-SANITARNA ZAŠTITA trgovačko društvo za sanitarne zaštite i trgovinu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48962003176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Milana Novačića 73, 43240 Čazma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30.746,25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566.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ŠPORČIĆ MARIJAN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42483407329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Matije Gupca 70, 35222 Gundinci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23,75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567.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ŠTASNI, d.o.o. za servisiranje i trgovinu automobilima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96874956915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Samoborska 294,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4.084,11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569.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TAHO SERVIS-AGRAM, obrt za popravak i održavanje tahografa, vl. Luka Miličić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61895628079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Ljudevita Posavskog 39, 10360 Sesvete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150,00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TAMBUR, OBRT ZA PRIJEVOZNIČKE USLUGE, VLASNIK ZLATKO TAMBUR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61643233186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Stupnički kuti 78, 35254 Stupnički kuti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5.858,52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388.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TARON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Dunajska cesta 113, 1000 Ljubljana, Slovenija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520,69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TBS d.o.o. za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41496651671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Posavska 29,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407,50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TEHNODIV-SERVIS vl. Davor Popović, Križevci, Istarska ulica 35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82906842080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Istarska ulica 35, 48260 Križevci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TEKA,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69068459103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Ivana Filipovića </w:t>
            </w:r>
            <w:r w:rsidRPr="00B61E3D">
              <w:rPr>
                <w:sz w:val="22"/>
                <w:szCs w:val="22"/>
              </w:rPr>
              <w:lastRenderedPageBreak/>
              <w:t>154a, 35221 Velika Kopanica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500,00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TENA TRANSPORT d.o.o. za cestovni promet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52324318253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Petra Preradovića 27, 31208 Petrijevci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74.089,55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TERMO SERVIS d.o.o. za inženjering, projektiranje, graditeljstvo, upravljanje nekretninama,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48671346974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grada Vukovara 72,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21.247,19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TERMODINAMIKA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62531096862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Put Mostina 8, 21000 Split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17.656,88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Timac Agro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18901646767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Rapska 46,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114.256,65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TISA - proizvodni i trgovački obrt, vl. Čuklić Snježana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65360664917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Orehovec 16, 48267 Sveti Petar Orehovec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52.583,04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TPZ LINDE VILIČARI HRVATSKA društvo s ogrnaičenom odgovornošću za trgovinu, servisne i druge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69503639110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Novoselska 25,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26.314,91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TRANS MOVEO d.o.o. za trgovinu, prijevoz i otpremništvo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98951065924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Tome Strižića 16, 51000 Rijeka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1.250,00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TRANSAGENT MEDNARODNA PROMETNA AGENCIJA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Vojkovo nadbrežje 30A, 6000 Koper, Slovenija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123.242,37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TRANSPORT ŠAINA ALDO ŠAINA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67580235008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Šajini  38A, 52404 Zabrežani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3.125,00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TRANSPORTI MAČAK AUTOPRIJEVOZNIČKI OBRT, MARIN MAČKOVIĆ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93832992538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nadbiskupa Posilovića 30, 44000 Sisak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4.208,00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389.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TRANSPORTI MAN-MARKET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Kralja Tvrtka 7, 88320 Kupres, Bosna i Hercegovina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743,84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TRANSPORTI ZORKIĆ, OBRT ZA AUTOPRIJEVOZ, PROIZVODNJU I TRGOVINU, VL. ILIJA ZORKIĆ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93136935081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Bregovljanska 105A, 10294 Bregovljana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5.170,34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589.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TRANSPORTI ŽIGER, obrt za prijevoz, vl. Ivan Žiger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01293056165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Voćarska ulica 7, 48214 Sv. Ivan Žabno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24.875,00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590.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TREBOR,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41526128180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144. brigade Hrvatske vojske 6, 10360 Sesvete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764,24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TRGOVAČKI OBRT I VINOGRADARSTVO " T I N A " VL. ŽELJKO BOŠNJAK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19303444054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I.G.Kovačića 106, 32236 Ilok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1.152,00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TRI D ugostiteljsko-poljoprivredni obrt, vl. Mile Baždar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72099478395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Kadinala Alojzija Stepinca 56, 31204 Bijelo Brdo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673,96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593.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TRIVUNOVIĆ, obrt za prijevoz, vl.Milorad Trivunović, Uglješ, Baranjska 33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35127490184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Baranjska 33, 31326 Uglješ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1.718,75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595.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TÜV Croatia d.o.o. za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64520989853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Savska 41,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0,03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596.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UČILIŠTE ATEST-KONTROLA - USTANOVA za srednjoškolsko obrazovanje odraslih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39682801733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Kneza Mislava 11,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6.400,00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597.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UGOSTITELJSKI OBRT "BRZI" VL. MILAN RUŠKOVEC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84951070928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Braće Radića 5, 43240 Čazma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847,68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Ugostiteljsko pekarsko trgovački obrt TEUTA vl. Lekaj Lek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90330911746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dr.Franje Tuđmana 4, 21220 Trogir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32.700,00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599.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ULTRA GROS d.o.o. za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50266527938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Rudeška cesta 14,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1.950,25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412.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UNICREDIT LEASING CROATIA d.o.o. za leasing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18736141210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Heinzelova 33,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17.614,30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600.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UNIKOM d.o.o. za komunalno </w:t>
            </w:r>
            <w:r w:rsidRPr="00B61E3D">
              <w:rPr>
                <w:sz w:val="22"/>
                <w:szCs w:val="22"/>
              </w:rPr>
              <w:lastRenderedPageBreak/>
              <w:t>gospodarstvo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07507345484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 xml:space="preserve">Ružina 11a, 31000 </w:t>
            </w:r>
            <w:r w:rsidRPr="00B61E3D">
              <w:rPr>
                <w:sz w:val="22"/>
                <w:szCs w:val="22"/>
              </w:rPr>
              <w:lastRenderedPageBreak/>
              <w:t>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lastRenderedPageBreak/>
              <w:t>422,30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601.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UNIWELT d.o.o. za unutarnju i vanjsku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72090799734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J.J.Strossmayera 44, 31000 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16.915,74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603.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USLUŽNI OBRT "CARIĆ", VL. IVAN CARIĆ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86258772447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26. lipnja 4, 43240 Čazma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6.250,00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604.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USTANOVA ZA OBRAZOVANJE ODRASLIH AUTUS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38345309157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Ivana Cankara 21,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2.500,00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605.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USTANOVA ZA ZDRAVSTVENU SKRB SV. ROK  M.D. za medicinu rada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95062951400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grada Vukovara 284,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670,00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606.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UŽAREVIĆ BARICA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01268318365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Zagrebačka 212, 35222 Gundinci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3.815,00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608.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V. L. AUTOMATIKA d.o.o. za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63386727464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Lovasići 43, 10431 Strmec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1.800,00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609.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V.G. GRADNJA d.o.o. za graditeljstvo,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17051938330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Letnička 13, 10360 Sesvete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159.237,20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VALIPILE d.o.o. za trgovinu, usluge i zastupanje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00467090373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Ive Politea 62, 10360 Sesvete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117.917,92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614.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VELPRO - CENTAR d.o.o. za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46660800468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Marijana Čavića 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404.884,99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617.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VETERINARSKA AMBULANTA ANIMA d.o.o. za veterinarske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43122520582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Istarska 39,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3.309,71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618.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VETERINARSKA AMBULANTA GUNDINCI d.o.o. za veterinarske usluge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94369775910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Matije Gupca 35, 35222 Gundinci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3.309,71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619.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VETERINARSKA AMBULANTA VRPOLJE, d. o. o. za veterinarske usluge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91210434871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Bana Jelačića 144, 35210 Vrpolje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298,00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VETERINARSKA STANICA ĐAKOVO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77703754353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Kralja Tomislava 33, 31400 Đakovo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18,23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VETO d.o.o. za veterinarstvo, proizvodnju,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26056147349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Antuna Barca 38, 35000 Slavonski Brod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6.187,50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VIDIĆ  RAJKO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33398852192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Tina Ujevića 8, 31325 Novi Čeminac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410,28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VMD GRUPA, trgovina i građenje, d.o.o. (prije VMD PROMET d.o.o.)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23646043087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Strojarska cesta 20,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41.041,62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VMD SERVIS d.o.o. za suvlasnike zgrade u Zagrebu, Budmanijeva 5 i Budmanijeva 1, 3 i 5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93830136269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Strojarska cesta 20,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18.879,17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VODOOPSKRBA I ODVODNJA d.o.o. za javnu vodoopskrbu i odvodnju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83416546499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Folnegovićeva 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431,29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VODOVOD-OSIJEK d.o.o. za vodoopskrbu i odvodnju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43654507669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Poljski Put 1, 31000 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954,96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628.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VOREL MARIO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23887603249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Gornja Rašenica 22, 43290 Gornja Rašenica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10.270,00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VUČKOVIĆ POLJOPRIVREDNA PROIZVODNJA,TRGOVINA I USLUGE, VL. KREŠIMIR VUČKOVIĆ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09217141508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Braće Radić 31, 35214 Donji Andrijevci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109,17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VUJICA, obrt za prijevoz, trgovinu i uzgoj stoke, vl. Mirko Vujica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80920002599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Kolodvorska ulica 4, 32211 Ostrovo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7.284,77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VUKOVIĆ MARICA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21200454133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Braće Radića 114, 32276 Babina Greda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3,32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VULKAL d.o.o. za prozvodnju,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90439696130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Samoborska cesta 310,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ZAGREBAČKI HOLDING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85584865987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Ulica grada Vukovara 41,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166,86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PROTIV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ZAGREBAČKI HOLDING d.o.o. - PODRUŽNICA ČISTOĆA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85584865987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Radnička cesta 82,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483,86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ZAGREBAČKI HOLDING d.o.o. - PODRUŽNICA ROBNI TERMINALI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85584865987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Jankomir 25, 10090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35.656,97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ZAŠTITA-ZAGREB d.o.o.  za zaštitarsku djelatnost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68204597981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Savska cesta 163b,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73,88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639.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ZAVOD ZA JAVNO ZDRAVSTVO BJELOVARSKO-BILOGORSKE ŽUPANIJE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57284631035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Matice Hrvatske 15, 43000 Bjelovar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8.832,40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640.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ZDELAREC IVAN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20650062840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Laminac 19, 43246 Laminac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1.925,21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642.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ZEA d.o.o. za proizvodnju, promet i usluge u poljoprivredi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30745961182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Trg bana Jelačića 7, 33000 Virovitica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117.207,72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392.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ZIG-PROM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Blatnica 66, 74270 Teslić, Bosna i Hercegovina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2.561,78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ZRILIĆ-COMMERCE d.o.o. za trgovinu i prometne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30280707123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Ante Starčevića 12, 23420 Benkovac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21,93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644.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ŽABIĆ DRAGICA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84813786352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Donja Rašenica 37, 43290 Donja Rašenica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1.131,91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341.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ŽITARICE proizvodnja, trgovina i usluge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07311805234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Lipanjska 55, 48000 Starigrad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2.520,00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646.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ŽITO d.o.o. za proizvodnju i trgovinu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03834418154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Đakovština 3, 31000 Osijek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2.603,89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647.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ŽITOZAJEDNICA, unapređenje proizvodnje i prerade žitarica i brašna, d.o.o.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44252702461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Štefanovečki zavoj 10,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30.000,00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411.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PORSCHE LEASING d.o.o. za leasing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90275854576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Velimira Škorpika 21,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279.122,62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648.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ŽUPANJAŠPED d.o.o. za međunarodno otpremništvo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98459425001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Antuna Mihanovića 46, 32270 Županja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75.473,75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655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ZDENAČKA FARMA d.o.o. za proizvodnju mlijeka, uzgoj stoke i poljodjelsku proizvodnju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35460243768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Mate Lovraka 118b, 43293 Veliki Zdenci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4.014.794,52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c>
          <w:tcPr>
            <w:tcW w:type="pct" w:w="382"/>
          </w:tcPr>
          <w:p w:rsidRDefault="00B61E3D" w:rsidP="00B61E3D" w:rsidR="00B61E3D" w:rsidRPr="00B61E3D">
            <w:pPr>
              <w:numPr>
                <w:ilvl w:val="0"/>
                <w:numId w:val="15"/>
              </w:num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641.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ZDENKA-mliječni proizvodi d.o.o. za proizvodnju mliječnih proizvoda, trgovinu i usluge</w:t>
            </w:r>
          </w:p>
        </w:tc>
        <w:tc>
          <w:tcPr>
            <w:tcW w:type="pct" w:w="820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45651553790</w:t>
            </w:r>
          </w:p>
        </w:tc>
        <w:tc>
          <w:tcPr>
            <w:tcW w:type="pct" w:w="671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Trg Kralja Tomislava 15, 43293 Veliki Zdenci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2.331,77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blPrEx>
          <w:tblLook w:val="0000" w:noVBand="0" w:noHBand="0" w:lastColumn="0" w:firstColumn="0" w:lastRow="0" w:firstRow="0"/>
        </w:tblPrEx>
        <w:trPr>
          <w:trHeight w:val="552"/>
        </w:trPr>
        <w:tc>
          <w:tcPr>
            <w:tcW w:type="pct" w:w="382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458.</w:t>
            </w: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395.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CIM BANQUE SA Geneve</w:t>
            </w:r>
          </w:p>
        </w:tc>
        <w:tc>
          <w:tcPr>
            <w:tcW w:type="pct" w:w="826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type="pct" w:w="665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Rue merle d Aubigne 16, 1207 Geneve, Švicarska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31.150.600,00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blPrEx>
          <w:tblLook w:val="0000" w:noVBand="0" w:noHBand="0" w:lastColumn="0" w:firstColumn="0" w:lastRow="0" w:firstRow="0"/>
        </w:tblPrEx>
        <w:trPr>
          <w:trHeight w:val="587"/>
        </w:trPr>
        <w:tc>
          <w:tcPr>
            <w:tcW w:type="pct" w:w="382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459.</w:t>
            </w: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ADDIKO BANK d.d.</w:t>
            </w:r>
          </w:p>
        </w:tc>
        <w:tc>
          <w:tcPr>
            <w:tcW w:type="pct" w:w="826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14036333877</w:t>
            </w:r>
          </w:p>
        </w:tc>
        <w:tc>
          <w:tcPr>
            <w:tcW w:type="pct" w:w="665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Slavonska avenija 6, 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35.428.388,34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  <w:tr w:rsidTr="00B61E3D" w:rsidR="00B61E3D" w:rsidRPr="00B61E3D">
        <w:tblPrEx>
          <w:tblLook w:val="0000" w:noVBand="0" w:noHBand="0" w:lastColumn="0" w:firstColumn="0" w:lastRow="0" w:firstRow="0"/>
        </w:tblPrEx>
        <w:trPr>
          <w:trHeight w:val="530"/>
        </w:trPr>
        <w:tc>
          <w:tcPr>
            <w:tcW w:type="pct" w:w="382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460.</w:t>
            </w:r>
          </w:p>
        </w:tc>
        <w:tc>
          <w:tcPr>
            <w:tcW w:type="pct" w:w="608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650.</w:t>
            </w:r>
          </w:p>
        </w:tc>
        <w:tc>
          <w:tcPr>
            <w:tcW w:type="pct" w:w="1143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HRVATSKA BANKA ZA OBNOVU I RAZVITAK</w:t>
            </w:r>
          </w:p>
        </w:tc>
        <w:tc>
          <w:tcPr>
            <w:tcW w:type="pct" w:w="826"/>
            <w:gridSpan w:val="2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26702280390</w:t>
            </w:r>
          </w:p>
        </w:tc>
        <w:tc>
          <w:tcPr>
            <w:tcW w:type="pct" w:w="665"/>
            <w:vAlign w:val="bottom"/>
          </w:tcPr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Strossmayerov trg 9</w:t>
            </w:r>
          </w:p>
          <w:p w:rsidRDefault="00B61E3D" w:rsidP="00B61E3D" w:rsidR="00B61E3D" w:rsidRPr="00B61E3D">
            <w:pPr>
              <w:jc w:val="both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10000 Zagreb</w:t>
            </w:r>
          </w:p>
        </w:tc>
        <w:tc>
          <w:tcPr>
            <w:tcW w:type="pct" w:w="595"/>
            <w:vAlign w:val="bottom"/>
          </w:tcPr>
          <w:p w:rsidRDefault="00B61E3D" w:rsidP="00B61E3D" w:rsidR="00B61E3D" w:rsidRPr="00B61E3D">
            <w:pPr>
              <w:jc w:val="center"/>
              <w:rPr>
                <w:sz w:val="22"/>
                <w:szCs w:val="22"/>
              </w:rPr>
            </w:pPr>
            <w:r w:rsidRPr="00B61E3D">
              <w:rPr>
                <w:sz w:val="22"/>
                <w:szCs w:val="22"/>
              </w:rPr>
              <w:t>44.503.895,38</w:t>
            </w:r>
          </w:p>
        </w:tc>
        <w:tc>
          <w:tcPr>
            <w:tcW w:type="pct" w:w="781"/>
          </w:tcPr>
          <w:p w:rsidRDefault="00B61E3D" w:rsidP="00B61E3D" w:rsidR="00B61E3D" w:rsidRPr="00B61E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61E3D">
              <w:rPr>
                <w:rFonts w:eastAsiaTheme="minorHAnsi"/>
                <w:sz w:val="22"/>
                <w:szCs w:val="22"/>
                <w:lang w:eastAsia="en-US"/>
              </w:rPr>
              <w:t>ZA</w:t>
            </w:r>
          </w:p>
        </w:tc>
      </w:tr>
    </w:tbl>
    <w:p w:rsidRDefault="003D23BF" w:rsidP="002C5D75" w:rsidR="003D23BF">
      <w:pPr>
        <w:jc w:val="both"/>
      </w:pPr>
    </w:p>
    <w:p w:rsidRDefault="003D23BF" w:rsidP="002C5D75" w:rsidR="003D23BF">
      <w:pPr>
        <w:jc w:val="both"/>
      </w:pPr>
    </w:p>
    <w:p w:rsidRDefault="003D23BF" w:rsidP="002C5D75" w:rsidR="003D23BF">
      <w:pPr>
        <w:jc w:val="both"/>
      </w:pPr>
    </w:p>
    <w:p w:rsidRDefault="003D23BF" w:rsidP="002C5D75" w:rsidR="003D23BF">
      <w:pPr>
        <w:jc w:val="both"/>
      </w:pPr>
    </w:p>
    <w:p w:rsidRDefault="003D23BF" w:rsidP="002C5D75" w:rsidR="003D23BF">
      <w:pPr>
        <w:jc w:val="both"/>
      </w:pPr>
    </w:p>
    <w:p w:rsidRDefault="003D23BF" w:rsidP="002C5D75" w:rsidR="003D23BF">
      <w:pPr>
        <w:jc w:val="both"/>
      </w:pPr>
    </w:p>
    <w:p w:rsidRDefault="003D23BF" w:rsidP="002C5D75" w:rsidR="003D23BF">
      <w:pPr>
        <w:jc w:val="both"/>
      </w:pPr>
    </w:p>
    <w:p w:rsidRDefault="003D23BF" w:rsidP="002C5D75" w:rsidR="003D23BF">
      <w:pPr>
        <w:jc w:val="both"/>
      </w:pPr>
    </w:p>
    <w:p w:rsidRDefault="003D23BF" w:rsidP="002C5D75" w:rsidR="003D23BF">
      <w:pPr>
        <w:jc w:val="both"/>
      </w:pPr>
    </w:p>
    <w:p w:rsidRDefault="00FC7565" w:rsidP="002C5D75" w:rsidR="00FC7565">
      <w:pPr>
        <w:jc w:val="both"/>
      </w:pPr>
    </w:p>
    <w:p w:rsidRDefault="00FC7565" w:rsidP="002C5D75" w:rsidR="00FC7565">
      <w:pPr>
        <w:jc w:val="both"/>
      </w:pPr>
    </w:p>
    <w:p w:rsidRDefault="00FC7565" w:rsidP="002C5D75" w:rsidR="00FC7565">
      <w:pPr>
        <w:jc w:val="both"/>
      </w:pPr>
    </w:p>
    <w:p w:rsidRDefault="00CA216C" w:rsidP="002C5D75" w:rsidR="00CA216C">
      <w:pPr>
        <w:jc w:val="both"/>
      </w:pPr>
    </w:p>
    <w:p w:rsidRDefault="00FC7565" w:rsidP="002C5D75" w:rsidR="00FC7565">
      <w:pPr>
        <w:ind w:firstLine="708"/>
        <w:jc w:val="both"/>
        <w:sectPr w:rsidSect="00FC7565" w:rsidR="00FC7565">
          <w:pgSz w:orient="landscape" w:h="11906" w:w="16838"/>
          <w:pgMar w:gutter="0" w:footer="709" w:header="709" w:left="1418" w:bottom="1418" w:right="1418" w:top="1418"/>
          <w:cols w:space="720"/>
          <w:titlePg/>
          <w:docGrid w:linePitch="326"/>
        </w:sectPr>
      </w:pPr>
    </w:p>
    <w:p w:rsidRDefault="00FC7565" w:rsidP="002C5D75" w:rsidR="00FC7565">
      <w:pPr>
        <w:ind w:firstLine="708"/>
        <w:jc w:val="both"/>
      </w:pPr>
    </w:p>
    <w:p w:rsidRDefault="00CB0679" w:rsidP="002C5D75" w:rsidR="00CB0679">
      <w:pPr>
        <w:ind w:firstLine="708"/>
        <w:jc w:val="both"/>
      </w:pPr>
      <w:r>
        <w:t xml:space="preserve">Ovaj sud </w:t>
      </w:r>
      <w:r w:rsidR="0030600E">
        <w:t xml:space="preserve">je </w:t>
      </w:r>
      <w:r>
        <w:t xml:space="preserve">dana 19. listopada 2017., donio rješenje o utvrđenim i osporenim tražbinama, na koje je vjerovnik  PODRAVSKA BANKA d.d.  Koprivnica uložio žalbu koja je rješenjem VTS RH, broj Pž-7444/17-2 od 12. prosinca 2017., odbijena u dijelu kojim je utvrđeno osporavanje tražbine tog vjerovnika u iznosu od 4.646.511,58 kn, redni broj prijavljene tražbine 406., dok je u dijelu kojim  je taj vjerovnik upućen u parnicu protiv dužnika radi utvrđenja osporene tražbine za taj iznos ukinut, bez potrebe vraćanja na ponovni postupak. </w:t>
      </w:r>
    </w:p>
    <w:p w:rsidRDefault="003734AB" w:rsidP="003734AB" w:rsidR="000A28AF">
      <w:pPr>
        <w:ind w:firstLine="708"/>
        <w:jc w:val="both"/>
      </w:pPr>
      <w:r>
        <w:t xml:space="preserve">Dopunskim rješenjem ovog suda, broj gornji od 13. studenog 2017., dopunjeno je  citirano rješenje o utvrđenim i osporenim tražbinama te je zbog postojanja ovršne isprave upućen osporavatelj na parnicu radi dokazivanja osnovanosti svog osporavanja. </w:t>
      </w:r>
    </w:p>
    <w:p w:rsidRDefault="000A28AF" w:rsidP="000A28AF" w:rsidR="000A28AF">
      <w:pPr>
        <w:ind w:firstLine="708"/>
        <w:jc w:val="both"/>
      </w:pPr>
      <w:r>
        <w:t xml:space="preserve">Nadalje, dopunskim rješenjem ovog suda broj gornji od 17. studenog 2017., odbačene su sve one prijave vjerovnika, koje su bile podnijete izvan zakonskog roka. </w:t>
      </w:r>
    </w:p>
    <w:p w:rsidRDefault="003734AB" w:rsidP="003734AB" w:rsidR="003734AB">
      <w:pPr>
        <w:ind w:firstLine="708"/>
        <w:jc w:val="both"/>
      </w:pPr>
      <w:r>
        <w:t>Isto tako, povodom žalbe vjerovnika HBOR ukinuto je u toč. II. izreke pod rednim broj</w:t>
      </w:r>
      <w:r w:rsidR="000045E9">
        <w:t>e</w:t>
      </w:r>
      <w:r>
        <w:t>m tražbine 650. rješenje ovog suda, broj gornji od 19. listopada 2017., u dijelu kojim je vjerovnik upućen u parnicu, bez potr</w:t>
      </w:r>
      <w:r w:rsidR="000045E9">
        <w:t xml:space="preserve">ebe vraćanja na ponovni postupak, jer je za navedenu tražbinu postojala ovršna isprava. </w:t>
      </w:r>
    </w:p>
    <w:p w:rsidRDefault="000045E9" w:rsidP="002C5D75" w:rsidR="000045E9">
      <w:pPr>
        <w:pStyle w:val="Uvuenotijeloteksta"/>
      </w:pPr>
    </w:p>
    <w:p w:rsidRDefault="002C5D75" w:rsidP="002C5D75" w:rsidR="002C5D75">
      <w:pPr>
        <w:pStyle w:val="Uvuenotijeloteksta"/>
      </w:pPr>
      <w:r>
        <w:t>Utvrđuje se da</w:t>
      </w:r>
      <w:r w:rsidR="001443F6">
        <w:t xml:space="preserve"> su</w:t>
      </w:r>
      <w:r w:rsidR="000045E9">
        <w:t xml:space="preserve"> rješenje ovog suda, broj gornji</w:t>
      </w:r>
      <w:r>
        <w:t xml:space="preserve">, od </w:t>
      </w:r>
      <w:r w:rsidR="000045E9">
        <w:t>19. listopada 2017</w:t>
      </w:r>
      <w:r>
        <w:t>.,</w:t>
      </w:r>
      <w:r w:rsidR="001443F6">
        <w:t xml:space="preserve"> i dopunska rješenja</w:t>
      </w:r>
      <w:r w:rsidR="000045E9">
        <w:t xml:space="preserve"> od 13. studenog 2017.,</w:t>
      </w:r>
      <w:r>
        <w:t xml:space="preserve"> </w:t>
      </w:r>
      <w:r w:rsidR="001443F6">
        <w:t xml:space="preserve"> i 17. studenog 2017., </w:t>
      </w:r>
      <w:r>
        <w:t>kojim su utvrđene tražbine vjerovnik</w:t>
      </w:r>
      <w:r w:rsidR="000045E9">
        <w:t>a u ovoj pravnoj stvari, postali pravomoćni</w:t>
      </w:r>
      <w:r>
        <w:t xml:space="preserve"> dana </w:t>
      </w:r>
      <w:r w:rsidR="001443F6">
        <w:t>12. studenog 2017., 30. studenog 2017., i 06. prosinca 2017.</w:t>
      </w:r>
      <w:r>
        <w:t xml:space="preserve"> godine.</w:t>
      </w:r>
    </w:p>
    <w:p w:rsidRDefault="002C5D75" w:rsidP="001443F6" w:rsidR="002C5D75">
      <w:pPr>
        <w:jc w:val="both"/>
      </w:pPr>
      <w:r>
        <w:tab/>
      </w:r>
    </w:p>
    <w:p w:rsidRDefault="002C5D75" w:rsidP="002C5D75" w:rsidR="002C5D75">
      <w:pPr>
        <w:rPr>
          <w:u w:val="single"/>
        </w:rPr>
        <w:sectPr w:rsidSect="00FC7565" w:rsidR="002C5D75">
          <w:pgSz w:h="16838" w:w="11906"/>
          <w:pgMar w:gutter="0" w:footer="709" w:header="709" w:left="1418" w:bottom="1418" w:right="1418" w:top="1418"/>
          <w:cols w:space="720"/>
          <w:titlePg/>
          <w:docGrid w:linePitch="326"/>
        </w:sectPr>
      </w:pPr>
    </w:p>
    <w:p w:rsidRDefault="002C5D75" w:rsidP="002C5D75" w:rsidR="002C5D75">
      <w:pPr>
        <w:ind w:firstLine="720"/>
        <w:jc w:val="both"/>
        <w:rPr>
          <w:u w:val="single"/>
        </w:rPr>
      </w:pPr>
    </w:p>
    <w:p w:rsidRDefault="002C5D75" w:rsidP="002C5D75" w:rsidR="002C5D75">
      <w:pPr>
        <w:widowControl w:val="false"/>
        <w:overflowPunct w:val="false"/>
        <w:autoSpaceDE w:val="false"/>
        <w:autoSpaceDN w:val="false"/>
        <w:adjustRightInd w:val="false"/>
        <w:spacing w:before="5"/>
        <w:textAlignment w:val="baseline"/>
        <w:rPr>
          <w:b/>
          <w:bCs/>
          <w:sz w:val="25"/>
          <w:szCs w:val="25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51"/>
        <w:gridCol w:w="6385"/>
        <w:gridCol w:w="251"/>
        <w:gridCol w:w="251"/>
        <w:gridCol w:w="803"/>
        <w:gridCol w:w="251"/>
        <w:gridCol w:w="219"/>
        <w:gridCol w:w="875"/>
      </w:tblGrid>
      <w:tr w:rsidTr="00B731B4" w:rsidR="002C5D75">
        <w:trPr>
          <w:trHeight w:val="799"/>
        </w:trPr>
        <w:tc>
          <w:tcPr>
            <w:tcW w:type="pct" w:w="5000"/>
            <w:gridSpan w:val="8"/>
            <w:tcBorders>
              <w:top w:val="nil"/>
              <w:left w:val="nil"/>
              <w:bottom w:space="0" w:sz="8" w:color="auto" w:val="single"/>
              <w:right w:val="nil"/>
            </w:tcBorders>
            <w:shd w:fill="B4C6E7" w:color="auto" w:val="clear"/>
            <w:noWrap/>
            <w:vAlign w:val="center"/>
            <w:hideMark/>
          </w:tcPr>
          <w:p w:rsidRDefault="002C5D75" w:rsidP="00A166B2" w:rsidR="002C5D75">
            <w:pPr>
              <w:spacing w:lineRule="auto" w:line="276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GLASOVI PREMA IZNOSU TRAŽBINA</w:t>
            </w:r>
          </w:p>
        </w:tc>
      </w:tr>
      <w:tr w:rsidTr="00B731B4" w:rsidR="004F50B1">
        <w:trPr>
          <w:trHeight w:val="619"/>
        </w:trPr>
        <w:tc>
          <w:tcPr>
            <w:tcW w:type="pct" w:w="13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4F50B1" w:rsidP="00A166B2" w:rsidR="004F50B1">
            <w:pPr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3573"/>
            <w:gridSpan w:val="2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4F50B1" w:rsidP="00A166B2" w:rsidR="004F50B1">
            <w:pPr>
              <w:spacing w:lineRule="auto" w:line="276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Vjerovnici prema skupinama</w:t>
            </w:r>
          </w:p>
        </w:tc>
        <w:tc>
          <w:tcPr>
            <w:tcW w:type="pct" w:w="13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50B1" w:rsidP="00A166B2" w:rsidR="004F50B1">
            <w:pPr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432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4F50B1" w:rsidP="004F50B1" w:rsidR="004F50B1" w:rsidRPr="004F50B1">
            <w:pPr>
              <w:spacing w:lineRule="auto" w:line="276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4F50B1">
              <w:rPr>
                <w:b/>
                <w:bCs/>
                <w:color w:val="000000"/>
                <w:sz w:val="18"/>
                <w:szCs w:val="18"/>
                <w:lang w:eastAsia="en-US"/>
              </w:rPr>
              <w:t>Broj glasova</w:t>
            </w:r>
          </w:p>
        </w:tc>
        <w:tc>
          <w:tcPr>
            <w:tcW w:type="pct" w:w="13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50B1" w:rsidP="00A166B2" w:rsidR="004F50B1">
            <w:pPr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118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vAlign w:val="center"/>
          </w:tcPr>
          <w:p w:rsidRDefault="004F50B1" w:rsidP="004F50B1" w:rsidR="004F50B1">
            <w:pPr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type="pct" w:w="4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F50B1" w:rsidP="00A166B2" w:rsidR="004F50B1" w:rsidRPr="004F50B1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    </w:t>
            </w:r>
            <w:r w:rsidRPr="004F50B1">
              <w:rPr>
                <w:b/>
                <w:bCs/>
                <w:color w:val="000000"/>
                <w:sz w:val="20"/>
                <w:szCs w:val="20"/>
                <w:lang w:eastAsia="en-US"/>
              </w:rPr>
              <w:t>% glasova</w:t>
            </w:r>
          </w:p>
        </w:tc>
      </w:tr>
      <w:tr w:rsidTr="00B731B4" w:rsidR="004F50B1">
        <w:trPr>
          <w:trHeight w:val="540"/>
        </w:trPr>
        <w:tc>
          <w:tcPr>
            <w:tcW w:type="pct" w:w="135"/>
            <w:tcBorders>
              <w:top w:val="nil"/>
              <w:left w:space="0" w:sz="8" w:color="auto" w:val="sing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4F50B1" w:rsidP="00A166B2" w:rsidR="004F50B1" w:rsidRPr="00A166B2">
            <w:pPr>
              <w:spacing w:lineRule="auto" w:line="276"/>
              <w:rPr>
                <w:bCs/>
                <w:color w:val="000000"/>
                <w:lang w:eastAsia="en-US"/>
              </w:rPr>
            </w:pPr>
            <w:r w:rsidRPr="00A166B2">
              <w:rPr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3438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4F50B1" w:rsidP="00A166B2" w:rsidR="004F50B1" w:rsidRPr="00A166B2">
            <w:pPr>
              <w:spacing w:lineRule="auto" w:line="276"/>
              <w:rPr>
                <w:color w:val="000000"/>
                <w:lang w:eastAsia="en-US"/>
              </w:rPr>
            </w:pPr>
            <w:r w:rsidRPr="00A166B2">
              <w:rPr>
                <w:color w:val="000000"/>
                <w:lang w:eastAsia="en-US"/>
              </w:rPr>
              <w:t xml:space="preserve">1.1.skupina – RAZLUČNI VJEROVNICI </w:t>
            </w:r>
          </w:p>
        </w:tc>
        <w:tc>
          <w:tcPr>
            <w:tcW w:type="pct" w:w="135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4F50B1" w:rsidP="00A166B2" w:rsidR="004F50B1">
            <w:pPr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pct" w:w="13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4F50B1" w:rsidP="00A166B2" w:rsidR="004F50B1">
            <w:pPr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pct" w:w="432"/>
            <w:tcBorders>
              <w:top w:val="nil"/>
              <w:left w:space="0" w:sz="4" w:color="auto" w:val="sing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5D584B" w:rsidP="00A166B2" w:rsidR="004F50B1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type="pct" w:w="13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4F50B1" w:rsidP="00A166B2" w:rsidR="004F50B1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pct" w:w="118"/>
            <w:tcBorders>
              <w:top w:val="nil"/>
              <w:left w:space="0" w:sz="4" w:color="auto" w:val="single"/>
              <w:bottom w:space="0" w:sz="6" w:color="auto" w:val="double"/>
              <w:right w:val="nil"/>
            </w:tcBorders>
            <w:vAlign w:val="center"/>
          </w:tcPr>
          <w:p w:rsidRDefault="004F50B1" w:rsidP="004F50B1" w:rsidR="004F50B1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pct" w:w="471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noWrap/>
            <w:vAlign w:val="center"/>
            <w:hideMark/>
          </w:tcPr>
          <w:p w:rsidRDefault="005D584B" w:rsidP="00A166B2" w:rsidR="004F50B1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100%</w:t>
            </w:r>
          </w:p>
        </w:tc>
      </w:tr>
      <w:tr w:rsidTr="00B731B4" w:rsidR="004F50B1">
        <w:trPr>
          <w:trHeight w:val="540"/>
        </w:trPr>
        <w:tc>
          <w:tcPr>
            <w:tcW w:type="pct" w:w="135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4F50B1" w:rsidP="00A166B2" w:rsidR="004F50B1" w:rsidRPr="00A166B2">
            <w:pPr>
              <w:spacing w:lineRule="auto" w:line="276"/>
              <w:rPr>
                <w:color w:val="000000"/>
                <w:lang w:eastAsia="en-US"/>
              </w:rPr>
            </w:pPr>
            <w:r w:rsidRPr="00A166B2">
              <w:rPr>
                <w:color w:val="000000"/>
                <w:lang w:eastAsia="en-US"/>
              </w:rPr>
              <w:t> </w:t>
            </w:r>
          </w:p>
        </w:tc>
        <w:tc>
          <w:tcPr>
            <w:tcW w:type="pct" w:w="3438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4F50B1" w:rsidP="00A166B2" w:rsidR="004F50B1" w:rsidRPr="00A166B2">
            <w:pPr>
              <w:spacing w:lineRule="auto" w:line="276"/>
              <w:rPr>
                <w:bCs/>
                <w:color w:val="000000"/>
                <w:lang w:eastAsia="en-US"/>
              </w:rPr>
            </w:pPr>
            <w:r w:rsidRPr="00A166B2">
              <w:rPr>
                <w:bCs/>
                <w:color w:val="000000"/>
                <w:lang w:eastAsia="en-US"/>
              </w:rPr>
              <w:t>2.1. skupina  - VJEROVNICI IZ KREDITNIH POSLOVA BEZ ZALOŽNOG PRAVA</w:t>
            </w:r>
          </w:p>
        </w:tc>
        <w:tc>
          <w:tcPr>
            <w:tcW w:type="pct" w:w="135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4F50B1" w:rsidP="00A166B2" w:rsidR="004F50B1">
            <w:pPr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13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50B1" w:rsidP="00A166B2" w:rsidR="004F50B1">
            <w:pPr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432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5D584B" w:rsidP="005D584B" w:rsidR="004F50B1" w:rsidRPr="005D584B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 w:rsidRPr="005D584B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type="pct" w:w="13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50B1" w:rsidP="00A166B2" w:rsidR="004F50B1" w:rsidRPr="005D584B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 w:rsidRPr="005D584B">
              <w:rPr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118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vAlign w:val="center"/>
          </w:tcPr>
          <w:p w:rsidRDefault="004F50B1" w:rsidP="004F50B1" w:rsidR="004F50B1" w:rsidRPr="005D584B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pct" w:w="4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D584B" w:rsidP="00A166B2" w:rsidR="004F50B1" w:rsidRPr="005D584B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 w:rsidRPr="005D584B">
              <w:rPr>
                <w:bCs/>
                <w:color w:val="000000"/>
                <w:lang w:eastAsia="en-US"/>
              </w:rPr>
              <w:t>100%</w:t>
            </w:r>
          </w:p>
        </w:tc>
      </w:tr>
      <w:tr w:rsidTr="00B731B4" w:rsidR="004F50B1">
        <w:trPr>
          <w:trHeight w:val="540"/>
        </w:trPr>
        <w:tc>
          <w:tcPr>
            <w:tcW w:type="pct" w:w="135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4F50B1" w:rsidP="00A166B2" w:rsidR="004F50B1" w:rsidRPr="00A166B2">
            <w:pPr>
              <w:spacing w:lineRule="auto" w:line="276"/>
              <w:rPr>
                <w:color w:val="000000"/>
                <w:lang w:eastAsia="en-US"/>
              </w:rPr>
            </w:pPr>
            <w:r w:rsidRPr="00A166B2">
              <w:rPr>
                <w:color w:val="000000"/>
                <w:lang w:eastAsia="en-US"/>
              </w:rPr>
              <w:t> </w:t>
            </w:r>
          </w:p>
        </w:tc>
        <w:tc>
          <w:tcPr>
            <w:tcW w:type="pct" w:w="3438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4F50B1" w:rsidP="00A166B2" w:rsidR="004F50B1" w:rsidRPr="00A166B2">
            <w:pPr>
              <w:spacing w:lineRule="auto" w:line="276"/>
              <w:jc w:val="both"/>
              <w:rPr>
                <w:color w:val="000000"/>
                <w:lang w:eastAsia="en-US"/>
              </w:rPr>
            </w:pPr>
            <w:r w:rsidRPr="00A166B2">
              <w:rPr>
                <w:color w:val="000000"/>
                <w:lang w:eastAsia="en-US"/>
              </w:rPr>
              <w:t xml:space="preserve">2.2.skupina – VJEROVNICI IZ KREDITNIH POSLOVA BEZ ZALOŽNOG PRAVA (AGROKOR GRUPA) </w:t>
            </w:r>
          </w:p>
        </w:tc>
        <w:tc>
          <w:tcPr>
            <w:tcW w:type="pct" w:w="135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4F50B1" w:rsidP="00A166B2" w:rsidR="004F50B1">
            <w:pPr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pct" w:w="13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50B1" w:rsidP="00A166B2" w:rsidR="004F50B1">
            <w:pPr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pct" w:w="432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5D584B" w:rsidP="00A166B2" w:rsidR="004F50B1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type="pct" w:w="13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50B1" w:rsidP="00A166B2" w:rsidR="004F50B1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pct" w:w="118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vAlign w:val="center"/>
          </w:tcPr>
          <w:p w:rsidRDefault="004F50B1" w:rsidP="004F50B1" w:rsidR="004F50B1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pct" w:w="4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D584B" w:rsidP="00A166B2" w:rsidR="004F50B1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100%</w:t>
            </w:r>
          </w:p>
        </w:tc>
      </w:tr>
      <w:tr w:rsidTr="00B731B4" w:rsidR="004F50B1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563"/>
        </w:trPr>
        <w:tc>
          <w:tcPr>
            <w:tcW w:type="pct" w:w="3843"/>
            <w:gridSpan w:val="4"/>
          </w:tcPr>
          <w:p w:rsidRDefault="004F50B1" w:rsidP="00A166B2" w:rsidR="004F50B1" w:rsidRPr="004F50B1">
            <w:r>
              <w:t xml:space="preserve">    </w:t>
            </w:r>
            <w:r w:rsidRPr="004F50B1">
              <w:t>2.3.skupina  - TRAŽBINE PREMA DOBAVLJAČIMA ZA ISPORUČENU ROBU I USLUGE</w:t>
            </w:r>
          </w:p>
          <w:p w:rsidRDefault="004F50B1" w:rsidP="00A166B2" w:rsidR="004F50B1" w:rsidRPr="004F50B1"/>
        </w:tc>
        <w:tc>
          <w:tcPr>
            <w:tcW w:type="pct" w:w="568"/>
            <w:gridSpan w:val="2"/>
          </w:tcPr>
          <w:p w:rsidRDefault="006C0D62" w:rsidP="005D584B" w:rsidR="004F50B1" w:rsidRPr="005D584B">
            <w:pPr>
              <w:jc w:val="center"/>
            </w:pPr>
            <w:r>
              <w:t>289</w:t>
            </w:r>
          </w:p>
        </w:tc>
        <w:tc>
          <w:tcPr>
            <w:tcW w:type="pct" w:w="589"/>
            <w:gridSpan w:val="2"/>
          </w:tcPr>
          <w:p w:rsidRDefault="005D584B" w:rsidP="005D584B" w:rsidR="004F50B1" w:rsidRPr="005D584B">
            <w:pPr>
              <w:jc w:val="center"/>
            </w:pPr>
            <w:r w:rsidRPr="005D584B">
              <w:t>96,92 %</w:t>
            </w:r>
          </w:p>
        </w:tc>
      </w:tr>
      <w:tr w:rsidTr="00B731B4" w:rsidR="004F50B1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365"/>
        </w:trPr>
        <w:tc>
          <w:tcPr>
            <w:tcW w:type="pct" w:w="3843"/>
            <w:gridSpan w:val="4"/>
          </w:tcPr>
          <w:p w:rsidRDefault="004F50B1" w:rsidP="00A166B2" w:rsidR="004F50B1" w:rsidRPr="004F50B1">
            <w:r>
              <w:t xml:space="preserve">     </w:t>
            </w:r>
            <w:r w:rsidRPr="004F50B1">
              <w:t>2.4.skupina – TRAŽBINE PO ROBNIM MJENICAMA</w:t>
            </w:r>
          </w:p>
          <w:p w:rsidRDefault="004F50B1" w:rsidP="004F50B1" w:rsidR="004F50B1" w:rsidRPr="004F50B1">
            <w:pPr>
              <w:pStyle w:val="Zaglavlje"/>
              <w:tabs>
                <w:tab w:pos="4536" w:val="clear"/>
                <w:tab w:pos="9072" w:val="clear"/>
              </w:tabs>
            </w:pPr>
          </w:p>
        </w:tc>
        <w:tc>
          <w:tcPr>
            <w:tcW w:type="pct" w:w="568"/>
            <w:gridSpan w:val="2"/>
          </w:tcPr>
          <w:p w:rsidRDefault="005D584B" w:rsidP="005D584B" w:rsidR="004F50B1" w:rsidRPr="005D584B">
            <w:pPr>
              <w:spacing w:lineRule="auto" w:line="276" w:after="200"/>
              <w:jc w:val="center"/>
            </w:pPr>
            <w:r w:rsidRPr="005D584B">
              <w:t>1</w:t>
            </w:r>
          </w:p>
          <w:p w:rsidRDefault="004F50B1" w:rsidP="005D584B" w:rsidR="004F50B1" w:rsidRPr="005D584B">
            <w:pPr>
              <w:jc w:val="center"/>
            </w:pPr>
          </w:p>
        </w:tc>
        <w:tc>
          <w:tcPr>
            <w:tcW w:type="pct" w:w="589"/>
            <w:gridSpan w:val="2"/>
          </w:tcPr>
          <w:p w:rsidRDefault="004F50B1" w:rsidP="005D584B" w:rsidR="004F50B1" w:rsidRPr="005D584B">
            <w:pPr>
              <w:spacing w:lineRule="auto" w:line="276" w:after="200"/>
              <w:jc w:val="center"/>
            </w:pPr>
          </w:p>
          <w:p w:rsidRDefault="005D584B" w:rsidP="005D584B" w:rsidR="004F50B1" w:rsidRPr="005D584B">
            <w:pPr>
              <w:jc w:val="center"/>
            </w:pPr>
            <w:r w:rsidRPr="005D584B">
              <w:t>100%</w:t>
            </w:r>
          </w:p>
        </w:tc>
      </w:tr>
      <w:tr w:rsidTr="00B731B4" w:rsidR="004F50B1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419"/>
        </w:trPr>
        <w:tc>
          <w:tcPr>
            <w:tcW w:type="pct" w:w="3843"/>
            <w:gridSpan w:val="4"/>
          </w:tcPr>
          <w:p w:rsidRDefault="004F50B1" w:rsidP="00A166B2" w:rsidR="004F50B1" w:rsidRPr="004F50B1">
            <w:pPr>
              <w:ind w:left="108"/>
              <w:jc w:val="both"/>
            </w:pPr>
            <w:r>
              <w:t xml:space="preserve">   </w:t>
            </w:r>
            <w:r w:rsidRPr="004F50B1">
              <w:t xml:space="preserve">2.5. skupina – VJEROVNICI UVJETNIH TRAŽBINA </w:t>
            </w:r>
          </w:p>
        </w:tc>
        <w:tc>
          <w:tcPr>
            <w:tcW w:type="pct" w:w="568"/>
            <w:gridSpan w:val="2"/>
          </w:tcPr>
          <w:p w:rsidRDefault="005D584B" w:rsidP="005D584B" w:rsidR="004F50B1" w:rsidRPr="005D584B">
            <w:pPr>
              <w:spacing w:lineRule="auto" w:line="276" w:after="200"/>
              <w:jc w:val="center"/>
            </w:pPr>
            <w:r w:rsidRPr="005D584B">
              <w:t>2</w:t>
            </w:r>
          </w:p>
          <w:p w:rsidRDefault="004F50B1" w:rsidP="005D584B" w:rsidR="004F50B1" w:rsidRPr="005D584B">
            <w:pPr>
              <w:jc w:val="center"/>
            </w:pPr>
          </w:p>
        </w:tc>
        <w:tc>
          <w:tcPr>
            <w:tcW w:type="pct" w:w="589"/>
            <w:gridSpan w:val="2"/>
          </w:tcPr>
          <w:p w:rsidRDefault="005D584B" w:rsidP="005D584B" w:rsidR="004F50B1" w:rsidRPr="005D584B">
            <w:pPr>
              <w:spacing w:lineRule="auto" w:line="276" w:after="200"/>
              <w:jc w:val="center"/>
            </w:pPr>
            <w:r w:rsidRPr="005D584B">
              <w:t>100 %</w:t>
            </w:r>
          </w:p>
          <w:p w:rsidRDefault="004F50B1" w:rsidP="005D584B" w:rsidR="004F50B1" w:rsidRPr="005D584B">
            <w:pPr>
              <w:jc w:val="center"/>
            </w:pPr>
          </w:p>
        </w:tc>
      </w:tr>
      <w:tr w:rsidTr="00B731B4" w:rsidR="004F50B1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563"/>
        </w:trPr>
        <w:tc>
          <w:tcPr>
            <w:tcW w:type="pct" w:w="3843"/>
            <w:gridSpan w:val="4"/>
          </w:tcPr>
          <w:p w:rsidRDefault="004F50B1" w:rsidP="00A166B2" w:rsidR="004F50B1" w:rsidRPr="005C4F47">
            <w:pPr>
              <w:ind w:left="108"/>
              <w:jc w:val="both"/>
            </w:pPr>
          </w:p>
          <w:p w:rsidRDefault="004F50B1" w:rsidP="00A166B2" w:rsidR="004F50B1" w:rsidRPr="005C4F47">
            <w:pPr>
              <w:pStyle w:val="Naslov3"/>
              <w:rPr>
                <w:b w:val="false"/>
              </w:rPr>
            </w:pPr>
            <w:r w:rsidRPr="005C4F47">
              <w:t xml:space="preserve">UKUPNI IZNOS TRAŽBINA  </w:t>
            </w:r>
            <w:r w:rsidRPr="005C4F47">
              <w:rPr>
                <w:b w:val="false"/>
              </w:rPr>
              <w:tab/>
              <w:t xml:space="preserve"> </w:t>
            </w:r>
            <w:r w:rsidRPr="005C4F47">
              <w:rPr>
                <w:b w:val="false"/>
              </w:rPr>
              <w:tab/>
            </w:r>
            <w:r w:rsidRPr="005C4F47">
              <w:rPr>
                <w:b w:val="false"/>
              </w:rPr>
              <w:tab/>
              <w:t xml:space="preserve"> </w:t>
            </w:r>
            <w:r w:rsidRPr="005C4F47">
              <w:rPr>
                <w:b w:val="false"/>
              </w:rPr>
              <w:tab/>
            </w:r>
          </w:p>
        </w:tc>
        <w:tc>
          <w:tcPr>
            <w:tcW w:type="pct" w:w="568"/>
            <w:gridSpan w:val="2"/>
          </w:tcPr>
          <w:p w:rsidRDefault="004F50B1" w:rsidP="00A166B2" w:rsidR="004F50B1">
            <w:pPr>
              <w:spacing w:lineRule="auto" w:line="276" w:after="200"/>
            </w:pPr>
          </w:p>
          <w:p w:rsidRDefault="004F50B1" w:rsidP="00A166B2" w:rsidR="004F50B1" w:rsidRPr="005C4F47">
            <w:pPr>
              <w:pStyle w:val="Naslov3"/>
              <w:ind w:left="0"/>
              <w:rPr>
                <w:b w:val="false"/>
              </w:rPr>
            </w:pPr>
          </w:p>
        </w:tc>
        <w:tc>
          <w:tcPr>
            <w:tcW w:type="pct" w:w="589"/>
            <w:gridSpan w:val="2"/>
          </w:tcPr>
          <w:p w:rsidRDefault="004F50B1" w:rsidR="004F50B1">
            <w:pPr>
              <w:spacing w:lineRule="auto" w:line="276" w:after="200"/>
            </w:pPr>
          </w:p>
          <w:p w:rsidRDefault="004F50B1" w:rsidP="004F50B1" w:rsidR="004F50B1" w:rsidRPr="005C4F47">
            <w:pPr>
              <w:pStyle w:val="Naslov3"/>
              <w:ind w:left="0"/>
              <w:rPr>
                <w:b w:val="false"/>
              </w:rPr>
            </w:pPr>
          </w:p>
        </w:tc>
      </w:tr>
      <w:tr w:rsidTr="00B731B4" w:rsidR="004F50B1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14"/>
        </w:trPr>
        <w:tc>
          <w:tcPr>
            <w:tcW w:type="pct" w:w="3843"/>
            <w:gridSpan w:val="4"/>
          </w:tcPr>
          <w:p w:rsidRDefault="004F50B1" w:rsidP="00A166B2" w:rsidR="004F50B1" w:rsidRPr="005C4F47">
            <w:pPr>
              <w:ind w:left="108"/>
            </w:pPr>
            <w:r w:rsidRPr="005C4F47">
              <w:t>Vjerovnici glasovali "ZA"</w:t>
            </w:r>
            <w:r w:rsidRPr="005C4F47">
              <w:tab/>
            </w:r>
            <w:r w:rsidRPr="005C4F47">
              <w:tab/>
              <w:t xml:space="preserve"> </w:t>
            </w:r>
            <w:r w:rsidRPr="005C4F47">
              <w:tab/>
            </w:r>
          </w:p>
        </w:tc>
        <w:tc>
          <w:tcPr>
            <w:tcW w:type="pct" w:w="568"/>
            <w:gridSpan w:val="2"/>
          </w:tcPr>
          <w:p w:rsidRDefault="005D584B" w:rsidP="00A166B2" w:rsidR="004F50B1">
            <w:pPr>
              <w:spacing w:lineRule="auto" w:line="276" w:after="200"/>
            </w:pPr>
            <w:r>
              <w:t>299</w:t>
            </w:r>
          </w:p>
          <w:p w:rsidRDefault="004F50B1" w:rsidP="00A166B2" w:rsidR="004F50B1" w:rsidRPr="005C4F47"/>
        </w:tc>
        <w:tc>
          <w:tcPr>
            <w:tcW w:type="pct" w:w="589"/>
            <w:gridSpan w:val="2"/>
          </w:tcPr>
          <w:p w:rsidRDefault="005D584B" w:rsidR="004F50B1">
            <w:pPr>
              <w:spacing w:lineRule="auto" w:line="276" w:after="200"/>
            </w:pPr>
            <w:r>
              <w:t>99,70 %</w:t>
            </w:r>
          </w:p>
          <w:p w:rsidRDefault="004F50B1" w:rsidP="004F50B1" w:rsidR="004F50B1" w:rsidRPr="005C4F47"/>
        </w:tc>
      </w:tr>
      <w:tr w:rsidTr="00B731B4" w:rsidR="004F50B1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551"/>
        </w:trPr>
        <w:tc>
          <w:tcPr>
            <w:tcW w:type="pct" w:w="3843"/>
            <w:gridSpan w:val="4"/>
          </w:tcPr>
          <w:p w:rsidRDefault="004F50B1" w:rsidP="00A166B2" w:rsidR="004F50B1">
            <w:pPr>
              <w:ind w:left="108"/>
              <w:jc w:val="both"/>
              <w:rPr>
                <w:b/>
              </w:rPr>
            </w:pPr>
          </w:p>
          <w:p w:rsidRDefault="004F50B1" w:rsidP="00A166B2" w:rsidR="004F50B1">
            <w:pPr>
              <w:ind w:left="108"/>
              <w:jc w:val="both"/>
              <w:rPr>
                <w:b/>
              </w:rPr>
            </w:pPr>
            <w:r w:rsidRPr="005C4F47">
              <w:t>Vjerovnici glasovali "PROTIV"</w:t>
            </w:r>
            <w:r w:rsidRPr="005C4F47">
              <w:tab/>
            </w:r>
          </w:p>
        </w:tc>
        <w:tc>
          <w:tcPr>
            <w:tcW w:type="pct" w:w="568"/>
            <w:gridSpan w:val="2"/>
          </w:tcPr>
          <w:p w:rsidRDefault="005D584B" w:rsidR="004F50B1" w:rsidRPr="005D584B">
            <w:pPr>
              <w:spacing w:lineRule="auto" w:line="276" w:after="200"/>
            </w:pPr>
            <w:r w:rsidRPr="005D584B">
              <w:t>161</w:t>
            </w:r>
          </w:p>
          <w:p w:rsidRDefault="004F50B1" w:rsidP="00A166B2" w:rsidR="004F50B1">
            <w:pPr>
              <w:jc w:val="both"/>
              <w:rPr>
                <w:b/>
              </w:rPr>
            </w:pPr>
          </w:p>
        </w:tc>
        <w:tc>
          <w:tcPr>
            <w:tcW w:type="pct" w:w="589"/>
            <w:gridSpan w:val="2"/>
          </w:tcPr>
          <w:p w:rsidRDefault="005D584B" w:rsidR="004F50B1" w:rsidRPr="005D584B">
            <w:pPr>
              <w:spacing w:lineRule="auto" w:line="276" w:after="200"/>
            </w:pPr>
            <w:r w:rsidRPr="005D584B">
              <w:t>0,30%</w:t>
            </w:r>
          </w:p>
          <w:p w:rsidRDefault="004F50B1" w:rsidP="004F50B1" w:rsidR="004F50B1">
            <w:pPr>
              <w:jc w:val="both"/>
              <w:rPr>
                <w:b/>
              </w:rPr>
            </w:pPr>
          </w:p>
        </w:tc>
      </w:tr>
    </w:tbl>
    <w:p w:rsidRDefault="005C4F47" w:rsidP="002C5D75" w:rsidR="005C4F47">
      <w:pPr>
        <w:jc w:val="both"/>
        <w:rPr>
          <w:b/>
        </w:rPr>
      </w:pPr>
    </w:p>
    <w:p w:rsidRDefault="005C4F47" w:rsidP="002C5D75" w:rsidR="005C4F47">
      <w:pPr>
        <w:jc w:val="both"/>
        <w:rPr>
          <w:b/>
        </w:rPr>
      </w:pPr>
    </w:p>
    <w:p w:rsidRDefault="005C4F47" w:rsidP="002C5D75" w:rsidR="005C4F47">
      <w:pPr>
        <w:jc w:val="both"/>
        <w:rPr>
          <w:b/>
        </w:rPr>
      </w:pPr>
    </w:p>
    <w:p w:rsidRDefault="005C4F47" w:rsidP="002C5D75" w:rsidR="005C4F47">
      <w:pPr>
        <w:jc w:val="both"/>
        <w:rPr>
          <w:b/>
        </w:rPr>
      </w:pPr>
    </w:p>
    <w:p w:rsidRDefault="005C4F47" w:rsidP="002C5D75" w:rsidR="005C4F47">
      <w:pPr>
        <w:jc w:val="both"/>
        <w:rPr>
          <w:b/>
        </w:rPr>
      </w:pPr>
    </w:p>
    <w:p w:rsidRDefault="005C4F47" w:rsidP="002C5D75" w:rsidR="005C4F47">
      <w:pPr>
        <w:jc w:val="both"/>
        <w:rPr>
          <w:b/>
        </w:rPr>
      </w:pPr>
    </w:p>
    <w:p w:rsidRDefault="005C4F47" w:rsidP="002C5D75" w:rsidR="005C4F47">
      <w:pPr>
        <w:jc w:val="both"/>
        <w:rPr>
          <w:b/>
        </w:rPr>
      </w:pPr>
    </w:p>
    <w:p w:rsidRDefault="005C4F47" w:rsidP="002C5D75" w:rsidR="005C4F47">
      <w:pPr>
        <w:jc w:val="both"/>
        <w:rPr>
          <w:b/>
        </w:rPr>
      </w:pPr>
    </w:p>
    <w:p w:rsidRDefault="005C4F47" w:rsidP="002C5D75" w:rsidR="005C4F47">
      <w:pPr>
        <w:jc w:val="both"/>
        <w:rPr>
          <w:b/>
        </w:rPr>
      </w:pPr>
    </w:p>
    <w:p w:rsidRDefault="005C4F47" w:rsidP="002C5D75" w:rsidR="005C4F47">
      <w:pPr>
        <w:jc w:val="both"/>
        <w:rPr>
          <w:b/>
        </w:rPr>
      </w:pPr>
    </w:p>
    <w:p w:rsidRDefault="005C4F47" w:rsidP="002C5D75" w:rsidR="005C4F47">
      <w:pPr>
        <w:jc w:val="both"/>
        <w:rPr>
          <w:b/>
        </w:rPr>
      </w:pPr>
    </w:p>
    <w:p w:rsidRDefault="005C4F47" w:rsidP="002C5D75" w:rsidR="005C4F47">
      <w:pPr>
        <w:jc w:val="both"/>
        <w:rPr>
          <w:b/>
        </w:rPr>
      </w:pPr>
    </w:p>
    <w:p w:rsidRDefault="005C4F47" w:rsidP="002C5D75" w:rsidR="005C4F47">
      <w:pPr>
        <w:jc w:val="both"/>
        <w:rPr>
          <w:b/>
        </w:rPr>
      </w:pPr>
    </w:p>
    <w:p w:rsidRDefault="005C4F47" w:rsidP="002C5D75" w:rsidR="005C4F47">
      <w:pPr>
        <w:jc w:val="both"/>
        <w:rPr>
          <w:b/>
        </w:rPr>
      </w:pPr>
    </w:p>
    <w:p w:rsidRDefault="005C4F47" w:rsidP="002C5D75" w:rsidR="005C4F47">
      <w:pPr>
        <w:jc w:val="both"/>
        <w:rPr>
          <w:b/>
        </w:rPr>
      </w:pPr>
    </w:p>
    <w:p w:rsidRDefault="005C4F47" w:rsidP="002C5D75" w:rsidR="005C4F47">
      <w:pPr>
        <w:jc w:val="both"/>
        <w:rPr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76"/>
        <w:gridCol w:w="4680"/>
        <w:gridCol w:w="276"/>
        <w:gridCol w:w="276"/>
        <w:gridCol w:w="1891"/>
        <w:gridCol w:w="276"/>
        <w:gridCol w:w="1611"/>
      </w:tblGrid>
      <w:tr w:rsidTr="002C5D75" w:rsidR="002C5D75">
        <w:trPr>
          <w:trHeight w:val="799"/>
        </w:trPr>
        <w:tc>
          <w:tcPr>
            <w:tcW w:type="pct" w:w="5000"/>
            <w:gridSpan w:val="7"/>
            <w:tcBorders>
              <w:top w:val="nil"/>
              <w:left w:val="nil"/>
              <w:bottom w:space="0" w:sz="8" w:color="auto" w:val="single"/>
              <w:right w:val="nil"/>
            </w:tcBorders>
            <w:shd w:fill="A9D08E" w:color="auto" w:val="clear"/>
            <w:noWrap/>
            <w:vAlign w:val="center"/>
            <w:hideMark/>
          </w:tcPr>
          <w:p w:rsidRDefault="002C5D75" w:rsidR="002C5D75">
            <w:pPr>
              <w:spacing w:lineRule="auto" w:line="276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GLASOVI PREMA BROJU VJEROVNIKA</w:t>
            </w:r>
          </w:p>
        </w:tc>
      </w:tr>
      <w:tr w:rsidTr="002C5D75" w:rsidR="002C5D75">
        <w:trPr>
          <w:trHeight w:val="540"/>
        </w:trPr>
        <w:tc>
          <w:tcPr>
            <w:tcW w:type="pct" w:w="1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2682"/>
            <w:gridSpan w:val="2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Svi vjerovnici s pravom glasa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1071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Broj glasova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9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% glasova</w:t>
            </w:r>
          </w:p>
        </w:tc>
      </w:tr>
      <w:tr w:rsidTr="002C5D75" w:rsidR="002C5D75">
        <w:trPr>
          <w:trHeight w:val="540"/>
        </w:trPr>
        <w:tc>
          <w:tcPr>
            <w:tcW w:type="pct" w:w="109"/>
            <w:tcBorders>
              <w:top w:val="nil"/>
              <w:left w:space="0" w:sz="8" w:color="auto" w:val="sing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2573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UKUPNI BROJ VJEROVNIKA</w:t>
            </w:r>
          </w:p>
        </w:tc>
        <w:tc>
          <w:tcPr>
            <w:tcW w:type="pct" w:w="109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109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1071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C70528" w:rsidP="00C70528" w:rsidR="002C5D75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460</w:t>
            </w:r>
          </w:p>
        </w:tc>
        <w:tc>
          <w:tcPr>
            <w:tcW w:type="pct" w:w="109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pct" w:w="920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</w:tr>
      <w:tr w:rsidTr="004F50B1" w:rsidR="002C5D75">
        <w:trPr>
          <w:trHeight w:val="540"/>
        </w:trPr>
        <w:tc>
          <w:tcPr>
            <w:tcW w:type="pct" w:w="10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2573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Vjerovnici glasovali "ZA"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pct" w:w="1071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</w:tcPr>
          <w:p w:rsidRDefault="00C70528" w:rsidP="00C70528" w:rsidR="002C5D75" w:rsidRPr="00C70528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 w:rsidRPr="00C70528">
              <w:rPr>
                <w:bCs/>
                <w:color w:val="000000"/>
                <w:lang w:eastAsia="en-US"/>
              </w:rPr>
              <w:t>299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</w:tcPr>
          <w:p w:rsidRDefault="002C5D75" w:rsidR="002C5D75">
            <w:pPr>
              <w:spacing w:lineRule="auto" w:line="276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type="pct" w:w="9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C70528" w:rsidR="002C5D75" w:rsidRPr="00C70528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 w:rsidRPr="00C70528">
              <w:rPr>
                <w:bCs/>
                <w:color w:val="000000"/>
                <w:lang w:eastAsia="en-US"/>
              </w:rPr>
              <w:t xml:space="preserve">65% </w:t>
            </w:r>
          </w:p>
        </w:tc>
      </w:tr>
      <w:tr w:rsidTr="004F50B1" w:rsidR="002C5D75">
        <w:trPr>
          <w:trHeight w:val="540"/>
        </w:trPr>
        <w:tc>
          <w:tcPr>
            <w:tcW w:type="pct" w:w="10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pct" w:w="2573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Vjerovnici glasovali "PROTIV"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2C5D75" w:rsidR="002C5D75">
            <w:pPr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pct" w:w="1071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</w:tcPr>
          <w:p w:rsidRDefault="00C70528" w:rsidP="00C70528" w:rsidR="002C5D75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161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</w:tcPr>
          <w:p w:rsidRDefault="002C5D75" w:rsidR="002C5D75">
            <w:pPr>
              <w:spacing w:lineRule="auto" w:line="276"/>
              <w:rPr>
                <w:color w:val="000000"/>
                <w:lang w:eastAsia="en-US"/>
              </w:rPr>
            </w:pPr>
          </w:p>
        </w:tc>
        <w:tc>
          <w:tcPr>
            <w:tcW w:type="pct" w:w="9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C70528" w:rsidR="002C5D75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35%</w:t>
            </w:r>
          </w:p>
        </w:tc>
      </w:tr>
    </w:tbl>
    <w:p w:rsidRDefault="002C5D75" w:rsidP="002C5D75" w:rsidR="002C5D75">
      <w:pPr>
        <w:jc w:val="both"/>
        <w:rPr>
          <w:b/>
        </w:rPr>
      </w:pPr>
    </w:p>
    <w:p w:rsidRDefault="002C5D75" w:rsidP="002C5D75" w:rsidR="002C5D75" w:rsidRPr="00C70528">
      <w:pPr>
        <w:jc w:val="both"/>
      </w:pPr>
      <w:r w:rsidRPr="00C70528">
        <w:t xml:space="preserve">Glasovanje dovršeno u </w:t>
      </w:r>
      <w:r w:rsidR="00C70528" w:rsidRPr="00C70528">
        <w:t>10,30</w:t>
      </w:r>
      <w:r w:rsidRPr="00C70528">
        <w:t xml:space="preserve"> sati.</w:t>
      </w:r>
    </w:p>
    <w:p w:rsidRDefault="002C5D75" w:rsidP="002C5D75" w:rsidR="002C5D75" w:rsidRPr="00C70528">
      <w:pPr>
        <w:jc w:val="both"/>
      </w:pPr>
    </w:p>
    <w:p w:rsidRDefault="002C5D75" w:rsidP="002C5D75" w:rsidR="002C5D75" w:rsidRPr="00C70528">
      <w:pPr>
        <w:ind w:firstLine="720"/>
        <w:jc w:val="both"/>
      </w:pPr>
    </w:p>
    <w:p w:rsidRDefault="002C5D75" w:rsidP="002C5D75" w:rsidR="002C5D75" w:rsidRPr="00C70528">
      <w:pPr>
        <w:jc w:val="both"/>
      </w:pPr>
      <w:r w:rsidRPr="00C70528">
        <w:t xml:space="preserve">Radi utvrđivanja rezultata glasovanju sud donosi </w:t>
      </w:r>
    </w:p>
    <w:p w:rsidRDefault="002C5D75" w:rsidP="002C5D75" w:rsidR="002C5D75" w:rsidRPr="00C70528">
      <w:pPr>
        <w:ind w:firstLine="720"/>
        <w:jc w:val="both"/>
      </w:pPr>
    </w:p>
    <w:p w:rsidRDefault="002C5D75" w:rsidP="002C5D75" w:rsidR="002C5D75" w:rsidRPr="00C70528">
      <w:pPr>
        <w:ind w:firstLine="720"/>
        <w:jc w:val="center"/>
      </w:pPr>
      <w:r w:rsidRPr="00C70528">
        <w:t>zaključak</w:t>
      </w:r>
    </w:p>
    <w:p w:rsidRDefault="002C5D75" w:rsidP="002C5D75" w:rsidR="002C5D75" w:rsidRPr="00C70528">
      <w:pPr>
        <w:ind w:firstLine="720"/>
        <w:jc w:val="both"/>
      </w:pPr>
    </w:p>
    <w:p w:rsidRDefault="002C5D75" w:rsidP="002C5D75" w:rsidR="002C5D75" w:rsidRPr="00C70528">
      <w:pPr>
        <w:jc w:val="both"/>
      </w:pPr>
      <w:r w:rsidRPr="00C70528">
        <w:t xml:space="preserve">Određuje se stanka u trajanju </w:t>
      </w:r>
      <w:r w:rsidR="00C70528" w:rsidRPr="00C70528">
        <w:t>od 60 minuta.</w:t>
      </w:r>
    </w:p>
    <w:p w:rsidRDefault="002C5D75" w:rsidP="002C5D75" w:rsidR="002C5D75" w:rsidRPr="00C70528">
      <w:pPr>
        <w:ind w:firstLine="720"/>
        <w:jc w:val="both"/>
      </w:pPr>
    </w:p>
    <w:p w:rsidRDefault="002C5D75" w:rsidP="004F50B1" w:rsidR="002C5D75" w:rsidRPr="00C70528">
      <w:pPr>
        <w:pStyle w:val="Naslov4"/>
        <w:rPr>
          <w:b w:val="false"/>
        </w:rPr>
      </w:pPr>
      <w:r w:rsidRPr="00C70528">
        <w:rPr>
          <w:b w:val="false"/>
        </w:rPr>
        <w:t xml:space="preserve">Nastavljeno u </w:t>
      </w:r>
      <w:r w:rsidR="00C70528">
        <w:rPr>
          <w:b w:val="false"/>
        </w:rPr>
        <w:t>11,30</w:t>
      </w:r>
      <w:r w:rsidRPr="00C70528">
        <w:rPr>
          <w:b w:val="false"/>
        </w:rPr>
        <w:t xml:space="preserve"> sati</w:t>
      </w:r>
    </w:p>
    <w:p w:rsidRDefault="002C5D75" w:rsidP="002C5D75" w:rsidR="002C5D75" w:rsidRPr="00C70528">
      <w:pPr>
        <w:ind w:firstLine="720"/>
        <w:jc w:val="both"/>
      </w:pPr>
    </w:p>
    <w:p w:rsidRDefault="002C5D75" w:rsidP="002C5D75" w:rsidR="002C5D75">
      <w:pPr>
        <w:rPr>
          <w:b/>
        </w:rPr>
        <w:sectPr w:rsidSect="00FC7565" w:rsidR="002C5D75">
          <w:pgSz w:h="16838" w:w="11906"/>
          <w:pgMar w:gutter="0" w:footer="709" w:header="709" w:left="1418" w:bottom="1418" w:right="1418" w:top="1418"/>
          <w:cols w:space="720"/>
        </w:sectPr>
      </w:pPr>
    </w:p>
    <w:p w:rsidRDefault="002C5D75" w:rsidP="002C5D75" w:rsidR="002C5D75">
      <w:pPr>
        <w:jc w:val="both"/>
      </w:pPr>
      <w:r>
        <w:lastRenderedPageBreak/>
        <w:t>Utvrđuje se da su u nastavku ročišta prisutni vjerovnici koji su prisustvovali i ročištu za glasovanje o stečajnom planu.</w:t>
      </w:r>
    </w:p>
    <w:p w:rsidRDefault="002C5D75" w:rsidP="002C5D75" w:rsidR="002C5D75">
      <w:pPr>
        <w:jc w:val="both"/>
      </w:pPr>
    </w:p>
    <w:p w:rsidRDefault="002C5D75" w:rsidP="002C5D75" w:rsidR="002C5D75">
      <w:pPr>
        <w:pStyle w:val="Tijeloteksta-uvlaka3"/>
      </w:pPr>
      <w:r>
        <w:t>Nakon privedenog glasovanja  sudac utvrđuje rezultate glasovanja i to kako slijedi:</w:t>
      </w:r>
    </w:p>
    <w:p w:rsidRDefault="002C5D75" w:rsidP="002C5D75" w:rsidR="002C5D75">
      <w:pPr>
        <w:ind w:firstLine="720"/>
        <w:jc w:val="both"/>
      </w:pPr>
    </w:p>
    <w:p w:rsidRDefault="002C5D75" w:rsidP="002C5D75" w:rsidR="002C5D75" w:rsidRPr="00C70528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C70528">
        <w:rPr>
          <w:sz w:val="24"/>
          <w:szCs w:val="24"/>
        </w:rPr>
        <w:t>U odnosu na većinu svih vjerovnika:</w:t>
      </w:r>
    </w:p>
    <w:p w:rsidRDefault="002C5D75" w:rsidP="002C5D75" w:rsidR="002C5D75" w:rsidRPr="00C70528">
      <w:pPr>
        <w:jc w:val="both"/>
      </w:pPr>
    </w:p>
    <w:p w:rsidRDefault="002C5D75" w:rsidP="002C5D75" w:rsidR="002C5D75" w:rsidRPr="00C70528">
      <w:pPr>
        <w:jc w:val="both"/>
      </w:pPr>
      <w:r w:rsidRPr="00C70528">
        <w:t>Od ukupno  vjerovnika sa utvrđenim tražbinama koji imaju pravo glasa:</w:t>
      </w:r>
    </w:p>
    <w:p w:rsidRDefault="002C5D75" w:rsidP="002C5D75" w:rsidR="002C5D75" w:rsidRPr="00C70528">
      <w:pPr>
        <w:jc w:val="both"/>
      </w:pPr>
      <w:r w:rsidRPr="00C70528">
        <w:t xml:space="preserve">- ZA prihvaćanje izmijenjenog plana restrukturiranja </w:t>
      </w:r>
      <w:r w:rsidR="00C70528" w:rsidRPr="00C70528">
        <w:t>glasovalo je 299</w:t>
      </w:r>
      <w:r w:rsidRPr="00C70528">
        <w:t xml:space="preserve"> od ukupno </w:t>
      </w:r>
      <w:r w:rsidR="00C70528" w:rsidRPr="00C70528">
        <w:t xml:space="preserve">460 </w:t>
      </w:r>
      <w:r w:rsidRPr="00C70528">
        <w:t xml:space="preserve">vjerovnika  ili </w:t>
      </w:r>
      <w:r w:rsidR="00C70528" w:rsidRPr="00C70528">
        <w:t>65</w:t>
      </w:r>
      <w:r w:rsidRPr="00C70528">
        <w:t xml:space="preserve"> %  </w:t>
      </w:r>
    </w:p>
    <w:p w:rsidRDefault="002C5D75" w:rsidP="002C5D75" w:rsidR="002C5D75" w:rsidRPr="00C70528">
      <w:pPr>
        <w:jc w:val="both"/>
      </w:pPr>
      <w:r w:rsidRPr="00C70528">
        <w:t xml:space="preserve">- PROTIV prihvaćanja  plana restrukturiranja glasovalo je </w:t>
      </w:r>
      <w:r w:rsidR="00C70528" w:rsidRPr="00C70528">
        <w:t>161</w:t>
      </w:r>
      <w:r w:rsidRPr="00C70528">
        <w:t xml:space="preserve"> vjerovnika od ukupno </w:t>
      </w:r>
      <w:r w:rsidR="00C70528" w:rsidRPr="00C70528">
        <w:t xml:space="preserve">460 </w:t>
      </w:r>
      <w:r w:rsidRPr="00C70528">
        <w:t xml:space="preserve">ili </w:t>
      </w:r>
      <w:r w:rsidR="00C70528" w:rsidRPr="00C70528">
        <w:t>35</w:t>
      </w:r>
      <w:r w:rsidRPr="00C70528">
        <w:t xml:space="preserve"> %.</w:t>
      </w:r>
    </w:p>
    <w:p w:rsidRDefault="002C5D75" w:rsidP="002C5D75" w:rsidR="002C5D75" w:rsidRPr="00C70528">
      <w:pPr>
        <w:ind w:firstLine="720"/>
        <w:jc w:val="both"/>
        <w:rPr>
          <w:i/>
        </w:rPr>
      </w:pPr>
    </w:p>
    <w:p w:rsidRDefault="002C5D75" w:rsidP="002C5D75" w:rsidR="002C5D75" w:rsidRPr="00C70528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C70528">
        <w:rPr>
          <w:sz w:val="24"/>
          <w:szCs w:val="24"/>
        </w:rPr>
        <w:t>U odnosu na iznos tražbina:</w:t>
      </w:r>
    </w:p>
    <w:p w:rsidRDefault="002C5D75" w:rsidP="002C5D75" w:rsidR="002C5D75" w:rsidRPr="00C70528">
      <w:pPr>
        <w:jc w:val="both"/>
      </w:pPr>
    </w:p>
    <w:p w:rsidRDefault="002C5D75" w:rsidP="002C5D75" w:rsidR="002C5D75" w:rsidRPr="00C70528">
      <w:pPr>
        <w:jc w:val="both"/>
      </w:pPr>
      <w:r w:rsidRPr="00C70528">
        <w:t>Od ukupno  vjerovnika sa utvrđenim tražbinama koji imaju pravo glasa:</w:t>
      </w:r>
    </w:p>
    <w:p w:rsidRDefault="002C5D75" w:rsidP="002C5D75" w:rsidR="002C5D75" w:rsidRPr="00C70528">
      <w:pPr>
        <w:jc w:val="both"/>
      </w:pPr>
      <w:r w:rsidRPr="00C70528">
        <w:t xml:space="preserve">- ZA prihvaćanje izmijenjenog plana restrukturiranja glasovalo se u ukupnom iznosu od </w:t>
      </w:r>
      <w:r w:rsidR="00C70528" w:rsidRPr="00C70528">
        <w:t>607.851.690,64</w:t>
      </w:r>
      <w:r w:rsidRPr="00C70528">
        <w:t xml:space="preserve"> kn ili </w:t>
      </w:r>
      <w:r w:rsidR="00C70528" w:rsidRPr="00C70528">
        <w:t>99,70</w:t>
      </w:r>
      <w:r w:rsidRPr="00C70528">
        <w:t xml:space="preserve"> %  </w:t>
      </w:r>
    </w:p>
    <w:p w:rsidRDefault="002C5D75" w:rsidP="002C5D75" w:rsidR="002C5D75" w:rsidRPr="00C70528">
      <w:pPr>
        <w:jc w:val="both"/>
      </w:pPr>
      <w:r w:rsidRPr="00C70528">
        <w:t xml:space="preserve">- PROTIV prihvaćanja plana restrukturiranja glasovalo se u ukupnom iznosu od </w:t>
      </w:r>
      <w:r w:rsidR="00C70528" w:rsidRPr="00C70528">
        <w:t>2.525.254,89</w:t>
      </w:r>
      <w:r w:rsidRPr="00C70528">
        <w:t xml:space="preserve"> kn ili </w:t>
      </w:r>
      <w:r w:rsidR="00C70528" w:rsidRPr="00C70528">
        <w:t>0,30</w:t>
      </w:r>
      <w:r w:rsidRPr="00C70528">
        <w:t xml:space="preserve"> %.</w:t>
      </w:r>
    </w:p>
    <w:p w:rsidRDefault="002C5D75" w:rsidP="002C5D75" w:rsidR="002C5D75">
      <w:pPr>
        <w:ind w:firstLine="720"/>
        <w:jc w:val="both"/>
        <w:rPr>
          <w:b/>
          <w:i/>
        </w:rPr>
      </w:pPr>
    </w:p>
    <w:p w:rsidRDefault="002C5D75" w:rsidP="002C5D75" w:rsidR="002C5D75">
      <w:pPr>
        <w:pStyle w:val="Tijeloteksta"/>
        <w:tabs>
          <w:tab w:pos="426" w:val="left"/>
        </w:tabs>
      </w:pPr>
      <w:r>
        <w:rPr>
          <w:b/>
        </w:rPr>
        <w:tab/>
        <w:t xml:space="preserve"> </w:t>
      </w:r>
      <w:r>
        <w:rPr>
          <w:b/>
        </w:rPr>
        <w:tab/>
      </w:r>
      <w:r>
        <w:t>Sud donosi  sljedeći</w:t>
      </w:r>
    </w:p>
    <w:p w:rsidRDefault="002C5D75" w:rsidP="002C5D75" w:rsidR="002C5D75">
      <w:pPr>
        <w:pStyle w:val="Tijeloteksta"/>
        <w:tabs>
          <w:tab w:pos="426" w:val="left"/>
        </w:tabs>
        <w:jc w:val="center"/>
      </w:pPr>
      <w:r>
        <w:t>ZAKLJUČAK</w:t>
      </w:r>
    </w:p>
    <w:p w:rsidRDefault="002C5D75" w:rsidP="002C5D75" w:rsidR="002C5D75">
      <w:pPr>
        <w:pStyle w:val="Tijeloteksta"/>
        <w:tabs>
          <w:tab w:pos="426" w:val="left"/>
        </w:tabs>
        <w:jc w:val="center"/>
      </w:pPr>
    </w:p>
    <w:p w:rsidRDefault="002C5D75" w:rsidP="002C5D75" w:rsidR="002C5D75">
      <w:pPr>
        <w:pStyle w:val="Tijeloteksta"/>
        <w:tabs>
          <w:tab w:pos="426" w:val="left"/>
        </w:tabs>
      </w:pPr>
      <w:r>
        <w:tab/>
        <w:t>Odluka će uslijediti pisanim putem.</w:t>
      </w:r>
    </w:p>
    <w:p w:rsidRDefault="002C5D75" w:rsidP="002C5D75" w:rsidR="002C5D75">
      <w:pPr>
        <w:jc w:val="both"/>
        <w:rPr>
          <w:b/>
        </w:rPr>
      </w:pPr>
    </w:p>
    <w:p w:rsidRDefault="002C5D75" w:rsidP="002C5D75" w:rsidR="002C5D75">
      <w:pPr>
        <w:jc w:val="both"/>
      </w:pPr>
      <w:r>
        <w:t xml:space="preserve">Dovršeno </w:t>
      </w:r>
      <w:r w:rsidR="00C70528" w:rsidRPr="00C70528">
        <w:t xml:space="preserve">u </w:t>
      </w:r>
      <w:r w:rsidR="00C70528">
        <w:t>11,51</w:t>
      </w:r>
      <w:r w:rsidR="00C70528" w:rsidRPr="00C70528">
        <w:t xml:space="preserve"> sati.</w:t>
      </w:r>
    </w:p>
    <w:p w:rsidRDefault="002C5D75" w:rsidP="002C5D75" w:rsidR="002C5D75">
      <w:pPr>
        <w:jc w:val="both"/>
      </w:pPr>
    </w:p>
    <w:p w:rsidRDefault="002C5D75" w:rsidP="002C5D75" w:rsidR="002C5D75">
      <w:pPr>
        <w:jc w:val="both"/>
      </w:pPr>
    </w:p>
    <w:p w:rsidRDefault="002C5D75" w:rsidP="002C5D75" w:rsidR="002C5D75">
      <w:pPr>
        <w:jc w:val="both"/>
      </w:pPr>
      <w:r>
        <w:t xml:space="preserve">                                                                   SUDAC:</w:t>
      </w:r>
      <w:r>
        <w:tab/>
      </w:r>
    </w:p>
    <w:p w:rsidRDefault="002C5D75" w:rsidP="002C5D75" w:rsidR="002C5D75">
      <w:pPr>
        <w:jc w:val="both"/>
      </w:pPr>
      <w:r>
        <w:t xml:space="preserve">                                                         Vesna Sremac Šoštar</w:t>
      </w:r>
      <w:r>
        <w:tab/>
      </w:r>
      <w:r>
        <w:tab/>
      </w:r>
      <w:r>
        <w:tab/>
        <w:t xml:space="preserve">                     </w:t>
      </w:r>
      <w:r>
        <w:tab/>
      </w:r>
      <w:r>
        <w:tab/>
      </w:r>
      <w:r>
        <w:tab/>
        <w:t xml:space="preserve">                                                   </w:t>
      </w:r>
    </w:p>
    <w:p w:rsidRDefault="002C5D75" w:rsidP="002C5D75" w:rsidR="002C5D75">
      <w:pPr>
        <w:jc w:val="both"/>
      </w:pPr>
      <w:r>
        <w:t xml:space="preserve">                </w:t>
      </w:r>
    </w:p>
    <w:p w:rsidRDefault="002C5D75" w:rsidP="002C5D75" w:rsidR="002C5D75">
      <w:pPr>
        <w:jc w:val="both"/>
      </w:pPr>
      <w:r>
        <w:t xml:space="preserve">                                                                    Zapisničar:</w:t>
      </w:r>
    </w:p>
    <w:p w:rsidRDefault="002C5D75" w:rsidP="002C5D75" w:rsidR="002C5D75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Matea Bizjak</w:t>
      </w:r>
    </w:p>
    <w:p w:rsidRDefault="002C5D75" w:rsidP="002C5D75" w:rsidR="002C5D75">
      <w:pPr>
        <w:jc w:val="both"/>
      </w:pPr>
    </w:p>
    <w:p w:rsidRDefault="002C5D75" w:rsidP="002C5D75" w:rsidR="002C5D75">
      <w:pPr>
        <w:jc w:val="both"/>
      </w:pPr>
    </w:p>
    <w:p w:rsidRDefault="002C5D75" w:rsidP="002C5D75" w:rsidR="002C5D75">
      <w:pPr>
        <w:jc w:val="both"/>
      </w:pPr>
    </w:p>
    <w:p w:rsidRDefault="002C5D75" w:rsidP="002C5D75" w:rsidR="002C5D75">
      <w:pPr>
        <w:jc w:val="both"/>
      </w:pPr>
      <w:r>
        <w:t>Povjerenik:</w:t>
      </w:r>
    </w:p>
    <w:p w:rsidRDefault="00C827F8" w:rsidP="002C5D75" w:rsidR="002C5D75">
      <w:pPr>
        <w:jc w:val="both"/>
      </w:pPr>
      <w:r>
        <w:t>Nada Reljić</w:t>
      </w:r>
    </w:p>
    <w:p w:rsidRDefault="00C827F8" w:rsidP="002C5D75" w:rsidR="00C827F8">
      <w:pPr>
        <w:jc w:val="both"/>
      </w:pPr>
    </w:p>
    <w:p w:rsidRDefault="00C827F8" w:rsidP="002C5D75" w:rsidR="00C827F8">
      <w:pPr>
        <w:jc w:val="both"/>
      </w:pPr>
      <w:r>
        <w:t>Dužnik:</w:t>
      </w:r>
    </w:p>
    <w:p w:rsidRDefault="00E02147" w:rsidP="002C5D75" w:rsidR="002C5D75">
      <w:pPr>
        <w:jc w:val="both"/>
      </w:pPr>
      <w:r w:rsidRPr="000C1705">
        <w:t>Vladimir Kalčić, član uprave Hrvoje Filipović, predsjednik uprave,</w:t>
      </w:r>
      <w:r w:rsidRPr="004B4F7B">
        <w:t xml:space="preserve"> uz odvjetnika Zvonimira Buterin iz OD Buterin i Posavec</w:t>
      </w:r>
    </w:p>
    <w:p w:rsidRDefault="002C5D75" w:rsidP="002C5D75" w:rsidR="002C5D75"/>
    <w:p w:rsidRDefault="002C5D75" w:rsidP="002C5D75" w:rsidR="002C5D75"/>
    <w:p w:rsidRDefault="002C5D75" w:rsidP="002C5D75" w:rsidR="002C5D75"/>
    <w:p w:rsidRDefault="002C5D75" w:rsidP="002C5D75" w:rsidR="002C5D75"/>
    <w:p w:rsidRDefault="002C5D75" w:rsidP="002C5D75" w:rsidR="002C5D75"/>
    <w:p w:rsidRDefault="002C5D75" w:rsidP="002C5D75" w:rsidR="002C5D75"/>
    <w:p w:rsidRDefault="002C5D75" w:rsidP="002C5D75" w:rsidR="002C5D75"/>
    <w:p w:rsidRDefault="002C5D75" w:rsidP="002C5D75" w:rsidR="002C5D75">
      <w:r>
        <w:t>VJEROVNICI:</w:t>
      </w:r>
    </w:p>
    <w:p w:rsidRDefault="002C5D75" w:rsidP="002C5D75" w:rsidR="002C5D75">
      <w:pPr>
        <w:jc w:val="both"/>
      </w:pPr>
    </w:p>
    <w:p w:rsidRDefault="001B039B" w:rsidR="00676C72">
      <w:r>
        <w:t>,</w:t>
      </w:r>
    </w:p>
    <w:sectPr w:rsidSect="00FC7565" w:rsidR="00676C72"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19F" w:rsidP="00A52950" w:rsidR="00E6519F">
      <w:r>
        <w:separator/>
      </w:r>
    </w:p>
  </w:endnote>
  <w:endnote w:id="0" w:type="continuationSeparator">
    <w:p w:rsidRDefault="00E6519F" w:rsidP="00A52950" w:rsidR="00E65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19F" w:rsidP="00A52950" w:rsidR="00E6519F">
      <w:r>
        <w:separator/>
      </w:r>
    </w:p>
  </w:footnote>
  <w:footnote w:id="0" w:type="continuationSeparator">
    <w:p w:rsidRDefault="00E6519F" w:rsidP="00A52950" w:rsidR="00E65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1251568"/>
      <w:docPartObj>
        <w:docPartGallery w:val="Page Numbers (Top of Page)"/>
        <w:docPartUnique/>
      </w:docPartObj>
    </w:sdtPr>
    <w:sdtEndPr/>
    <w:sdtContent>
      <w:p w:rsidRDefault="00E6519F" w:rsidP="00A52950" w:rsidR="00E6519F">
        <w:pPr>
          <w:pStyle w:val="Zaglavlje"/>
          <w:jc w:val="right"/>
        </w:pPr>
        <w:r>
          <w:t>48.St-2021/17</w:t>
        </w:r>
      </w:p>
      <w:p w:rsidRDefault="00E6519F" w:rsidR="00E651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FE6">
          <w:rPr>
            <w:noProof/>
          </w:rPr>
          <w:t>64</w:t>
        </w:r>
        <w:r>
          <w:fldChar w:fldCharType="end"/>
        </w:r>
      </w:p>
    </w:sdtContent>
  </w:sdt>
  <w:p w:rsidRDefault="00E6519F" w:rsidR="00E651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19F" w:rsidP="00A52950" w:rsidR="00E6519F">
    <w:pPr>
      <w:pStyle w:val="Zaglavlje"/>
      <w:jc w:val="right"/>
    </w:pPr>
    <w:r>
      <w:t>48.St-2021/17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B4031"/>
    <w:multiLevelType w:val="hybridMultilevel"/>
    <w:tmpl w:val="1F2E6F28"/>
    <w:lvl w:tplc="041A000F" w:ilvl="0">
      <w:start w:val="1"/>
      <w:numFmt w:val="decimal"/>
      <w:lvlText w:val="%1."/>
      <w:lvlJc w:val="left"/>
      <w:pPr>
        <w:ind w:hanging="360" w:left="921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7B3463"/>
    <w:multiLevelType w:val="hybridMultilevel"/>
    <w:tmpl w:val="04325CF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2E2EB7"/>
    <w:multiLevelType w:val="hybridMultilevel"/>
    <w:tmpl w:val="04325CF4"/>
    <w:lvl w:tplc="041A000F" w:ilvl="0">
      <w:start w:val="1"/>
      <w:numFmt w:val="decimal"/>
      <w:lvlText w:val="%1."/>
      <w:lvlJc w:val="left"/>
      <w:pPr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388334FF"/>
    <w:multiLevelType w:val="hybridMultilevel"/>
    <w:tmpl w:val="C860BB9E"/>
    <w:lvl w:tplc="3006C9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01C2172"/>
    <w:multiLevelType w:val="hybridMultilevel"/>
    <w:tmpl w:val="AC665562"/>
    <w:lvl w:tplc="F9C48D6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25D3A1A"/>
    <w:multiLevelType w:val="hybridMultilevel"/>
    <w:tmpl w:val="04325CF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963FFC"/>
    <w:multiLevelType w:val="hybridMultilevel"/>
    <w:tmpl w:val="19146ED4"/>
    <w:lvl w:tplc="0AA4AF2E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B3168F"/>
    <w:multiLevelType w:val="hybridMultilevel"/>
    <w:tmpl w:val="8FA4EEB8"/>
    <w:lvl w:tplc="91248C5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themeColor="text1"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AE975BD"/>
    <w:multiLevelType w:val="hybridMultilevel"/>
    <w:tmpl w:val="5302EB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8B12CAA"/>
    <w:multiLevelType w:val="hybridMultilevel"/>
    <w:tmpl w:val="A000A6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C57FFC"/>
    <w:multiLevelType w:val="hybridMultilevel"/>
    <w:tmpl w:val="440E6428"/>
    <w:lvl w:tplc="3006C99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79BF5F35"/>
    <w:multiLevelType w:val="hybridMultilevel"/>
    <w:tmpl w:val="5B5AF9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0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1"/>
  </w:num>
  <w:num w:numId="10">
    <w:abstractNumId w:val="9"/>
  </w:num>
  <w:num w:numId="11">
    <w:abstractNumId w:val="8"/>
  </w:num>
  <w:num w:numId="12">
    <w:abstractNumId w:val="0"/>
  </w:num>
  <w:num w:numId="13">
    <w:abstractNumId w:val="11"/>
  </w:num>
  <w:num w:numId="14">
    <w:abstractNumId w:val="2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1F3"/>
    <w:rsid w:val="000045E9"/>
    <w:rsid w:val="00033FE6"/>
    <w:rsid w:val="0009048E"/>
    <w:rsid w:val="000A28AF"/>
    <w:rsid w:val="000C1705"/>
    <w:rsid w:val="001443F6"/>
    <w:rsid w:val="001B039B"/>
    <w:rsid w:val="001C11F3"/>
    <w:rsid w:val="001F087F"/>
    <w:rsid w:val="001F0CE3"/>
    <w:rsid w:val="002C5D75"/>
    <w:rsid w:val="002F2AEE"/>
    <w:rsid w:val="00301F07"/>
    <w:rsid w:val="0030600E"/>
    <w:rsid w:val="003625C7"/>
    <w:rsid w:val="003734AB"/>
    <w:rsid w:val="003A78DF"/>
    <w:rsid w:val="003D23BF"/>
    <w:rsid w:val="00413281"/>
    <w:rsid w:val="004B4F7B"/>
    <w:rsid w:val="004E509F"/>
    <w:rsid w:val="004F50B1"/>
    <w:rsid w:val="0050711C"/>
    <w:rsid w:val="00524892"/>
    <w:rsid w:val="005B22A3"/>
    <w:rsid w:val="005C4F47"/>
    <w:rsid w:val="005D584B"/>
    <w:rsid w:val="005F4A7A"/>
    <w:rsid w:val="00640B61"/>
    <w:rsid w:val="00645E48"/>
    <w:rsid w:val="0067336B"/>
    <w:rsid w:val="00676C72"/>
    <w:rsid w:val="006C0D62"/>
    <w:rsid w:val="00702EE0"/>
    <w:rsid w:val="00786A29"/>
    <w:rsid w:val="007A1B4B"/>
    <w:rsid w:val="00800496"/>
    <w:rsid w:val="008F464E"/>
    <w:rsid w:val="00915BCD"/>
    <w:rsid w:val="00954F3A"/>
    <w:rsid w:val="00961828"/>
    <w:rsid w:val="0098422E"/>
    <w:rsid w:val="009F16E5"/>
    <w:rsid w:val="00A11FCA"/>
    <w:rsid w:val="00A166B2"/>
    <w:rsid w:val="00A20CCF"/>
    <w:rsid w:val="00A52950"/>
    <w:rsid w:val="00AD3749"/>
    <w:rsid w:val="00B024AC"/>
    <w:rsid w:val="00B20767"/>
    <w:rsid w:val="00B61E3D"/>
    <w:rsid w:val="00B731B4"/>
    <w:rsid w:val="00B75B91"/>
    <w:rsid w:val="00C70528"/>
    <w:rsid w:val="00C827F8"/>
    <w:rsid w:val="00C90A32"/>
    <w:rsid w:val="00CA216C"/>
    <w:rsid w:val="00CB0679"/>
    <w:rsid w:val="00CB4950"/>
    <w:rsid w:val="00CD1EC1"/>
    <w:rsid w:val="00D2736B"/>
    <w:rsid w:val="00E02147"/>
    <w:rsid w:val="00E33DDA"/>
    <w:rsid w:val="00E6519F"/>
    <w:rsid w:val="00EB4B22"/>
    <w:rsid w:val="00EF258B"/>
    <w:rsid w:val="00F15017"/>
    <w:rsid w:val="00F65230"/>
    <w:rsid w:val="00FC7565"/>
    <w:rsid w:val="00FF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5D75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C5D75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5D75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5C4F47"/>
    <w:pPr>
      <w:keepNext/>
      <w:ind w:left="108"/>
      <w:jc w:val="both"/>
      <w:outlineLvl w:val="2"/>
    </w:pPr>
    <w:rPr>
      <w:b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50B1"/>
    <w:pPr>
      <w:keepNext/>
      <w:jc w:val="both"/>
      <w:outlineLvl w:val="3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C5D75"/>
    <w:rPr>
      <w:rFonts w:cs="Arial" w:eastAsia="Times New Roman" w:hAnsi="Arial" w:ascii="Arial"/>
      <w:b/>
      <w:bCs/>
      <w:kern w:val="32"/>
      <w:sz w:val="32"/>
      <w:szCs w:val="32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C5D75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2C5D75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2C5D75"/>
    <w:rPr>
      <w:color w:val="954F72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2C5D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5D7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2C5D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C5D7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C5D7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2C5D75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2C5D7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2C5D75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2C5D75"/>
    <w:pPr>
      <w:jc w:val="right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2C5D75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2C5D75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semiHidden/>
    <w:rsid w:val="002C5D75"/>
    <w:rPr>
      <w:rFonts w:cs="Times New Roman" w:eastAsia="Times New Roman"/>
      <w:b/>
      <w:sz w:val="20"/>
      <w:szCs w:val="20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2C5D75"/>
    <w:pPr>
      <w:ind w:firstLine="720"/>
      <w:jc w:val="both"/>
    </w:pPr>
    <w:rPr>
      <w:b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2C5D75"/>
    <w:rPr>
      <w:rFonts w:cs="Times New Roman" w:eastAsia="Times New Roman"/>
      <w:b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C5D75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2C5D75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5D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D75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C5D75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2C5D75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2C5D75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2C5D75"/>
    <w:pPr>
      <w:widowControl w:val="false"/>
      <w:suppressLineNumbers/>
      <w:suppressAutoHyphens/>
      <w:autoSpaceDN w:val="false"/>
    </w:pPr>
    <w:rPr>
      <w:rFonts w:cs="Tahoma" w:eastAsia="Lucida Sans Unicode"/>
      <w:kern w:val="3"/>
    </w:rPr>
  </w:style>
  <w:style w:customStyle="true" w:styleId="Standard" w:type="paragraph">
    <w:name w:val="Standard"/>
    <w:rsid w:val="002C5D75"/>
    <w:pPr>
      <w:widowControl w:val="false"/>
      <w:suppressAutoHyphens/>
      <w:autoSpaceDN w:val="false"/>
      <w:spacing w:lineRule="auto" w:line="240" w:after="0"/>
    </w:pPr>
    <w:rPr>
      <w:rFonts w:cs="Tahoma" w:eastAsia="Lucida Sans Unicode"/>
      <w:kern w:val="3"/>
      <w:szCs w:val="24"/>
      <w:lang w:eastAsia="hr-HR"/>
    </w:rPr>
  </w:style>
  <w:style w:customStyle="true" w:styleId="xl63" w:type="paragraph">
    <w:name w:val="xl63"/>
    <w:basedOn w:val="Normal"/>
    <w:rsid w:val="002C5D7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color w:val="000000"/>
    </w:rPr>
  </w:style>
  <w:style w:customStyle="true" w:styleId="xl64" w:type="paragraph">
    <w:name w:val="xl64"/>
    <w:basedOn w:val="Normal"/>
    <w:rsid w:val="002C5D7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color w:val="000000"/>
    </w:rPr>
  </w:style>
  <w:style w:customStyle="true" w:styleId="xl65" w:type="paragraph">
    <w:name w:val="xl65"/>
    <w:basedOn w:val="Normal"/>
    <w:rsid w:val="002C5D7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color w:val="000000"/>
    </w:rPr>
  </w:style>
  <w:style w:customStyle="true" w:styleId="xl66" w:type="paragraph">
    <w:name w:val="xl66"/>
    <w:basedOn w:val="Normal"/>
    <w:rsid w:val="002C5D7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color w:val="000000"/>
    </w:rPr>
  </w:style>
  <w:style w:customStyle="true" w:styleId="xl67" w:type="paragraph">
    <w:name w:val="xl67"/>
    <w:basedOn w:val="Normal"/>
    <w:rsid w:val="002C5D7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color w:val="000000"/>
    </w:rPr>
  </w:style>
  <w:style w:customStyle="true" w:styleId="xl68" w:type="paragraph">
    <w:name w:val="xl68"/>
    <w:basedOn w:val="Normal"/>
    <w:rsid w:val="002C5D7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color w:val="000000"/>
    </w:rPr>
  </w:style>
  <w:style w:customStyle="true" w:styleId="xl69" w:type="paragraph">
    <w:name w:val="xl69"/>
    <w:basedOn w:val="Normal"/>
    <w:rsid w:val="002C5D75"/>
    <w:pPr>
      <w:spacing w:afterAutospacing="true" w:after="100" w:beforeAutospacing="true" w:before="100"/>
    </w:pPr>
  </w:style>
  <w:style w:customStyle="true" w:styleId="xl70" w:type="paragraph">
    <w:name w:val="xl70"/>
    <w:basedOn w:val="Normal"/>
    <w:rsid w:val="002C5D7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1" w:type="paragraph">
    <w:name w:val="xl71"/>
    <w:basedOn w:val="Normal"/>
    <w:rsid w:val="002C5D7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2" w:type="paragraph">
    <w:name w:val="xl72"/>
    <w:basedOn w:val="Normal"/>
    <w:rsid w:val="002C5D7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2C5D7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color w:val="000000"/>
    </w:rPr>
  </w:style>
  <w:style w:customStyle="true" w:styleId="xl74" w:type="paragraph">
    <w:name w:val="xl74"/>
    <w:basedOn w:val="Normal"/>
    <w:rsid w:val="002C5D7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5" w:type="paragraph">
    <w:name w:val="xl75"/>
    <w:basedOn w:val="Normal"/>
    <w:rsid w:val="002C5D7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color w:val="000000"/>
    </w:rPr>
  </w:style>
  <w:style w:customStyle="true" w:styleId="xl76" w:type="paragraph">
    <w:name w:val="xl76"/>
    <w:basedOn w:val="Normal"/>
    <w:rsid w:val="002C5D7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color w:val="000000"/>
    </w:rPr>
  </w:style>
  <w:style w:customStyle="true" w:styleId="xl77" w:type="paragraph">
    <w:name w:val="xl77"/>
    <w:basedOn w:val="Normal"/>
    <w:rsid w:val="002C5D7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2C5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D75"/>
    <w:rPr>
      <w:rFonts w:cs="Times New Roman" w:hAnsi="Times New Roman" w:ascii="Times New Roman" w:hint="default"/>
      <w:sz w:val="24"/>
      <w:bdr w:frame="true" w:space="0" w:sz="0" w:color="auto" w:val="none"/>
      <w:lang w:eastAsia="en-US" w:val="hr-HR"/>
    </w:rPr>
  </w:style>
  <w:style w:customStyle="true" w:styleId="PozadinaSvijetloZuta" w:type="character">
    <w:name w:val="Pozadina_SvijetloZuta"/>
    <w:basedOn w:val="Zadanifontodlomka"/>
    <w:rsid w:val="002C5D75"/>
    <w:rPr>
      <w:bdr w:frame="true"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C5D75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C5D75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eastAsia="en-US" w:val="hr-HR"/>
    </w:rPr>
  </w:style>
  <w:style w:styleId="Reetkatablice" w:type="table">
    <w:name w:val="Table Grid"/>
    <w:basedOn w:val="Obinatablica"/>
    <w:uiPriority w:val="59"/>
    <w:rsid w:val="002C5D7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2" w:type="table">
    <w:name w:val="Table Normal2"/>
    <w:uiPriority w:val="2"/>
    <w:semiHidden/>
    <w:qFormat/>
    <w:rsid w:val="002C5D75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customStyle="true" w:styleId="Reetkatablice1" w:type="table">
    <w:name w:val="Rešetka tablice1"/>
    <w:basedOn w:val="Obinatablica"/>
    <w:next w:val="Reetkatablice"/>
    <w:uiPriority w:val="59"/>
    <w:rsid w:val="0080049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FC7565"/>
  </w:style>
  <w:style w:customStyle="true" w:styleId="Reetkatablice2" w:type="table">
    <w:name w:val="Rešetka tablice2"/>
    <w:basedOn w:val="Obinatablica"/>
    <w:next w:val="Reetkatablice"/>
    <w:uiPriority w:val="59"/>
    <w:rsid w:val="00FC7565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3Char" w:type="character">
    <w:name w:val="Naslov 3 Char"/>
    <w:basedOn w:val="Zadanifontodlomka"/>
    <w:link w:val="Naslov3"/>
    <w:uiPriority w:val="9"/>
    <w:rsid w:val="005C4F47"/>
    <w:rPr>
      <w:rFonts w:cs="Times New Roman" w:eastAsia="Times New Roman"/>
      <w:b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4F50B1"/>
    <w:rPr>
      <w:rFonts w:cs="Times New Roman" w:eastAsia="Times New Roman"/>
      <w:b/>
      <w:szCs w:val="24"/>
      <w:lang w:eastAsia="hr-HR"/>
    </w:rPr>
  </w:style>
  <w:style w:customStyle="true" w:styleId="Reetkatablice3" w:type="table">
    <w:name w:val="Rešetka tablice3"/>
    <w:basedOn w:val="Obinatablica"/>
    <w:next w:val="Reetkatablice"/>
    <w:uiPriority w:val="59"/>
    <w:rsid w:val="00CD1EC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2" w:type="numbering">
    <w:name w:val="Bez popisa2"/>
    <w:next w:val="Bezpopisa"/>
    <w:uiPriority w:val="99"/>
    <w:semiHidden/>
    <w:unhideWhenUsed/>
    <w:rsid w:val="00B61E3D"/>
  </w:style>
  <w:style w:customStyle="true" w:styleId="Reetkatablice4" w:type="table">
    <w:name w:val="Rešetka tablice4"/>
    <w:basedOn w:val="Obinatablica"/>
    <w:next w:val="Reetkatablice"/>
    <w:uiPriority w:val="59"/>
    <w:rsid w:val="00B61E3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5D75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C5D75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5D75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5C4F47"/>
    <w:pPr>
      <w:keepNext/>
      <w:ind w:left="108"/>
      <w:jc w:val="both"/>
      <w:outlineLvl w:val="2"/>
    </w:pPr>
    <w:rPr>
      <w:b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50B1"/>
    <w:pPr>
      <w:keepNext/>
      <w:jc w:val="both"/>
      <w:outlineLvl w:val="3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C5D75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C5D75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2C5D75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2C5D75"/>
    <w:rPr>
      <w:color w:val="954F72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2C5D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5D7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2C5D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C5D7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C5D7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2C5D75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2C5D7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2C5D75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2C5D75"/>
    <w:pPr>
      <w:jc w:val="right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2C5D75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2C5D75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semiHidden/>
    <w:rsid w:val="002C5D75"/>
    <w:rPr>
      <w:rFonts w:cs="Times New Roman" w:eastAsia="Times New Roman"/>
      <w:b/>
      <w:sz w:val="20"/>
      <w:szCs w:val="20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2C5D75"/>
    <w:pPr>
      <w:ind w:firstLine="720"/>
      <w:jc w:val="both"/>
    </w:pPr>
    <w:rPr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2C5D75"/>
    <w:rPr>
      <w:rFonts w:cs="Times New Roman" w:eastAsia="Times New Roman"/>
      <w:b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C5D75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2C5D75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5D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D75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C5D75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2C5D75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2C5D75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2C5D75"/>
    <w:pPr>
      <w:widowControl w:val="0"/>
      <w:suppressLineNumbers/>
      <w:suppressAutoHyphens/>
      <w:autoSpaceDN w:val="0"/>
    </w:pPr>
    <w:rPr>
      <w:rFonts w:cs="Tahoma" w:eastAsia="Lucida Sans Unicode"/>
      <w:kern w:val="3"/>
    </w:rPr>
  </w:style>
  <w:style w:customStyle="1" w:styleId="Standard" w:type="paragraph">
    <w:name w:val="Standard"/>
    <w:rsid w:val="002C5D75"/>
    <w:pPr>
      <w:widowControl w:val="0"/>
      <w:suppressAutoHyphens/>
      <w:autoSpaceDN w:val="0"/>
      <w:spacing w:after="0" w:line="240" w:lineRule="auto"/>
    </w:pPr>
    <w:rPr>
      <w:rFonts w:cs="Tahoma" w:eastAsia="Lucida Sans Unicode"/>
      <w:kern w:val="3"/>
      <w:szCs w:val="24"/>
      <w:lang w:eastAsia="hr-HR"/>
    </w:rPr>
  </w:style>
  <w:style w:customStyle="1" w:styleId="xl63" w:type="paragraph">
    <w:name w:val="xl63"/>
    <w:basedOn w:val="Normal"/>
    <w:rsid w:val="002C5D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color w:val="000000"/>
    </w:rPr>
  </w:style>
  <w:style w:customStyle="1" w:styleId="xl64" w:type="paragraph">
    <w:name w:val="xl64"/>
    <w:basedOn w:val="Normal"/>
    <w:rsid w:val="002C5D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color w:val="000000"/>
    </w:rPr>
  </w:style>
  <w:style w:customStyle="1" w:styleId="xl65" w:type="paragraph">
    <w:name w:val="xl65"/>
    <w:basedOn w:val="Normal"/>
    <w:rsid w:val="002C5D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color w:val="000000"/>
    </w:rPr>
  </w:style>
  <w:style w:customStyle="1" w:styleId="xl66" w:type="paragraph">
    <w:name w:val="xl66"/>
    <w:basedOn w:val="Normal"/>
    <w:rsid w:val="002C5D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color w:val="000000"/>
    </w:rPr>
  </w:style>
  <w:style w:customStyle="1" w:styleId="xl67" w:type="paragraph">
    <w:name w:val="xl67"/>
    <w:basedOn w:val="Normal"/>
    <w:rsid w:val="002C5D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color w:val="000000"/>
    </w:rPr>
  </w:style>
  <w:style w:customStyle="1" w:styleId="xl68" w:type="paragraph">
    <w:name w:val="xl68"/>
    <w:basedOn w:val="Normal"/>
    <w:rsid w:val="002C5D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color w:val="000000"/>
    </w:rPr>
  </w:style>
  <w:style w:customStyle="1" w:styleId="xl69" w:type="paragraph">
    <w:name w:val="xl69"/>
    <w:basedOn w:val="Normal"/>
    <w:rsid w:val="002C5D75"/>
    <w:pPr>
      <w:spacing w:after="100" w:afterAutospacing="1" w:before="100" w:beforeAutospacing="1"/>
    </w:pPr>
  </w:style>
  <w:style w:customStyle="1" w:styleId="xl70" w:type="paragraph">
    <w:name w:val="xl70"/>
    <w:basedOn w:val="Normal"/>
    <w:rsid w:val="002C5D75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1" w:type="paragraph">
    <w:name w:val="xl71"/>
    <w:basedOn w:val="Normal"/>
    <w:rsid w:val="002C5D7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72" w:type="paragraph">
    <w:name w:val="xl72"/>
    <w:basedOn w:val="Normal"/>
    <w:rsid w:val="002C5D75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2C5D7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color w:val="000000"/>
    </w:rPr>
  </w:style>
  <w:style w:customStyle="1" w:styleId="xl74" w:type="paragraph">
    <w:name w:val="xl74"/>
    <w:basedOn w:val="Normal"/>
    <w:rsid w:val="002C5D75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5" w:type="paragraph">
    <w:name w:val="xl75"/>
    <w:basedOn w:val="Normal"/>
    <w:rsid w:val="002C5D7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color w:val="000000"/>
    </w:rPr>
  </w:style>
  <w:style w:customStyle="1" w:styleId="xl76" w:type="paragraph">
    <w:name w:val="xl76"/>
    <w:basedOn w:val="Normal"/>
    <w:rsid w:val="002C5D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color w:val="000000"/>
    </w:rPr>
  </w:style>
  <w:style w:customStyle="1" w:styleId="xl77" w:type="paragraph">
    <w:name w:val="xl77"/>
    <w:basedOn w:val="Normal"/>
    <w:rsid w:val="002C5D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2C5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D75"/>
    <w:rPr>
      <w:rFonts w:ascii="Times New Roman" w:cs="Times New Roman" w:hAnsi="Times New Roman" w:hint="default"/>
      <w:sz w:val="24"/>
      <w:bdr w:color="auto" w:frame="1" w:space="0" w:sz="0" w:val="none"/>
      <w:lang w:eastAsia="en-US" w:val="hr-HR"/>
    </w:rPr>
  </w:style>
  <w:style w:customStyle="1" w:styleId="PozadinaSvijetloZuta" w:type="character">
    <w:name w:val="Pozadina_SvijetloZuta"/>
    <w:basedOn w:val="Zadanifontodlomka"/>
    <w:rsid w:val="002C5D75"/>
    <w:rPr>
      <w:bdr w:color="auto" w:frame="1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C5D75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C5D75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eastAsia="en-US" w:val="hr-HR"/>
    </w:rPr>
  </w:style>
  <w:style w:styleId="Reetkatablice" w:type="table">
    <w:name w:val="Table Grid"/>
    <w:basedOn w:val="Obinatablica"/>
    <w:uiPriority w:val="59"/>
    <w:rsid w:val="002C5D75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2" w:type="table">
    <w:name w:val="Table Normal2"/>
    <w:uiPriority w:val="2"/>
    <w:semiHidden/>
    <w:qFormat/>
    <w:rsid w:val="002C5D75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customStyle="1" w:styleId="Reetkatablice1" w:type="table">
    <w:name w:val="Rešetka tablice1"/>
    <w:basedOn w:val="Obinatablica"/>
    <w:next w:val="Reetkatablice"/>
    <w:uiPriority w:val="59"/>
    <w:rsid w:val="0080049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FC7565"/>
  </w:style>
  <w:style w:customStyle="1" w:styleId="Reetkatablice2" w:type="table">
    <w:name w:val="Rešetka tablice2"/>
    <w:basedOn w:val="Obinatablica"/>
    <w:next w:val="Reetkatablice"/>
    <w:uiPriority w:val="59"/>
    <w:rsid w:val="00FC756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3Char" w:type="character">
    <w:name w:val="Naslov 3 Char"/>
    <w:basedOn w:val="Zadanifontodlomka"/>
    <w:link w:val="Naslov3"/>
    <w:uiPriority w:val="9"/>
    <w:rsid w:val="005C4F47"/>
    <w:rPr>
      <w:rFonts w:cs="Times New Roman" w:eastAsia="Times New Roman"/>
      <w:b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4F50B1"/>
    <w:rPr>
      <w:rFonts w:cs="Times New Roman" w:eastAsia="Times New Roman"/>
      <w:b/>
      <w:szCs w:val="24"/>
      <w:lang w:eastAsia="hr-HR"/>
    </w:rPr>
  </w:style>
  <w:style w:customStyle="1" w:styleId="Reetkatablice3" w:type="table">
    <w:name w:val="Rešetka tablice3"/>
    <w:basedOn w:val="Obinatablica"/>
    <w:next w:val="Reetkatablice"/>
    <w:uiPriority w:val="59"/>
    <w:rsid w:val="00CD1EC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2" w:type="numbering">
    <w:name w:val="Bez popisa2"/>
    <w:next w:val="Bezpopisa"/>
    <w:uiPriority w:val="99"/>
    <w:semiHidden/>
    <w:unhideWhenUsed/>
    <w:rsid w:val="00B61E3D"/>
  </w:style>
  <w:style w:customStyle="1" w:styleId="Reetkatablice4" w:type="table">
    <w:name w:val="Rešetka tablice4"/>
    <w:basedOn w:val="Obinatablica"/>
    <w:next w:val="Reetkatablice"/>
    <w:uiPriority w:val="59"/>
    <w:rsid w:val="00B61E3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233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2018.</izvorni_sadrzaj>
    <derivirana_varijabla naziv="DomainObject.StvarniPocetakDatum_1">6. prosinca 2018.</derivirana_varijabla>
  </DomainObject.StvarniPocetakDatum>
  <DomainObject.StvarniZavrsetakDatum>
    <izvorni_sadrzaj>6. prosinca 2018.</izvorni_sadrzaj>
    <derivirana_varijabla naziv="DomainObject.StvarniZavrsetakDatum_1">6. prosinca 2018.</derivirana_varijabla>
  </DomainObject.StvarniZavrsetakDatum>
  <DomainObject.PlaniraniZavrsetakDatum>
    <izvorni_sadrzaj>6. prosinca 2018.</izvorni_sadrzaj>
    <derivirana_varijabla naziv="DomainObject.PlaniraniZavrsetakDatum_1">6. prosinca 2018.</derivirana_varijabla>
  </DomainObject.PlaniraniZavrsetakDatum>
  <DomainObject.PlaniraniPocetakDatum>
    <izvorni_sadrzaj>6. prosinca 2018.</izvorni_sadrzaj>
    <derivirana_varijabla naziv="DomainObject.PlaniraniPocetakDatum_1">6. prosinca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11:51</izvorni_sadrzaj>
    <derivirana_varijabla naziv="DomainObject.StvarniZavrsetakVrijeme_1">11:51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2018.</izvorni_sadrzaj>
    <derivirana_varijabla naziv="DomainObject.Zapisnik.DatumKreiranja_1">6.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St-2021/2017-139</izvorni_sadrzaj>
    <derivirana_varijabla naziv="DomainObject.Zapisnik.Oznaka_1">St-2021/2017-139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izvorni_sadrzaj>
    <derivirana_varijabla naziv="DomainObject.Predmet.OstaliListFormated_1"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derivirana_varijabla>
  </DomainObject.Predmet.OstaliListFormated>
  <DomainObject.Predmet.OstaliListFormatedOIB>
    <izvorni_sadrzaj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FormatedOIB_1"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izvorni_sadrzaj>
    <derivirana_varijabla naziv="DomainObject.Predmet.OstaliListFormatedWithAdress_1"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izvorni_sadrzaj>
    <derivirana_varijabla naziv="DomainObject.Predmet.OstaliListFormatedWithAdressOIB_1"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derivirana_varijabla>
  </DomainObject.Predmet.OstaliListFormatedWithAdressOIB>
  <DomainObject.Predmet.OstaliListNazivFormated>
    <izvorni_sadrzaj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OstaliListNazivFormated_1"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OstaliListNazivFormated>
  <DomainObject.Predmet.OstaliListNazivFormatedOIB>
    <izvorni_sadrzaj>
      <item>OD BUTERIN &amp; POSAVEC d.o.o.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NazivFormatedOIB_1">
      <item>OD BUTERIN &amp; POSAVEC d.o.o.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St-2021/2017-139</izvorni_sadrzaj>
    <derivirana_varijabla naziv="DomainObject.PoslovniBrojDokumenta_1">St-2021/2017-139</derivirana_varijabla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SudioniciListNaziv_1"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  <item>, OIB 85127306373</item>
      <item>, OIB 39057366223</item>
      <item>, OIB null</item>
    </izvorni_sadrzaj>
    <derivirana_varijabla naziv="DomainObject.Predmet.SudioniciListNazivOIB_1">
      <item>, OIB 59064993527</item>
      <item>, OIB 59064993527</item>
      <item>, OIB null</item>
      <item>, OIB 85127306373</item>
      <item>, OIB 39057366223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8FE77-63E0-4631-B257-905D22A579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64</properties:Pages>
  <properties:Words>15111</properties:Words>
  <properties:Characters>91885</properties:Characters>
  <properties:Lines>5933</properties:Lines>
  <properties:Paragraphs>3776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2018-12-04T12:37:00Z</dcterms:created>
  <dc:creator>Matea Bizjak</dc:creator>
  <dc:description/>
  <cp:keywords/>
  <cp:lastModifiedBy>Matea Bizjak</cp:lastModifiedBy>
  <cp:lastPrinted>2018-12-06T10:52:00Z</cp:lastPrinted>
  <dcterms:modified xmlns:xsi="http://www.w3.org/2001/XMLSchema-instance" xsi:type="dcterms:W3CDTF">2018-12-06T12:06:00Z</dcterms:modified>
  <cp:revision>29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St-2021/2017-139 / Zapisnik - Ročište za glasovanje o planu restrukturiranja (St-2021-17-zapisnik-glasovanje o planu restrukturiranja.docx)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64</vt:i4>
  </prop:property>
</prop:Properties>
</file>