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5dedccc" w14:paraId="5dedccc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A62878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po stečajnom sucu mr. sc. Borisu Vukoviću, povodom prijedloga predlagatelja FINANCIJSKA AGENCIJA OIB: 85821130368, Regionalni centar Osijek, L. </w:t>
      </w:r>
      <w:proofErr w:type="spellStart"/>
      <w:r>
        <w:rPr>
          <w:color w:val="000000"/>
        </w:rPr>
        <w:t>Jägera</w:t>
      </w:r>
      <w:proofErr w:type="spellEnd"/>
      <w:r>
        <w:rPr>
          <w:color w:val="000000"/>
        </w:rPr>
        <w:t xml:space="preserve"> 3, Osijek, za otvaranje stečajnog postupka nad dužnikom EMINA j.d.o.o., Vinkovci, Frana Krste Frankopana 20, MBS: 030180207, OIB: 34626501736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62878">
        <w:rPr>
          <w:color w:val="000000"/>
        </w:rPr>
        <w:t>EMINA j.d.o.o., Vinkovci, Frana Krste Frankopana 20, MBS: 030180207, OIB: 34626501736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A62878">
        <w:t>1067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A62878">
        <w:rPr>
          <w:color w:val="000000"/>
        </w:rPr>
        <w:t xml:space="preserve">EMINA j.d.o.o., Vinkovci, Frana Krste Frankopana 20, MBS: 030180207, OIB: </w:t>
      </w:r>
      <w:r w:rsidR="00A62878">
        <w:rPr>
          <w:color w:val="000000"/>
        </w:rPr>
        <w:lastRenderedPageBreak/>
        <w:t>34626501736</w:t>
      </w:r>
      <w:r w:rsidR="005E7F6F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A62878">
        <w:t>5.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466C01" w:rsidP="004C187C" w:rsidR="00466C01">
      <w:pPr>
        <w:jc w:val="both"/>
      </w:pP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21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A6F" w:rsidR="00E83A6F">
      <w:r>
        <w:separator/>
      </w:r>
    </w:p>
  </w:endnote>
  <w:endnote w:id="0" w:type="continuationSeparator">
    <w:p w:rsidRDefault="00E83A6F" w:rsidR="00E83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A6F" w:rsidR="00E83A6F">
      <w:r>
        <w:separator/>
      </w:r>
    </w:p>
  </w:footnote>
  <w:footnote w:id="0" w:type="continuationSeparator">
    <w:p w:rsidRDefault="00E83A6F" w:rsidR="00E83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2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11EF3" w:rsidR="00511EF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AD26D2">
      <w:t>Poslovni broj: 7 St-1067/18-</w:t>
    </w:r>
    <w:proofErr w:type="spellStart"/>
    <w:r w:rsidR="00AD26D2">
      <w:t>18</w:t>
    </w:r>
    <w:proofErr w:type="spellEnd"/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F160C" w:rsidR="004F160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4F160C">
      <w:t>7 St-</w:t>
    </w:r>
    <w:r w:rsidR="00AD26D2">
      <w:t>1067</w:t>
    </w:r>
    <w:r w:rsidR="004F160C">
      <w:t>/18-</w:t>
    </w:r>
    <w:proofErr w:type="spellStart"/>
    <w:r w:rsidR="004F160C">
      <w:t>18</w:t>
    </w:r>
    <w:proofErr w:type="spellEnd"/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3C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6F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16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9E12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16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9E12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EMINA j.d.o.o. za trgovinu i usluge zastupanog po punomoćniku Elvis Gušani</izvorni_sadrzaj>
    <derivirana_varijabla naziv="DomainObject.Predmet.ProtustrankaFormated_1">  EMINA j.d.o.o. za trgovinu i usluge zastupanog po punomoćniku Elvis Gušani</derivirana_varijabla>
  </DomainObject.Predmet.ProtustrankaFormated>
  <DomainObject.Predmet.ProtustrankaFormatedOIB>
    <izvorni_sadrzaj>  EMINA j.d.o.o. za trgovinu i usluge, OIB 34626501736 zastupanog po punomoćniku Elvis Gušani</izvorni_sadrzaj>
    <derivirana_varijabla naziv="DomainObject.Predmet.ProtustrankaFormatedOIB_1">  EMINA j.d.o.o. za trgovinu i usluge, OIB 34626501736 zastupanog po punomoćniku Elvis Gušani</derivirana_varijabla>
  </DomainObject.Predmet.ProtustrankaFormatedOIB>
  <DomainObject.Predmet.ProtustrankaFormatedWithAdress>
    <izvorni_sadrzaj> EMINA j.d.o.o. za trgovinu i usluge, Frana Krste Frankopana 20, 32100 Vinkovci zastupanog po punomoćniku Elvis Gušani</izvorni_sadrzaj>
    <derivirana_varijabla naziv="DomainObject.Predmet.ProtustrankaFormatedWithAdress_1"> EMINA j.d.o.o. za trgovinu i usluge, Frana Krste Frankopana 20, 32100 Vinkovci zastupanog po punomoćniku Elvis Gušani</derivirana_varijabla>
  </DomainObject.Predmet.ProtustrankaFormatedWithAdress>
  <DomainObject.Predmet.ProtustrankaFormatedWithAdressOIB>
    <izvorni_sadrzaj> EMINA j.d.o.o. za trgovinu i usluge, OIB 34626501736, Frana Krste Frankopana 20, 32100 Vinkovci zastupanog po punomoćniku Elvis Gušani</izvorni_sadrzaj>
    <derivirana_varijabla naziv="DomainObject.Predmet.ProtustrankaFormatedWithAdressOIB_1"> EMINA j.d.o.o. za trgovinu i usluge, OIB 34626501736, Frana Krste Frankopana 20, 32100 Vinkovci zastupanog po punomoćniku Elvis Gušani</derivirana_varijabla>
  </DomainObject.Predmet.ProtustrankaFormatedWithAdressOIB>
  <DomainObject.Predmet.ProtustrankaWithAdress>
    <izvorni_sadrzaj>EMINA j.d.o.o. za trgovinu i usluge Frana Krste Frankopana 20, 32100 Vinkovci</izvorni_sadrzaj>
    <derivirana_varijabla naziv="DomainObject.Predmet.ProtustrankaWithAdress_1">EMINA j.d.o.o. za trgovinu i usluge Frana Krste Frankopana 20, 32100 Vinkovci</derivirana_varijabla>
  </DomainObject.Predmet.ProtustrankaWithAdress>
  <DomainObject.Predmet.ProtustrankaWithAdressOIB>
    <izvorni_sadrzaj>EMINA j.d.o.o. za trgovinu i usluge, OIB 34626501736, Frana Krste Frankopana 20, 32100 Vinkovci</izvorni_sadrzaj>
    <derivirana_varijabla naziv="DomainObject.Predmet.ProtustrankaWithAdressOIB_1">EMINA j.d.o.o. za trgovinu i usluge, OIB 34626501736, Frana Krste Frankopana 20, 32100 Vinkovci</derivirana_varijabla>
  </DomainObject.Predmet.ProtustrankaWithAdressOIB>
  <DomainObject.Predmet.ProtustrankaNazivFormated>
    <izvorni_sadrzaj>EMINA j.d.o.o. za trgovinu i usluge</izvorni_sadrzaj>
    <derivirana_varijabla naziv="DomainObject.Predmet.ProtustrankaNazivFormated_1">EMINA j.d.o.o. za trgovinu i usluge</derivirana_varijabla>
  </DomainObject.Predmet.ProtustrankaNazivFormated>
  <DomainObject.Predmet.ProtustrankaNazivFormatedOIB>
    <izvorni_sadrzaj>EMINA j.d.o.o. za trgovinu i usluge, OIB 34626501736</izvorni_sadrzaj>
    <derivirana_varijabla naziv="DomainObject.Predmet.ProtustrankaNazivFormatedOIB_1">EMINA j.d.o.o. za trgovinu i usluge, OIB 34626501736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EMINA j.d.o.o. za trgovinu i usluge zastupanog po punomoćniku Elvis Gušani</item>
    </izvorni_sadrzaj>
    <derivirana_varijabla naziv="DomainObject.Predmet.ProtuStrankaListFormated_1">
      <item>EMINA j.d.o.o. za trgovinu i usluge zastupanog po punomoćniku Elvis Gušani</item>
    </derivirana_varijabla>
  </DomainObject.Predmet.ProtuStrankaListFormated>
  <DomainObject.Predmet.ProtuStrankaListFormatedOIB>
    <izvorni_sadrzaj>
      <item>EMINA j.d.o.o. za trgovinu i usluge, OIB 34626501736 zastupanog po punomoćniku Elvis Gušani</item>
    </izvorni_sadrzaj>
    <derivirana_varijabla naziv="DomainObject.Predmet.ProtuStrankaListFormatedOIB_1">
      <item>EMINA j.d.o.o. za trgovinu i usluge, OIB 34626501736 zastupanog po punomoćniku Elvis Gušani</item>
    </derivirana_varijabla>
  </DomainObject.Predmet.ProtuStrankaListFormatedOIB>
  <DomainObject.Predmet.ProtuStrankaListFormatedWithAdress>
    <izvorni_sadrzaj>
      <item>EMINA j.d.o.o. za trgovinu i usluge, Frana Krste Frankopana 20, 32100 Vinkovci zastupanog po punomoćniku Elvis Gušani</item>
    </izvorni_sadrzaj>
    <derivirana_varijabla naziv="DomainObject.Predmet.ProtuStrankaListFormatedWithAdress_1">
      <item>EMINA j.d.o.o. za trgovinu i usluge, Frana Krste Frankopana 20, 32100 Vinkovci zastupanog po punomoćniku Elvis Gušani</item>
    </derivirana_varijabla>
  </DomainObject.Predmet.ProtuStrankaListFormatedWithAdress>
  <DomainObject.Predmet.ProtuStrankaListFormatedWithAdressOIB>
    <izvorni_sadrzaj>
      <item>EMINA j.d.o.o. za trgovinu i usluge, OIB 34626501736, Frana Krste Frankopana 20, 32100 Vinkovci zastupanog po punomoćniku Elvis Gušani</item>
    </izvorni_sadrzaj>
    <derivirana_varijabla naziv="DomainObject.Predmet.ProtuStrankaListFormatedWithAdressOIB_1">
      <item>EMINA j.d.o.o. za trgovinu i usluge, OIB 34626501736, Frana Krste Frankopana 20, 32100 Vinkovci zastupanog po punomoćniku Elvis Gušani</item>
    </derivirana_varijabla>
  </DomainObject.Predmet.ProtuStrankaListFormatedWithAdressOIB>
  <DomainObject.Predmet.ProtuStrankaListNazivFormated>
    <izvorni_sadrzaj>
      <item>EMINA j.d.o.o. za trgovinu i usluge</item>
    </izvorni_sadrzaj>
    <derivirana_varijabla naziv="DomainObject.Predmet.ProtuStrankaListNazivFormated_1">
      <item>EMINA j.d.o.o. za trgovinu i usluge</item>
    </derivirana_varijabla>
  </DomainObject.Predmet.ProtuStrankaListNazivFormated>
  <DomainObject.Predmet.ProtuStrankaListNazivFormatedOIB>
    <izvorni_sadrzaj>
      <item>EMINA j.d.o.o. za trgovinu i usluge, OIB 34626501736</item>
    </izvorni_sadrzaj>
    <derivirana_varijabla naziv="DomainObject.Predmet.ProtuStrankaListNazivFormatedOIB_1">
      <item>EMINA j.d.o.o. za trgovinu i usluge, OIB 34626501736</item>
    </derivirana_varijabla>
  </DomainObject.Predmet.ProtuStrankaListNazivFormatedOIB>
  <DomainObject.Predmet.OstaliListFormated>
    <izvorni_sadrzaj>
      <item>Elvis Gušani punomoćnik sudionika u postupku EMINA j.d.o.o. za trgovinu i usluge</item>
      <item>Županijsko državno odvjetništvo u Vukovaru</item>
    </izvorni_sadrzaj>
    <derivirana_varijabla naziv="DomainObject.Predmet.OstaliListFormated_1">
      <item>Elvis Gušani punomoćnik sudionika u postupku EMINA j.d.o.o. za trgovinu i usluge</item>
      <item>Županijsko državno odvjetništvo u Vukovaru</item>
    </derivirana_varijabla>
  </DomainObject.Predmet.OstaliListFormated>
  <DomainObject.Predmet.OstaliListFormatedOIB>
    <izvorni_sadrzaj>
      <item>Elvis Gušani, OIB 08113461801 punomoćnik sudionika u postupku EMINA j.d.o.o. za trgovinu i usluge</item>
      <item>Županijsko državno odvjetništvo u Vukovaru, OIB 81618487055</item>
    </izvorni_sadrzaj>
    <derivirana_varijabla naziv="DomainObject.Predmet.OstaliListFormatedOIB_1">
      <item>Elvis Gušani, OIB 08113461801 punomoćnik sudionika u postupku EMINA j.d.o.o. za trgovinu i usluge</item>
      <item>Županijsko državno odvjetništvo u Vukovaru, OIB 81618487055</item>
    </derivirana_varijabla>
  </DomainObject.Predmet.OstaliListFormatedOIB>
  <DomainObject.Predmet.OstaliListFormatedWithAdress>
    <izvorni_sadrzaj>
      <item>Elvis Gušani, Frana Krste Frankopana 20, 32100 Vinkovci punomoćnik sudionika u postupku EMINA j.d.o.o. za trgovinu i usluge</item>
      <item>Županijsko državno odvjetništvo u Vukovaru, Ulica Andrije Hebranga 2, 32000 Vukovar</item>
    </izvorni_sadrzaj>
    <derivirana_varijabla naziv="DomainObject.Predmet.OstaliListFormatedWithAdress_1">
      <item>Elvis Gušani, Frana Krste Frankopana 20, 32100 Vinkovci punomoćnik sudionika u postupku EMINA j.d.o.o.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Elvis Gušani, OIB 08113461801, Frana Krste Frankopana 20, 32100 Vinkovci punomoćnik sudionika u postupku EMINA j.d.o.o. za trgovinu i usluge</item>
      <item>Županijsko državno odvjetništvo u Vukovaru, OIB 81618487055, Ulica Andrije Hebranga 2, 32000 Vukovar</item>
    </izvorni_sadrzaj>
    <derivirana_varijabla naziv="DomainObject.Predmet.OstaliListFormatedWithAdressOIB_1">
      <item>Elvis Gušani, OIB 08113461801, Frana Krste Frankopana 20, 32100 Vinkovci punomoćnik sudionika u postupku EMINA j.d.o.o.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Elvis Gušani</item>
      <item>Županijsko državno odvjetništvo u Vukovaru</item>
    </izvorni_sadrzaj>
    <derivirana_varijabla naziv="DomainObject.Predmet.OstaliListNazivFormated_1">
      <item>Elvis Gušani</item>
      <item>Županijsko državno odvjetništvo u Vukovaru</item>
    </derivirana_varijabla>
  </DomainObject.Predmet.OstaliListNazivFormated>
  <DomainObject.Predmet.OstaliListNazivFormatedOIB>
    <izvorni_sadrzaj>
      <item>Elvis Gušani, OIB 08113461801</item>
      <item>Županijsko državno odvjetništvo u Vukovaru, OIB 81618487055</item>
    </izvorni_sadrzaj>
    <derivirana_varijabla naziv="DomainObject.Predmet.OstaliListNazivFormatedOIB_1">
      <item>Elvis Gušani, OIB 08113461801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EMINA j.d.o.o. za trgovinu i usluge</izvorni_sadrzaj>
    <derivirana_varijabla naziv="DomainObject.Predmet.ProtustrankaIDrugi_1">EMINA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EMINA j.d.o.o. za trgovinu i usluge, OIB 34626501736, Frana Krste Frankopana 20, 32100 Vinkovci</izvorni_sadrzaj>
    <derivirana_varijabla naziv="DomainObject.Predmet.ProtustrankaIDrugiAdressOIB_1">EMINA j.d.o.o. za trgovinu i usluge, OIB 34626501736, Frana Krste Frankopana 20,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EMINA j.d.o.o. za trgovinu i usluge</item>
      <item>Elvis Gušani</item>
      <item>Županijsko državno odvjetništvo u Vukovaru</item>
    </izvorni_sadrzaj>
    <derivirana_varijabla naziv="DomainObject.Predmet.SudioniciListNaziv_1">
      <item>FINA RC OSIJEK</item>
      <item>EMINA j.d.o.o. za trgovinu i usluge</item>
      <item>Elvis Gušani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EMINA j.d.o.o. za trgovinu i usluge, OIB 34626501736, Frana Krste Frankopana 20,32100 Vinkovci</item>
      <item>Elvis Gušani, OIB 08113461801, Frana Krste Frankopana 20,32100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EMINA j.d.o.o. za trgovinu i usluge, OIB 34626501736, Frana Krste Frankopana 20,32100 Vinkovci</item>
      <item>Elvis Gušani, OIB 08113461801, Frana Krste Frankopana 20,32100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34626501736</item>
      <item>, OIB 08113461801</item>
      <item>, OIB 81618487055</item>
    </izvorni_sadrzaj>
    <derivirana_varijabla naziv="DomainObject.Predmet.SudioniciListNazivOIB_1">
      <item>, OIB 85821130368</item>
      <item>, OIB 34626501736</item>
      <item>, OIB 08113461801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St-1067/2018-8</izvorni_sadrzaj>
    <derivirana_varijabla naziv="DomainObject.PredzadnjaOdlukaIzPredmeta.Oznaka_1">St-1067/2018-8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B7780-C960-4498-B02C-F02876D7A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668</properties:Words>
  <properties:Characters>3563</properties:Characters>
  <properties:Lines>108</properties:Lines>
  <properties:Paragraphs>31</properties:Paragraphs>
  <properties:TotalTime>1096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2018-12-18T08:58:00Z</dcterms:modified>
  <cp:revision>684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(1067-18 (-18) EMINA.docx)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