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bba3" w14:paraId="170bba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74017">
        <w:rPr>
          <w:rStyle w:val="Naglaeno"/>
          <w:b w:val="false"/>
        </w:rPr>
        <w:t>757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</w:t>
      </w:r>
      <w:r w:rsidR="00F74017">
        <w:t xml:space="preserve">OIB 85821130368, </w:t>
      </w:r>
      <w:r w:rsidR="00EA1A0E">
        <w:t xml:space="preserve">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74017">
        <w:t xml:space="preserve">COLOR STUDIO </w:t>
      </w:r>
      <w:r w:rsidR="006E2353">
        <w:t>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F74017">
        <w:t>6541621838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F74017">
        <w:t>030178322,</w:t>
      </w:r>
      <w:r w:rsidR="00467353">
        <w:t xml:space="preserve"> </w:t>
      </w:r>
      <w:r w:rsidR="00F74017">
        <w:t>Vinkovci, Tenina 1</w:t>
      </w:r>
      <w:r w:rsidR="0023744B">
        <w:t>,</w:t>
      </w:r>
      <w:r w:rsidR="006E2353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74017">
        <w:t>25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74017">
        <w:t>COLOR STUDIO j.d.o.o., OIB: 6541621838, MBS: 030178322, Vinkovci, Tenina 1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74017">
        <w:t>26.329,83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FD4439">
        <w:t xml:space="preserve"> za zastupanje dužnik,</w:t>
      </w:r>
      <w:r w:rsidR="003333F3">
        <w:t xml:space="preserve"> </w:t>
      </w:r>
      <w:r w:rsidR="00F74017">
        <w:t>Leonardo Balić</w:t>
      </w:r>
      <w:r w:rsidR="00B57C6B">
        <w:t xml:space="preserve">, OIB: </w:t>
      </w:r>
      <w:r w:rsidR="00F74017">
        <w:t>40456932737</w:t>
      </w:r>
      <w:r w:rsidR="00FD4439">
        <w:t xml:space="preserve">, </w:t>
      </w:r>
      <w:r w:rsidR="002F34E9">
        <w:t>Vukovar, Sotinska 88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F34E9">
        <w:t>757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2F34E9">
        <w:t>25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34E9">
        <w:t>8/6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3744B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34E9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3048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33D6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2245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25918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46E83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017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439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33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33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3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3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33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33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3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3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St-757/2018-2</izvorni_sadrzaj>
    <derivirana_varijabla naziv="DomainObject.Oznaka_1">St-757/2018-2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STUDIO j.d.o.o. za trgovinu i usluge</izvorni_sadrzaj>
    <derivirana_varijabla naziv="DomainObject.Predmet.ProtustrankaFormated_1">  COLOR STUDIO j.d.o.o. za trgovinu i usluge</derivirana_varijabla>
  </DomainObject.Predmet.ProtustrankaFormated>
  <DomainObject.Predmet.ProtustrankaFormatedOIB>
    <izvorni_sadrzaj>  COLOR STUDIO j.d.o.o. za trgovinu i usluge, OIB 65411621838</izvorni_sadrzaj>
    <derivirana_varijabla naziv="DomainObject.Predmet.ProtustrankaFormatedOIB_1">  COLOR STUDIO j.d.o.o. za trgovinu i usluge, OIB 65411621838</derivirana_varijabla>
  </DomainObject.Predmet.ProtustrankaFormatedOIB>
  <DomainObject.Predmet.ProtustrankaFormatedWithAdress>
    <izvorni_sadrzaj> COLOR STUDIO j.d.o.o. za trgovinu i usluge, Tenina 1, 32100 Vinkovci</izvorni_sadrzaj>
    <derivirana_varijabla naziv="DomainObject.Predmet.ProtustrankaFormatedWithAdress_1"> COLOR STUDIO j.d.o.o. za trgovinu i usluge, Tenina 1, 32100 Vinkovci</derivirana_varijabla>
  </DomainObject.Predmet.ProtustrankaFormatedWithAdress>
  <DomainObject.Predmet.ProtustrankaFormatedWithAdressOIB>
    <izvorni_sadrzaj> COLOR STUDIO j.d.o.o. za trgovinu i usluge, OIB 65411621838, Tenina 1, 32100 Vinkovci</izvorni_sadrzaj>
    <derivirana_varijabla naziv="DomainObject.Predmet.ProtustrankaFormatedWithAdressOIB_1"> COLOR STUDIO j.d.o.o. za trgovinu i usluge, OIB 65411621838, Tenina 1, 32100 Vinkovci</derivirana_varijabla>
  </DomainObject.Predmet.ProtustrankaFormatedWithAdressOIB>
  <DomainObject.Predmet.ProtustrankaWithAdress>
    <izvorni_sadrzaj>COLOR STUDIO j.d.o.o. za trgovinu i usluge Tenina 1, 32100 Vinkovci</izvorni_sadrzaj>
    <derivirana_varijabla naziv="DomainObject.Predmet.ProtustrankaWithAdress_1">COLOR STUDIO j.d.o.o. za trgovinu i usluge Tenina 1, 32100 Vinkovci</derivirana_varijabla>
  </DomainObject.Predmet.ProtustrankaWithAdress>
  <DomainObject.Predmet.ProtustrankaWithAdressOIB>
    <izvorni_sadrzaj>COLOR STUDIO j.d.o.o. za trgovinu i usluge, OIB 65411621838, Tenina 1, 32100 Vinkovci</izvorni_sadrzaj>
    <derivirana_varijabla naziv="DomainObject.Predmet.ProtustrankaWithAdressOIB_1">COLOR STUDIO j.d.o.o. za trgovinu i usluge, OIB 65411621838, Tenina 1, 32100 Vinkovci</derivirana_varijabla>
  </DomainObject.Predmet.ProtustrankaWithAdressOIB>
  <DomainObject.Predmet.ProtustrankaNazivFormated>
    <izvorni_sadrzaj>COLOR STUDIO j.d.o.o. za trgovinu i usluge</izvorni_sadrzaj>
    <derivirana_varijabla naziv="DomainObject.Predmet.ProtustrankaNazivFormated_1">COLOR STUDIO j.d.o.o. za trgovinu i usluge</derivirana_varijabla>
  </DomainObject.Predmet.ProtustrankaNazivFormated>
  <DomainObject.Predmet.ProtustrankaNazivFormatedOIB>
    <izvorni_sadrzaj>COLOR STUDIO j.d.o.o. za trgovinu i usluge, OIB 65411621838</izvorni_sadrzaj>
    <derivirana_varijabla naziv="DomainObject.Predmet.ProtustrankaNazivFormatedOIB_1">COLOR STUDIO j.d.o.o. za trgovinu i usluge, OIB 65411621838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STUDIO j.d.o.o. za trgovinu i usluge</item>
    </izvorni_sadrzaj>
    <derivirana_varijabla naziv="DomainObject.Predmet.ProtuStrankaListFormated_1">
      <item>COLOR STUDIO j.d.o.o. za trgovinu i usluge</item>
    </derivirana_varijabla>
  </DomainObject.Predmet.ProtuStrankaListFormated>
  <DomainObject.Predmet.ProtuStrankaListFormatedOIB>
    <izvorni_sadrzaj>
      <item>COLOR STUDIO j.d.o.o. za trgovinu i usluge, OIB 65411621838</item>
    </izvorni_sadrzaj>
    <derivirana_varijabla naziv="DomainObject.Predmet.ProtuStrankaListFormatedOIB_1">
      <item>COLOR STUDIO j.d.o.o. za trgovinu i usluge, OIB 65411621838</item>
    </derivirana_varijabla>
  </DomainObject.Predmet.ProtuStrankaListFormatedOIB>
  <DomainObject.Predmet.ProtuStrankaListFormatedWithAdress>
    <izvorni_sadrzaj>
      <item>COLOR STUDIO j.d.o.o. za trgovinu i usluge, Tenina 1, 32100 Vinkovci</item>
    </izvorni_sadrzaj>
    <derivirana_varijabla naziv="DomainObject.Predmet.ProtuStrankaListFormatedWithAdress_1">
      <item>COLOR STUDIO j.d.o.o. za trgovinu i usluge, Tenina 1, 32100 Vinkovci</item>
    </derivirana_varijabla>
  </DomainObject.Predmet.ProtuStrankaListFormatedWithAdress>
  <DomainObject.Predmet.ProtuStrankaListFormatedWithAdressOIB>
    <izvorni_sadrzaj>
      <item>COLOR STUDIO j.d.o.o. za trgovinu i usluge, OIB 65411621838, Tenina 1, 32100 Vinkovci</item>
    </izvorni_sadrzaj>
    <derivirana_varijabla naziv="DomainObject.Predmet.ProtuStrankaListFormatedWithAdressOIB_1">
      <item>COLOR STUDIO j.d.o.o. za trgovinu i usluge, OIB 65411621838, Tenina 1, 32100 Vinkovci</item>
    </derivirana_varijabla>
  </DomainObject.Predmet.ProtuStrankaListFormatedWithAdressOIB>
  <DomainObject.Predmet.ProtuStrankaListNazivFormated>
    <izvorni_sadrzaj>
      <item>COLOR STUDIO j.d.o.o. za trgovinu i usluge</item>
    </izvorni_sadrzaj>
    <derivirana_varijabla naziv="DomainObject.Predmet.ProtuStrankaListNazivFormated_1">
      <item>COLOR STUDIO j.d.o.o. za trgovinu i usluge</item>
    </derivirana_varijabla>
  </DomainObject.Predmet.ProtuStrankaListNazivFormated>
  <DomainObject.Predmet.ProtuStrankaListNazivFormatedOIB>
    <izvorni_sadrzaj>
      <item>COLOR STUDIO j.d.o.o. za trgovinu i usluge, OIB 65411621838</item>
    </izvorni_sadrzaj>
    <derivirana_varijabla naziv="DomainObject.Predmet.ProtuStrankaListNazivFormatedOIB_1">
      <item>COLOR STUDIO j.d.o.o. za trgovinu i usluge, OIB 65411621838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St-757/2018-2</izvorni_sadrzaj>
    <derivirana_varijabla naziv="DomainObject.PoslovniBrojDokumenta_1">St-757/2018-2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STUDIO j.d.o.o. za trgovinu i usluge</izvorni_sadrzaj>
    <derivirana_varijabla naziv="DomainObject.Predmet.ProtustrankaIDrugi_1">COLOR STUDIO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STUDIO j.d.o.o. za trgovinu i usluge, OIB 65411621838, Tenina 1, 32100 Vinkovci</izvorni_sadrzaj>
    <derivirana_varijabla naziv="DomainObject.Predmet.ProtustrankaIDrugiAdressOIB_1">COLOR STUDIO j.d.o.o. za trgovinu i usluge, OIB 65411621838, Tenina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STUDIO j.d.o.o. za trgovinu i usluge</item>
    </izvorni_sadrzaj>
    <derivirana_varijabla naziv="DomainObject.Predmet.SudioniciListNaziv_1">
      <item>FINA RC OSIJEK</item>
      <item>COLOR STUDIO j.d.o.o. za trgovinu i usluge</item>
    </derivirana_varijabla>
  </DomainObject.Predmet.SudioniciListNaziv>
  <DomainObject.Predmet.SudioniciListAdressOIB>
    <izvorni_sadrzaj>
      <item>FINA RC OSIJEK, OIB 85821130368</item>
      <item>COLOR STUDIO j.d.o.o. za trgovinu i usluge, OIB 65411621838, Tenina 1,32100 Vinkovci</item>
    </izvorni_sadrzaj>
    <derivirana_varijabla naziv="DomainObject.Predmet.SudioniciListAdressOIB_1">
      <item>FINA RC OSIJEK, OIB 85821130368</item>
      <item>COLOR STUDIO j.d.o.o. za trgovinu i usluge, OIB 65411621838, Tenina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65411621838</item>
    </izvorni_sadrzaj>
    <derivirana_varijabla naziv="DomainObject.Predmet.SudioniciListNazivOIB_1">
      <item>, OIB 85821130368</item>
      <item>, OIB 65411621838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01501-7FFE-45C2-81BC-83B7E40C3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2045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2018-04-25T05:56:00Z</dcterms:created>
  <dc:creator>Korisnik</dc:creator>
  <cp:lastModifiedBy>Snježana Andrijanić</cp:lastModifiedBy>
  <cp:lastPrinted>2018-04-25T05:56:00Z</cp:lastPrinted>
  <dcterms:modified xmlns:xsi="http://www.w3.org/2001/XMLSchema-instance" xsi:type="dcterms:W3CDTF">2018-04-25T11:53:00Z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St-757/2018-2 / Odluka - Oglas (oglas_-757-18_OS.docx)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