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d538" w14:paraId="603d538" w:rsidRDefault="0068630C" w:rsidP="006863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8630C" w:rsidR="00AE649C" w:rsidRPr="00B76F3C">
      <w:pPr>
        <w:pStyle w:val="NormaleSPIS"/>
        <w:spacing w:after="0"/>
      </w:pPr>
    </w:p>
    <w:p w:rsidRDefault="0068630C" w:rsidP="0068630C" w:rsidR="0068630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8630C" w:rsidP="0068630C" w:rsidR="0068630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8630C" w:rsidP="0068630C" w:rsidR="0068630C" w:rsidRPr="0068630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8630C" w:rsidP="0068630C" w:rsidR="0068630C">
      <w:pPr>
        <w:spacing w:after="0"/>
        <w:jc w:val="right"/>
      </w:pPr>
      <w:r>
        <w:t>Poslovni broj: 2 St-31/2019-4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center"/>
      </w:pPr>
      <w:r>
        <w:t>U  I M E   R E P U B L I K E   H R V A T S K E</w:t>
      </w:r>
    </w:p>
    <w:p w:rsidRDefault="0068630C" w:rsidP="0068630C" w:rsidR="0068630C">
      <w:pPr>
        <w:spacing w:after="0"/>
        <w:jc w:val="center"/>
      </w:pPr>
    </w:p>
    <w:p w:rsidRDefault="0068630C" w:rsidP="0068630C" w:rsidR="0068630C">
      <w:pPr>
        <w:spacing w:after="0"/>
        <w:jc w:val="center"/>
      </w:pPr>
      <w:r>
        <w:t xml:space="preserve"> R J E Š E N J E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NOVI CENTAR ZA REPRODUKCIJU d.o.o., proizvodnja i usluge, Križevci, Potočka ulica 20, MBS: 070148745, OIB: 08632962577, 1. travnja 2019.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center"/>
      </w:pPr>
      <w:r>
        <w:t>r i j e š i o   j e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  <w:rPr>
          <w:szCs w:val="20"/>
        </w:rPr>
      </w:pPr>
      <w:r>
        <w:tab/>
        <w:t>1. Otvara se skraćeni stečajni postupak nad dužnikom NOVI CENTAR ZA REPRODUKCIJU d.o.o., proizvodnja i usluge, Križevci, Potočka ulica 20, MBS: 070148745, OIB: 08632962577.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  <w:rPr>
          <w:szCs w:val="20"/>
        </w:rPr>
      </w:pPr>
      <w:r>
        <w:tab/>
        <w:t>3. Zaključuje se skraćeni stečajni postupak nad dužnikom NOVI CENTAR ZA REPRODUKCIJU d.o.o., proizvodnja i usluge, Križevci, Potočka ulica 20, MBS: 070148745, OIB: 08632962577.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  <w:r>
        <w:tab/>
        <w:t>4. Stečajni postupak je otvoren i zaključen s danom 1. travnja 2019. godine u 13,30 sati, kada je ovo rješenje objavljeno na e-oglasnoj ploči ovoga suda.</w:t>
      </w:r>
    </w:p>
    <w:p w:rsidRDefault="0068630C" w:rsidP="0068630C" w:rsidR="0068630C">
      <w:pPr>
        <w:pStyle w:val="Bezproreda"/>
        <w:spacing w:after="0"/>
        <w:jc w:val="both"/>
      </w:pPr>
    </w:p>
    <w:p w:rsidRDefault="0068630C" w:rsidP="0068630C" w:rsidR="0068630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630C" w:rsidP="0068630C" w:rsidR="0068630C">
      <w:pPr>
        <w:spacing w:after="0"/>
        <w:jc w:val="both"/>
        <w:rPr>
          <w:rFonts w:cs="Times New Roman"/>
        </w:rPr>
      </w:pPr>
    </w:p>
    <w:p w:rsidRDefault="0068630C" w:rsidP="0068630C" w:rsidR="0068630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center"/>
      </w:pPr>
      <w:r>
        <w:t>Obrazloženje</w:t>
      </w:r>
    </w:p>
    <w:p w:rsidRDefault="0068630C" w:rsidP="0068630C" w:rsidR="0068630C">
      <w:pPr>
        <w:spacing w:after="0"/>
        <w:jc w:val="center"/>
      </w:pPr>
    </w:p>
    <w:p w:rsidRDefault="0068630C" w:rsidP="0068630C" w:rsidR="0068630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St-31/2019-2, koji je objavljen na mrežnoj stranici e-oglasna ploča Trgovačkog suda u Bjelovaru 5. veljače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  <w:r>
        <w:tab/>
        <w:t xml:space="preserve">Osoba ovlaštena za zastupanje dužnika dostavila je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  <w:r>
        <w:tab/>
        <w:t>S obzirom da se iz podataka navedenih u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8630C" w:rsidP="0068630C" w:rsidR="0068630C">
      <w:pPr>
        <w:pStyle w:val="Bezproreda"/>
        <w:spacing w:after="0"/>
        <w:jc w:val="both"/>
      </w:pPr>
    </w:p>
    <w:p w:rsidRDefault="0068630C" w:rsidP="0068630C" w:rsidR="0068630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8630C" w:rsidP="0068630C" w:rsidR="0068630C">
      <w:pPr>
        <w:spacing w:after="0"/>
        <w:ind w:firstLine="851"/>
        <w:jc w:val="both"/>
      </w:pPr>
    </w:p>
    <w:p w:rsidRDefault="0068630C" w:rsidP="0068630C" w:rsidR="0068630C">
      <w:pPr>
        <w:spacing w:after="0"/>
        <w:jc w:val="center"/>
      </w:pPr>
      <w:r>
        <w:t>U Bjelovaru 1. travnja 2019.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ind w:firstLine="720" w:left="4320"/>
      </w:pPr>
      <w:r>
        <w:t>SUDSKI SAVJETNIK</w:t>
      </w:r>
    </w:p>
    <w:p w:rsidRDefault="0068630C" w:rsidP="0068630C" w:rsidR="0068630C">
      <w:pPr>
        <w:spacing w:after="0"/>
        <w:ind w:firstLine="4111"/>
      </w:pPr>
      <w:r>
        <w:tab/>
        <w:t xml:space="preserve">     MIROSLAV LOVREKOVIĆ, v.r.</w:t>
      </w:r>
    </w:p>
    <w:p w:rsidRDefault="0068630C" w:rsidP="0068630C" w:rsidR="006863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8630C" w:rsidP="0068630C" w:rsidR="006863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8630C" w:rsidP="0068630C" w:rsidR="0068630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68630C">
      <w:pPr>
        <w:spacing w:after="0"/>
        <w:jc w:val="both"/>
      </w:pPr>
    </w:p>
    <w:p w:rsidRDefault="0068630C" w:rsidP="0068630C" w:rsidR="00AE649C" w:rsidRPr="0068630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8630C" w:rsidR="00AE649C" w:rsidRPr="0068630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387944"/>
      <w:docPartObj>
        <w:docPartGallery w:val="Page Numbers (Top of Page)"/>
        <w:docPartUnique/>
      </w:docPartObj>
    </w:sdtPr>
    <w:sdtContent>
      <w:p w:rsidRDefault="0068630C" w:rsidP="0068630C" w:rsidR="0068630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B83">
          <w:t>2</w:t>
        </w:r>
        <w:r>
          <w:fldChar w:fldCharType="end"/>
        </w:r>
      </w:p>
    </w:sdtContent>
  </w:sdt>
  <w:p w:rsidRDefault="0068630C" w:rsidP="0068630C" w:rsidR="008333A9">
    <w:pPr>
      <w:spacing w:after="0"/>
      <w:jc w:val="right"/>
    </w:pPr>
    <w:r>
      <w:t>Poslovni broj: 2 St-31/2019-4</w:t>
    </w:r>
  </w:p>
  <w:p w:rsidRDefault="0068630C" w:rsidP="0068630C" w:rsidR="0068630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30C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B8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39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1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St-31/2019-4</izvorni_sadrzaj>
    <derivirana_varijabla naziv="DomainObject.Oznaka_1">St-31/2019-4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CENTAR ZA REPRODUKCIJU d.o.o., proizvodnja i usluge zastupanog po punomoćniku Stjepan Fiolić</izvorni_sadrzaj>
    <derivirana_varijabla naziv="DomainObject.Predmet.ProtustrankaFormated_1">  NOVI CENTAR ZA REPRODUKCIJU d.o.o., proizvodnja i usluge zastupanog po punomoćniku Stjepan Fiolić</derivirana_varijabla>
  </DomainObject.Predmet.ProtustrankaFormated>
  <DomainObject.Predmet.ProtustrankaFormatedOIB>
    <izvorni_sadrzaj>  NOVI CENTAR ZA REPRODUKCIJU d.o.o., proizvodnja i usluge, OIB 08632962577 zastupanog po punomoćniku Stjepan Fiolić</izvorni_sadrzaj>
    <derivirana_varijabla naziv="DomainObject.Predmet.ProtustrankaFormatedOIB_1">  NOVI CENTAR ZA REPRODUKCIJU d.o.o., proizvodnja i usluge, OIB 08632962577 zastupanog po punomoćniku Stjepan Fiolić</derivirana_varijabla>
  </DomainObject.Predmet.ProtustrankaFormatedOIB>
  <DomainObject.Predmet.ProtustrankaFormatedWithAdress>
    <izvorni_sadrzaj> NOVI CENTAR ZA REPRODUKCIJU d.o.o., proizvodnja i usluge, Potočka ulica 20, 48260 Križevci zastupanog po punomoćniku Stjepan Fiolić</izvorni_sadrzaj>
    <derivirana_varijabla naziv="DomainObject.Predmet.ProtustrankaFormatedWithAdress_1"> NOVI CENTAR ZA REPRODUKCIJU d.o.o., proizvodnja i usluge, Potočka ulica 20, 48260 Križevci zastupanog po punomoćniku Stjepan Fiolić</derivirana_varijabla>
  </DomainObject.Predmet.ProtustrankaFormatedWithAdress>
  <DomainObject.Predmet.ProtustrankaFormatedWithAdressOIB>
    <izvorni_sadrzaj> NOVI CENTAR ZA REPRODUKCIJU d.o.o., proizvodnja i usluge, OIB 08632962577, Potočka ulica 20, 48260 Križevci zastupanog po punomoćniku Stjepan Fiolić</izvorni_sadrzaj>
    <derivirana_varijabla naziv="DomainObject.Predmet.ProtustrankaFormatedWithAdressOIB_1"> NOVI CENTAR ZA REPRODUKCIJU d.o.o., proizvodnja i usluge, OIB 08632962577, Potočka ulica 20, 48260 Križevci zastupanog po punomoćniku Stjepan Fiolić</derivirana_varijabla>
  </DomainObject.Predmet.ProtustrankaFormatedWithAdressOIB>
  <DomainObject.Predmet.ProtustrankaWithAdress>
    <izvorni_sadrzaj>NOVI CENTAR ZA REPRODUKCIJU d.o.o., proizvodnja i usluge Potočka ulica 20, 48260 Križevci</izvorni_sadrzaj>
    <derivirana_varijabla naziv="DomainObject.Predmet.ProtustrankaWithAdress_1">NOVI CENTAR ZA REPRODUKCIJU d.o.o., proizvodnja i usluge Potočka ulica 20, 48260 Križevci</derivirana_varijabla>
  </DomainObject.Predmet.ProtustrankaWithAdress>
  <DomainObject.Predmet.ProtustrankaWithAdressOIB>
    <izvorni_sadrzaj>NOVI CENTAR ZA REPRODUKCIJU d.o.o., proizvodnja i usluge, OIB 08632962577, Potočka ulica 20, 48260 Križevci</izvorni_sadrzaj>
    <derivirana_varijabla naziv="DomainObject.Predmet.ProtustrankaWithAdressOIB_1">NOVI CENTAR ZA REPRODUKCIJU d.o.o., proizvodnja i usluge, OIB 08632962577, Potočka ulica 20, 48260 Križevci</derivirana_varijabla>
  </DomainObject.Predmet.ProtustrankaWithAdressOIB>
  <DomainObject.Predmet.ProtustrankaNazivFormated>
    <izvorni_sadrzaj>NOVI CENTAR ZA REPRODUKCIJU d.o.o., proizvodnja i usluge</izvorni_sadrzaj>
    <derivirana_varijabla naziv="DomainObject.Predmet.ProtustrankaNazivFormated_1">NOVI CENTAR ZA REPRODUKCIJU d.o.o., proizvodnja i usluge</derivirana_varijabla>
  </DomainObject.Predmet.ProtustrankaNazivFormated>
  <DomainObject.Predmet.ProtustrankaNazivFormatedOIB>
    <izvorni_sadrzaj>NOVI CENTAR ZA REPRODUKCIJU d.o.o., proizvodnja i usluge, OIB 08632962577</izvorni_sadrzaj>
    <derivirana_varijabla naziv="DomainObject.Predmet.ProtustrankaNazivFormatedOIB_1">NOVI CENTAR ZA REPRODUKCIJU d.o.o., proizvodnja i usluge, OIB 08632962577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CENTAR ZA REPRODUKCIJU d.o.o., proizvodnja i usluge zastupanog po punomoćniku Stjepan Fiolić</item>
    </izvorni_sadrzaj>
    <derivirana_varijabla naziv="DomainObject.Predmet.ProtuStrankaListFormated_1">
      <item>NOVI CENTAR ZA REPRODUKCIJU d.o.o., proizvodnja i usluge zastupanog po punomoćniku Stjepan Fiolić</item>
    </derivirana_varijabla>
  </DomainObject.Predmet.ProtuStrankaListFormated>
  <DomainObject.Predmet.ProtuStrankaListFormatedOIB>
    <izvorni_sadrzaj>
      <item>NOVI CENTAR ZA REPRODUKCIJU d.o.o., proizvodnja i usluge, OIB 08632962577 zastupanog po punomoćniku Stjepan Fiolić</item>
    </izvorni_sadrzaj>
    <derivirana_varijabla naziv="DomainObject.Predmet.ProtuStrankaListFormatedOIB_1">
      <item>NOVI CENTAR ZA REPRODUKCIJU d.o.o., proizvodnja i usluge, OIB 08632962577 zastupanog po punomoćniku Stjepan Fiolić</item>
    </derivirana_varijabla>
  </DomainObject.Predmet.ProtuStrankaListFormatedOIB>
  <DomainObject.Predmet.ProtuStrankaListFormatedWithAdress>
    <izvorni_sadrzaj>
      <item>NOVI CENTAR ZA REPRODUKCIJU d.o.o., proizvodnja i usluge, Potočka ulica 20, 48260 Križevci zastupanog po punomoćniku Stjepan Fiolić</item>
    </izvorni_sadrzaj>
    <derivirana_varijabla naziv="DomainObject.Predmet.ProtuStrankaListFormatedWithAdress_1">
      <item>NOVI CENTAR ZA REPRODUKCIJU d.o.o., proizvodnja i usluge, Potočka ulica 20, 48260 Križevci zastupanog po punomoćniku Stjepan Fiolić</item>
    </derivirana_varijabla>
  </DomainObject.Predmet.ProtuStrankaListFormatedWithAdress>
  <DomainObject.Predmet.ProtuStrankaListFormatedWithAdressOIB>
    <izvorni_sadrzaj>
      <item>NOVI CENTAR ZA REPRODUKCIJU d.o.o., proizvodnja i usluge, OIB 08632962577, Potočka ulica 20, 48260 Križevci zastupanog po punomoćniku Stjepan Fiolić</item>
    </izvorni_sadrzaj>
    <derivirana_varijabla naziv="DomainObject.Predmet.ProtuStrankaListFormatedWithAdressOIB_1">
      <item>NOVI CENTAR ZA REPRODUKCIJU d.o.o., proizvodnja i usluge, OIB 08632962577, Potočka ulica 20, 48260 Križevci zastupanog po punomoćniku Stjepan Fiolić</item>
    </derivirana_varijabla>
  </DomainObject.Predmet.ProtuStrankaListFormatedWithAdressOIB>
  <DomainObject.Predmet.ProtuStrankaListNazivFormated>
    <izvorni_sadrzaj>
      <item>NOVI CENTAR ZA REPRODUKCIJU d.o.o., proizvodnja i usluge</item>
    </izvorni_sadrzaj>
    <derivirana_varijabla naziv="DomainObject.Predmet.ProtuStrankaListNazivFormated_1">
      <item>NOVI CENTAR ZA REPRODUKCIJU d.o.o., proizvodnja i usluge</item>
    </derivirana_varijabla>
  </DomainObject.Predmet.ProtuStrankaListNazivFormated>
  <DomainObject.Predmet.ProtuStrankaListNazivFormatedOIB>
    <izvorni_sadrzaj>
      <item>NOVI CENTAR ZA REPRODUKCIJU d.o.o., proizvodnja i usluge, OIB 08632962577</item>
    </izvorni_sadrzaj>
    <derivirana_varijabla naziv="DomainObject.Predmet.ProtuStrankaListNazivFormatedOIB_1">
      <item>NOVI CENTAR ZA REPRODUKCIJU d.o.o., proizvodnja i usluge, OIB 08632962577</item>
    </derivirana_varijabla>
  </DomainObject.Predmet.ProtuStrankaListNazivFormatedOIB>
  <DomainObject.Predmet.OstaliListFormated>
    <izvorni_sadrzaj>
      <item>Stjepan Fiolić punomoćnik sudionika u postupku NOVI CENTAR ZA REPRODUKCIJU d.o.o., proizvodnja i usluge</item>
    </izvorni_sadrzaj>
    <derivirana_varijabla naziv="DomainObject.Predmet.OstaliListFormated_1">
      <item>Stjepan Fiolić punomoćnik sudionika u postupku NOVI CENTAR ZA REPRODUKCIJU d.o.o., proizvodnja i usluge</item>
    </derivirana_varijabla>
  </DomainObject.Predmet.OstaliListFormated>
  <DomainObject.Predmet.OstaliListFormatedOIB>
    <izvorni_sadrzaj>
      <item>Stjepan Fiolić, OIB 65519490772 punomoćnik sudionika u postupku NOVI CENTAR ZA REPRODUKCIJU d.o.o., proizvodnja i usluge</item>
    </izvorni_sadrzaj>
    <derivirana_varijabla naziv="DomainObject.Predmet.OstaliListFormatedOIB_1">
      <item>Stjepan Fiolić, OIB 65519490772 punomoćnik sudionika u postupku NOVI CENTAR ZA REPRODUKCIJU d.o.o., proizvodnja i usluge</item>
    </derivirana_varijabla>
  </DomainObject.Predmet.OstaliListFormatedOIB>
  <DomainObject.Predmet.OstaliListFormatedWithAdress>
    <izvorni_sadrzaj>
      <item>Stjepan Fiolić, Malomlačka ulica 125, 10020 Mala Mlaka punomoćnik sudionika u postupku NOVI CENTAR ZA REPRODUKCIJU d.o.o., proizvodnja i usluge</item>
    </izvorni_sadrzaj>
    <derivirana_varijabla naziv="DomainObject.Predmet.OstaliListFormatedWithAdress_1">
      <item>Stjepan Fiolić, Malomlačka ulica 125, 10020 Mala Mlaka punomoćnik sudionika u postupku NOVI CENTAR ZA REPRODUKCIJU d.o.o., proizvodnja i usluge</item>
    </derivirana_varijabla>
  </DomainObject.Predmet.OstaliListFormatedWithAdress>
  <DomainObject.Predmet.OstaliListFormatedWithAdressOIB>
    <izvorni_sadrzaj>
      <item>Stjepan Fiolić, OIB 65519490772, Malomlačka ulica 125, 10020 Mala Mlaka punomoćnik sudionika u postupku NOVI CENTAR ZA REPRODUKCIJU d.o.o., proizvodnja i usluge</item>
    </izvorni_sadrzaj>
    <derivirana_varijabla naziv="DomainObject.Predmet.OstaliListFormatedWithAdressOIB_1">
      <item>Stjepan Fiolić, OIB 65519490772, Malomlačka ulica 125, 10020 Mala Mlaka punomoćnik sudionika u postupku NOVI CENTAR ZA REPRODUKCIJU d.o.o., proizvodnja i usluge</item>
    </derivirana_varijabla>
  </DomainObject.Predmet.OstaliListFormatedWithAdressOIB>
  <DomainObject.Predmet.OstaliListNazivFormated>
    <izvorni_sadrzaj>
      <item>Stjepan Fiolić</item>
    </izvorni_sadrzaj>
    <derivirana_varijabla naziv="DomainObject.Predmet.OstaliListNazivFormated_1">
      <item>Stjepan Fiolić</item>
    </derivirana_varijabla>
  </DomainObject.Predmet.OstaliListNazivFormated>
  <DomainObject.Predmet.OstaliListNazivFormatedOIB>
    <izvorni_sadrzaj>
      <item>Stjepan Fiolić, OIB 65519490772</item>
    </izvorni_sadrzaj>
    <derivirana_varijabla naziv="DomainObject.Predmet.OstaliListNazivFormatedOIB_1">
      <item>Stjepan Fiolić, OIB 65519490772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St-31/2019-4</izvorni_sadrzaj>
    <derivirana_varijabla naziv="DomainObject.PoslovniBrojDokumenta_1">St-31/2019-4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CENTAR ZA REPRODUKCIJU d.o.o., proizvodnja i usluge</izvorni_sadrzaj>
    <derivirana_varijabla naziv="DomainObject.Predmet.ProtustrankaIDrugi_1">NOVI CENTAR ZA REPRODUKCIJU d.o.o., proizvodnja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CENTAR ZA REPRODUKCIJU d.o.o., proizvodnja i usluge, OIB 08632962577, Potočka ulica 20, 48260 Križevci</izvorni_sadrzaj>
    <derivirana_varijabla naziv="DomainObject.Predmet.ProtustrankaIDrugiAdressOIB_1">NOVI CENTAR ZA REPRODUKCIJU d.o.o., proizvodnja i usluge, OIB 08632962577,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CENTAR ZA REPRODUKCIJU d.o.o., proizvodnja i usluge</item>
      <item>Stjepan Fiolić</item>
    </izvorni_sadrzaj>
    <derivirana_varijabla naziv="DomainObject.Predmet.SudioniciListNaziv_1">
      <item>FINA, RC ZAGREB, Podružnica BJELOVAR</item>
      <item>NOVI CENTAR ZA REPRODUKCIJU d.o.o., proizvodnja i usluge</item>
      <item>Stjepan Fiolić</item>
    </derivirana_varijabla>
  </DomainObject.Predmet.SudioniciListNaziv>
  <DomainObject.Predmet.SudioniciListAdressOIB>
    <izvorni_sadrzaj>
      <item>FINA, RC ZAGREB, Podružnica BJELOVAR, OIB 85821130368, F. Supila 4,43000 Bjelovar</item>
      <item>NOVI CENTAR ZA REPRODUKCIJU d.o.o., proizvodnja i usluge, OIB 08632962577, Potočka ulica 20,48260 Križevci</item>
      <item>Stjepan Fiolić, OIB 65519490772, Malomlačka ulica 125,10020 Mala Mlaka</item>
    </izvorni_sadrzaj>
    <derivirana_varijabla naziv="DomainObject.Predmet.SudioniciListAdressOIB_1">
      <item>FINA, RC ZAGREB, Podružnica BJELOVAR, OIB 85821130368, F. Supila 4,43000 Bjelovar</item>
      <item>NOVI CENTAR ZA REPRODUKCIJU d.o.o., proizvodnja i usluge, OIB 08632962577, Potočka ulica 20,48260 Križevci</item>
      <item>Stjepan Fiolić, OIB 65519490772, Malomlačka ulica 125,10020 Mala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360D6-C018-4A79-BADA-30562CC35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3559</properties:Characters>
  <properties:Lines>96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2019-04-01T11:05:00Z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