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c24f" w14:paraId="1cbc24f" w:rsidRDefault="00C54B0F" w:rsidP="00910611" w:rsidR="00C54B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4B0F" w:rsidP="00910611" w:rsidR="00C54B0F">
      <w:r>
        <w:rPr>
          <w:rFonts w:eastAsia="MS Mincho"/>
        </w:rPr>
        <w:t>REPUBLIKA HRVATSKA</w:t>
      </w:r>
    </w:p>
    <w:p w:rsidRDefault="00C54B0F" w:rsidP="00910611" w:rsidR="00C54B0F">
      <w:r>
        <w:rPr>
          <w:rFonts w:eastAsia="MS Mincho"/>
        </w:rPr>
        <w:t>TRGOVAČKI SUD U RIJECI</w:t>
      </w:r>
    </w:p>
    <w:p w:rsidRDefault="00C54B0F" w:rsidR="00C54B0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B7560">
      <w:pPr>
        <w:jc w:val="center"/>
        <w:rPr>
          <w:bCs/>
        </w:rPr>
      </w:pPr>
    </w:p>
    <w:p w:rsidRDefault="00A229DE" w:rsidP="008965DC" w:rsidR="00A229DE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7B688B" w:rsidP="007B688B" w:rsidR="007B688B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rFonts w:eastAsiaTheme="minorHAnsi"/>
          <w:lang w:eastAsia="en-US"/>
        </w:rPr>
        <w:t>LORENA društvo s ograničenom odgovornošću za ugostiteljstvo i trgovinu Ičići (Grad Opatija), Sveti Petar 21</w:t>
      </w:r>
      <w:r>
        <w:t xml:space="preserve">, OIB </w:t>
      </w:r>
      <w:r>
        <w:rPr>
          <w:rFonts w:eastAsiaTheme="minorHAnsi"/>
          <w:lang w:eastAsia="en-US"/>
        </w:rPr>
        <w:t>30324353577, MBS: 040289325</w:t>
      </w:r>
      <w:r>
        <w:t>, dana 2. ožujka 201</w:t>
      </w:r>
      <w:r w:rsidR="00A229DE">
        <w:t>7</w:t>
      </w:r>
      <w:r>
        <w:t xml:space="preserve">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 w:rsidRPr="007B688B">
        <w:t xml:space="preserve"> </w:t>
      </w:r>
      <w:r w:rsidR="00D61648" w:rsidRPr="007B688B">
        <w:t xml:space="preserve">Privremenom stečajnom upravitelju </w:t>
      </w:r>
      <w:r w:rsidR="007B688B" w:rsidRPr="007B688B">
        <w:t>Milan</w:t>
      </w:r>
      <w:r w:rsidR="007B688B">
        <w:t>u</w:t>
      </w:r>
      <w:r w:rsidR="007B688B" w:rsidRPr="007B688B">
        <w:t xml:space="preserve"> Macur</w:t>
      </w:r>
      <w:r w:rsidR="007B688B">
        <w:t>i</w:t>
      </w:r>
      <w:r w:rsidR="007B688B" w:rsidRPr="007B688B">
        <w:t>, OIB: 25991506239, Šibenik, Stjepana Radića 24</w:t>
      </w:r>
      <w:r w:rsidR="0073588E" w:rsidRPr="007B688B">
        <w:t>, određuje se jednokratna nagrada za poslove obavljene u</w:t>
      </w:r>
      <w:r w:rsidR="0073588E" w:rsidRPr="000B7560">
        <w:t xml:space="preserve"> prethodnom postupku u iznosu </w:t>
      </w:r>
      <w:r w:rsidR="00A972F7" w:rsidRPr="000B7560">
        <w:t xml:space="preserve">od </w:t>
      </w:r>
      <w:r w:rsidR="007B688B">
        <w:t>3</w:t>
      </w:r>
      <w:r w:rsidR="00A71FB8" w:rsidRPr="000B7560">
        <w:t>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7B688B">
        <w:t>834</w:t>
      </w:r>
      <w:r w:rsidR="0088553A">
        <w:t>/2015</w:t>
      </w:r>
      <w:r w:rsidRPr="000B7560">
        <w:t>-</w:t>
      </w:r>
      <w:r w:rsidR="007B688B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88553A">
        <w:t xml:space="preserve">26. rujna </w:t>
      </w:r>
      <w:r w:rsidRPr="000B7560">
        <w:t>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7B688B">
        <w:rPr>
          <w:rFonts w:eastAsiaTheme="minorHAnsi"/>
          <w:lang w:eastAsia="en-US"/>
        </w:rPr>
        <w:t>LORENA društvo s ograničenom odgovornošću za ugostiteljstvo i trgovinu Ičići (Grad Opatija), Sveti Petar 21</w:t>
      </w:r>
      <w:r w:rsidR="007B688B">
        <w:t xml:space="preserve">, OIB </w:t>
      </w:r>
      <w:r w:rsidR="007B688B">
        <w:rPr>
          <w:rFonts w:eastAsiaTheme="minorHAnsi"/>
          <w:lang w:eastAsia="en-US"/>
        </w:rPr>
        <w:t>30324353577, MBS: 040289325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7B688B">
        <w:t>834</w:t>
      </w:r>
      <w:r w:rsidR="0088553A">
        <w:t>/2015</w:t>
      </w:r>
      <w:r w:rsidR="00A71FB8" w:rsidRPr="000B7560">
        <w:t xml:space="preserve"> od </w:t>
      </w:r>
      <w:r w:rsidR="007B688B">
        <w:t>9. studenoga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7B688B" w:rsidRPr="007B688B">
        <w:t>Milan Macura, OIB: 25991506239, Šibenik, Stjepana Radića 24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7B688B">
        <w:rPr>
          <w:bCs/>
        </w:rPr>
        <w:t>12. prosinca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 xml:space="preserve">aljalo je riješiti kao </w:t>
      </w:r>
      <w:r w:rsidR="007B688B">
        <w:t>u</w:t>
      </w:r>
      <w:r w:rsidR="00245085" w:rsidRPr="000B7560">
        <w:t xml:space="preserve">  izre</w:t>
      </w:r>
      <w:r w:rsidR="007B688B">
        <w:t>ci</w:t>
      </w:r>
      <w:r w:rsidR="00245085" w:rsidRPr="000B7560">
        <w:t>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7B688B">
        <w:t>2. ožujka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245085" w:rsidRPr="000B7560">
        <w:t xml:space="preserve">. </w:t>
      </w:r>
      <w:r w:rsidR="007B688B">
        <w:t>ožujka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90C" w:rsidR="00DD390C">
      <w:r>
        <w:separator/>
      </w:r>
    </w:p>
  </w:endnote>
  <w:endnote w:id="0" w:type="continuationSeparator">
    <w:p w:rsidRDefault="00DD390C" w:rsidR="00DD3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B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90C" w:rsidR="00DD390C">
      <w:r>
        <w:separator/>
      </w:r>
    </w:p>
  </w:footnote>
  <w:footnote w:id="0" w:type="continuationSeparator">
    <w:p w:rsidRDefault="00DD390C" w:rsidR="00DD3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B688B">
      <w:t>834</w:t>
    </w:r>
    <w:r w:rsidR="0088553A">
      <w:t>/2015</w:t>
    </w:r>
    <w:r w:rsidR="00A229DE">
      <w:t>-17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9034BE"/>
    <w:rsid w:val="009247BD"/>
    <w:rsid w:val="00927D8D"/>
    <w:rsid w:val="00953A18"/>
    <w:rsid w:val="009658EC"/>
    <w:rsid w:val="0098719A"/>
    <w:rsid w:val="009A1A80"/>
    <w:rsid w:val="009B0BD2"/>
    <w:rsid w:val="00A15995"/>
    <w:rsid w:val="00A229DE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C54B0F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DD390C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54B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4B0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54B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4B0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LORENA d.o.o.  Ičići</izvorni_sadrzaj>
    <derivirana_varijabla naziv="DomainObject.Predmet.ProtustrankaFormated_1">  LORENA d.o.o.  Ičići</derivirana_varijabla>
  </DomainObject.Predmet.ProtustrankaFormated>
  <DomainObject.Predmet.ProtustrankaFormatedOIB>
    <izvorni_sadrzaj>  LORENA d.o.o.  Ičići, OIB 30324353577</izvorni_sadrzaj>
    <derivirana_varijabla naziv="DomainObject.Predmet.ProtustrankaFormatedOIB_1">  LORENA d.o.o.  Ičići, OIB 30324353577</derivirana_varijabla>
  </DomainObject.Predmet.ProtustrankaFormatedOIB>
  <DomainObject.Predmet.ProtustrankaFormatedWithAdress>
    <izvorni_sadrzaj> LORENA d.o.o.  Ičići, Sveti Petar 21, 51414 Ičići</izvorni_sadrzaj>
    <derivirana_varijabla naziv="DomainObject.Predmet.ProtustrankaFormatedWithAdress_1"> LORENA d.o.o.  Ičići, Sveti Petar 21, 51414 Ičići</derivirana_varijabla>
  </DomainObject.Predmet.ProtustrankaFormatedWithAdress>
  <DomainObject.Predmet.ProtustrankaFormatedWithAdressOIB>
    <izvorni_sadrzaj> LORENA d.o.o.  Ičići, OIB 30324353577, Sveti Petar 21, 51414 Ičići</izvorni_sadrzaj>
    <derivirana_varijabla naziv="DomainObject.Predmet.ProtustrankaFormatedWithAdressOIB_1"> LORENA d.o.o.  Ičići, OIB 30324353577, Sveti Petar 21, 51414 Ičići</derivirana_varijabla>
  </DomainObject.Predmet.ProtustrankaFormatedWithAdressOIB>
  <DomainObject.Predmet.ProtustrankaWithAdress>
    <izvorni_sadrzaj>LORENA d.o.o.  Ičići Sveti Petar 21, 51414 Ičići</izvorni_sadrzaj>
    <derivirana_varijabla naziv="DomainObject.Predmet.ProtustrankaWithAdress_1">LORENA d.o.o.  Ičići Sveti Petar 21, 51414 Ičići</derivirana_varijabla>
  </DomainObject.Predmet.ProtustrankaWithAdress>
  <DomainObject.Predmet.ProtustrankaWithAdressOIB>
    <izvorni_sadrzaj>LORENA d.o.o.  Ičići, OIB 30324353577, Sveti Petar 21, 51414 Ičići</izvorni_sadrzaj>
    <derivirana_varijabla naziv="DomainObject.Predmet.ProtustrankaWithAdressOIB_1">LORENA d.o.o.  Ičići, OIB 30324353577, Sveti Petar 21, 51414 Ičići</derivirana_varijabla>
  </DomainObject.Predmet.ProtustrankaWithAdressOIB>
  <DomainObject.Predmet.ProtustrankaNazivFormated>
    <izvorni_sadrzaj>LORENA d.o.o.  Ičići</izvorni_sadrzaj>
    <derivirana_varijabla naziv="DomainObject.Predmet.ProtustrankaNazivFormated_1">LORENA d.o.o.  Ičići</derivirana_varijabla>
  </DomainObject.Predmet.ProtustrankaNazivFormated>
  <DomainObject.Predmet.ProtustrankaNazivFormatedOIB>
    <izvorni_sadrzaj>LORENA d.o.o.  Ičići, OIB 30324353577</izvorni_sadrzaj>
    <derivirana_varijabla naziv="DomainObject.Predmet.ProtustrankaNazivFormatedOIB_1">LORENA d.o.o.  Ičići, OIB 30324353577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LORENA d.o.o.  Ičići</item>
    </izvorni_sadrzaj>
    <derivirana_varijabla naziv="DomainObject.Predmet.ProtuStrankaListFormated_1">
      <item>LORENA d.o.o.  Ičići</item>
    </derivirana_varijabla>
  </DomainObject.Predmet.ProtuStrankaListFormated>
  <DomainObject.Predmet.ProtuStrankaListFormatedOIB>
    <izvorni_sadrzaj>
      <item>LORENA d.o.o.  Ičići, OIB 30324353577</item>
    </izvorni_sadrzaj>
    <derivirana_varijabla naziv="DomainObject.Predmet.ProtuStrankaListFormatedOIB_1">
      <item>LORENA d.o.o.  Ičići, OIB 30324353577</item>
    </derivirana_varijabla>
  </DomainObject.Predmet.ProtuStrankaListFormatedOIB>
  <DomainObject.Predmet.ProtuStrankaListFormatedWithAdress>
    <izvorni_sadrzaj>
      <item>LORENA d.o.o.  Ičići, Sveti Petar 21, 51414 Ičići</item>
    </izvorni_sadrzaj>
    <derivirana_varijabla naziv="DomainObject.Predmet.ProtuStrankaListFormatedWithAdress_1">
      <item>LORENA d.o.o.  Ičići, Sveti Petar 21, 51414 Ičići</item>
    </derivirana_varijabla>
  </DomainObject.Predmet.ProtuStrankaListFormatedWithAdress>
  <DomainObject.Predmet.ProtuStrankaListFormatedWithAdressOIB>
    <izvorni_sadrzaj>
      <item>LORENA d.o.o.  Ičići, OIB 30324353577, Sveti Petar 21, 51414 Ičići</item>
    </izvorni_sadrzaj>
    <derivirana_varijabla naziv="DomainObject.Predmet.ProtuStrankaListFormatedWithAdressOIB_1">
      <item>LORENA d.o.o.  Ičići, OIB 30324353577, Sveti Petar 21, 51414 Ičići</item>
    </derivirana_varijabla>
  </DomainObject.Predmet.ProtuStrankaListFormatedWithAdressOIB>
  <DomainObject.Predmet.ProtuStrankaListNazivFormated>
    <izvorni_sadrzaj>
      <item>LORENA d.o.o.  Ičići</item>
    </izvorni_sadrzaj>
    <derivirana_varijabla naziv="DomainObject.Predmet.ProtuStrankaListNazivFormated_1">
      <item>LORENA d.o.o.  Ičići</item>
    </derivirana_varijabla>
  </DomainObject.Predmet.ProtuStrankaListNazivFormated>
  <DomainObject.Predmet.ProtuStrankaListNazivFormatedOIB>
    <izvorni_sadrzaj>
      <item>LORENA d.o.o.  Ičići, OIB 30324353577</item>
    </izvorni_sadrzaj>
    <derivirana_varijabla naziv="DomainObject.Predmet.ProtuStrankaListNazivFormatedOIB_1">
      <item>LORENA d.o.o.  Ičići, OIB 30324353577</item>
    </derivirana_varijabla>
  </DomainObject.Predmet.ProtuStrankaListNazivFormatedOIB>
  <DomainObject.Predmet.OstaliListFormated>
    <izvorni_sadrzaj>
      <item>Lorena Kalčić</item>
    </izvorni_sadrzaj>
    <derivirana_varijabla naziv="DomainObject.Predmet.OstaliListFormated_1">
      <item>Lorena Kalčić</item>
    </derivirana_varijabla>
  </DomainObject.Predmet.OstaliListFormated>
  <DomainObject.Predmet.OstaliListFormatedOIB>
    <izvorni_sadrzaj>
      <item>Lorena Kalčić</item>
    </izvorni_sadrzaj>
    <derivirana_varijabla naziv="DomainObject.Predmet.OstaliListFormatedOIB_1">
      <item>Lorena Kalčić</item>
    </derivirana_varijabla>
  </DomainObject.Predmet.OstaliListFormatedOIB>
  <DomainObject.Predmet.OstaliListFormatedWithAdress>
    <izvorni_sadrzaj>
      <item>Lorena Kalčić, Lorena d.o.o., Sveti Petar 21, 51414 Ičići</item>
    </izvorni_sadrzaj>
    <derivirana_varijabla naziv="DomainObject.Predmet.OstaliListFormatedWithAdress_1">
      <item>Lorena Kalčić, Lorena d.o.o., Sveti Petar 21, 51414 Ičići</item>
    </derivirana_varijabla>
  </DomainObject.Predmet.OstaliListFormatedWithAdress>
  <DomainObject.Predmet.OstaliListFormatedWithAdressOIB>
    <izvorni_sadrzaj>
      <item>Lorena Kalčić, Lorena d.o.o., Sveti Petar 21, 51414 Ičići</item>
    </izvorni_sadrzaj>
    <derivirana_varijabla naziv="DomainObject.Predmet.OstaliListFormatedWithAdressOIB_1">
      <item>Lorena Kalčić, Lorena d.o.o., Sveti Petar 21, 51414 Ičići</item>
    </derivirana_varijabla>
  </DomainObject.Predmet.OstaliListFormatedWithAdressOIB>
  <DomainObject.Predmet.OstaliListNazivFormated>
    <izvorni_sadrzaj>
      <item>Lorena Kalčić</item>
    </izvorni_sadrzaj>
    <derivirana_varijabla naziv="DomainObject.Predmet.OstaliListNazivFormated_1">
      <item>Lorena Kalčić</item>
    </derivirana_varijabla>
  </DomainObject.Predmet.OstaliListNazivFormated>
  <DomainObject.Predmet.OstaliListNazivFormatedOIB>
    <izvorni_sadrzaj>
      <item>Lorena Kalčić</item>
    </izvorni_sadrzaj>
    <derivirana_varijabla naziv="DomainObject.Predmet.OstaliListNazivFormatedOIB_1">
      <item>Lorena Kalčić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LORENA d.o.o.  Ičići</izvorni_sadrzaj>
    <derivirana_varijabla naziv="DomainObject.Predmet.ProtustrankaIDrugi_1">LORENA d.o.o.  Ičići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LORENA d.o.o.  Ičići, OIB 30324353577, Sveti Petar 21, 51414 Ičići</izvorni_sadrzaj>
    <derivirana_varijabla naziv="DomainObject.Predmet.ProtustrankaIDrugiAdressOIB_1">LORENA d.o.o.  Ičići, OIB 30324353577, Sveti Petar 21,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LORENA d.o.o.  Ičići</item>
      <item>Lorena Kalčić</item>
    </izvorni_sadrzaj>
    <derivirana_varijabla naziv="DomainObject.Predmet.SudioniciListNaziv_1">
      <item>FINA  Rijeka</item>
      <item>LORENA d.o.o.  Ičići</item>
      <item>Lorena Kalčić</item>
    </derivirana_varijabla>
  </DomainObject.Predmet.SudioniciListNaziv>
  <DomainObject.Predmet.SudioniciListAdressOIB>
    <izvorni_sadrzaj>
      <item>FINA  Rijeka, OIB 85821130368, Frana Kurelca 8,51000 Rijeka</item>
      <item>LORENA d.o.o.  Ičići, OIB 30324353577, Sveti Petar 21,51414 Ičići</item>
      <item>Lorena Kalčić, Lorena d.o.o., Sveti Petar 21,51414 Ičići</item>
    </izvorni_sadrzaj>
    <derivirana_varijabla naziv="DomainObject.Predmet.SudioniciListAdressOIB_1">
      <item>FINA  Rijeka, OIB 85821130368, Frana Kurelca 8,51000 Rijeka</item>
      <item>LORENA d.o.o.  Ičići, OIB 30324353577, Sveti Petar 21,51414 Ičići</item>
      <item>Lorena Kalčić, Lorena d.o.o., Sveti Petar 21,51414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30324353577</item>
      <item>, OIB null</item>
    </izvorni_sadrzaj>
    <derivirana_varijabla naziv="DomainObject.Predmet.SudioniciListNazivOIB_1">
      <item>, OIB 85821130368</item>
      <item>, OIB 30324353577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343</properties:Words>
  <properties:Characters>1815</properties:Characters>
  <properties:Lines>57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2017-03-02T08:20:00Z</dcterms:created>
  <dc:creator>M San Grupa</dc:creator>
  <cp:lastModifiedBy>Danijela Fumić</cp:lastModifiedBy>
  <cp:lastPrinted>2017-03-02T08:20:00Z</cp:lastPrinted>
  <dcterms:modified xmlns:xsi="http://www.w3.org/2001/XMLSchema-instance" xsi:type="dcterms:W3CDTF">2017-03-02T08:21:00Z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