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8c1e" w14:paraId="28b8c1e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451668">
        <w:rPr>
          <w:sz w:val="22"/>
          <w:szCs w:val="22"/>
        </w:rPr>
        <w:t>130</w:t>
      </w:r>
      <w:r w:rsidR="00F205A6" w:rsidRPr="000175CB">
        <w:rPr>
          <w:sz w:val="22"/>
          <w:szCs w:val="22"/>
        </w:rPr>
        <w:t>/15-</w:t>
      </w:r>
      <w:r w:rsidR="00127D60">
        <w:rPr>
          <w:sz w:val="22"/>
          <w:szCs w:val="22"/>
        </w:rPr>
        <w:t>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451668">
        <w:rPr>
          <w:sz w:val="22"/>
          <w:szCs w:val="22"/>
        </w:rPr>
        <w:t>SMOKI-TRADE d.o.o., Debeljak, Debeljak 90, OIB 01823472880</w:t>
      </w:r>
      <w:r w:rsidR="00127D60">
        <w:rPr>
          <w:sz w:val="22"/>
          <w:szCs w:val="22"/>
        </w:rPr>
        <w:t>,</w:t>
      </w:r>
      <w:r w:rsidR="00DD1E5B" w:rsidRPr="000175CB">
        <w:rPr>
          <w:sz w:val="22"/>
          <w:szCs w:val="22"/>
        </w:rPr>
        <w:t xml:space="preserve">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127D60">
        <w:rPr>
          <w:sz w:val="22"/>
          <w:szCs w:val="22"/>
        </w:rPr>
        <w:t>17</w:t>
      </w:r>
      <w:r w:rsidR="003C50E1">
        <w:rPr>
          <w:sz w:val="22"/>
          <w:szCs w:val="22"/>
        </w:rPr>
        <w:t>. rujna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451668">
        <w:rPr>
          <w:sz w:val="22"/>
          <w:szCs w:val="22"/>
        </w:rPr>
        <w:t>SMOKI-TRADE d.o.o., Debeljak, Debeljak 90, OIB 01823472880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451668">
        <w:rPr>
          <w:sz w:val="22"/>
          <w:szCs w:val="22"/>
        </w:rPr>
        <w:t>337.849,14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451668">
        <w:rPr>
          <w:sz w:val="22"/>
          <w:szCs w:val="22"/>
        </w:rPr>
        <w:t>Branko Smolić, Debeljak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451668">
        <w:rPr>
          <w:sz w:val="22"/>
          <w:szCs w:val="22"/>
        </w:rPr>
        <w:t>130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Stečajni sudac</w:t>
      </w: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Tina Grgas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67D" w:rsidP="00381900" w:rsidR="001F167D">
      <w:r>
        <w:separator/>
      </w:r>
    </w:p>
  </w:endnote>
  <w:endnote w:id="0" w:type="continuationSeparator">
    <w:p w:rsidRDefault="001F167D" w:rsidP="00381900" w:rsidR="001F1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67D" w:rsidP="00381900" w:rsidR="001F167D">
      <w:r>
        <w:separator/>
      </w:r>
    </w:p>
  </w:footnote>
  <w:footnote w:id="0" w:type="continuationSeparator">
    <w:p w:rsidRDefault="001F167D" w:rsidP="00381900" w:rsidR="001F16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A449D"/>
    <w:rsid w:val="001B1A98"/>
    <w:rsid w:val="001B4621"/>
    <w:rsid w:val="001F167D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056B1"/>
    <w:rsid w:val="009422F5"/>
    <w:rsid w:val="009C3129"/>
    <w:rsid w:val="009F4D6A"/>
    <w:rsid w:val="00A3143F"/>
    <w:rsid w:val="00A46C83"/>
    <w:rsid w:val="00A96A7A"/>
    <w:rsid w:val="00A96DE7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6D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6DE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DE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DE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DE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6D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6DE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DE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DE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DE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337369.75</izvorni_sadrzaj>
    <derivirana_varijabla naziv="DomainObject.Predmet.InicijalnaVrijednost_1">337369.75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SMOKI-TRADE društvo s ograničenom odgovornošću za trgovinu, transport i ugostiteljstvo</izvorni_sadrzaj>
    <derivirana_varijabla naziv="DomainObject.Predmet.ProtustrankaFormated_1">  SMOKI-TRADE društvo s ograničenom odgovornošću za trgovinu, transport i ugostiteljstvo</derivirana_varijabla>
  </DomainObject.Predmet.ProtustrankaFormated>
  <DomainObject.Predmet.ProtustrankaFormatedOIB>
    <izvorni_sadrzaj>  SMOKI-TRADE društvo s ograničenom odgovornošću za trgovinu, transport i ugostiteljstvo, OIB 01823472880</izvorni_sadrzaj>
    <derivirana_varijabla naziv="DomainObject.Predmet.ProtustrankaFormatedOIB_1">  SMOKI-TRADE društvo s ograničenom odgovornošću za trgovinu, transport i ugostiteljstvo, OIB 01823472880</derivirana_varijabla>
  </DomainObject.Predmet.ProtustrankaFormatedOIB>
  <DomainObject.Predmet.ProtustrankaFormatedWithAdress>
    <izvorni_sadrzaj> SMOKI-TRADE društvo s ograničenom odgovornošću za trgovinu, transport i ugostiteljstvo, Debaljak 90, 23206 Debeljak</izvorni_sadrzaj>
    <derivirana_varijabla naziv="DomainObject.Predmet.ProtustrankaFormatedWithAdress_1"> SMOKI-TRADE društvo s ograničenom odgovornošću za trgovinu, transport i ugostiteljstvo, Debaljak 90, 23206 Debeljak</derivirana_varijabla>
  </DomainObject.Predmet.ProtustrankaFormatedWithAdress>
  <DomainObject.Predmet.ProtustrankaFormatedWithAdressOIB>
    <izvorni_sadrzaj> SMOKI-TRADE društvo s ograničenom odgovornošću za trgovinu, transport i ugostiteljstvo, OIB 01823472880, Debaljak 90, 23206 Debeljak</izvorni_sadrzaj>
    <derivirana_varijabla naziv="DomainObject.Predmet.ProtustrankaFormatedWithAdressOIB_1"> SMOKI-TRADE društvo s ograničenom odgovornošću za trgovinu, transport i ugostiteljstvo, OIB 01823472880, Debaljak 90, 23206 Debeljak</derivirana_varijabla>
  </DomainObject.Predmet.ProtustrankaFormatedWithAdressOIB>
  <DomainObject.Predmet.ProtustrankaWithAdress>
    <izvorni_sadrzaj>SMOKI-TRADE društvo s ograničenom odgovornošću za trgovinu, transport i ugostiteljstvo Debaljak 90, 23206 Debeljak</izvorni_sadrzaj>
    <derivirana_varijabla naziv="DomainObject.Predmet.ProtustrankaWithAdress_1">SMOKI-TRADE društvo s ograničenom odgovornošću za trgovinu, transport i ugostiteljstvo Debaljak 90, 23206 Debeljak</derivirana_varijabla>
  </DomainObject.Predmet.ProtustrankaWithAdress>
  <DomainObject.Predmet.ProtustrankaWithAdressOIB>
    <izvorni_sadrzaj>SMOKI-TRADE društvo s ograničenom odgovornošću za trgovinu, transport i ugostiteljstvo, OIB 01823472880, Debaljak 90, 23206 Debeljak</izvorni_sadrzaj>
    <derivirana_varijabla naziv="DomainObject.Predmet.ProtustrankaWithAdressOIB_1">SMOKI-TRADE društvo s ograničenom odgovornošću za trgovinu, transport i ugostiteljstvo, OIB 01823472880, Debaljak 90, 23206 Debeljak</derivirana_varijabla>
  </DomainObject.Predmet.ProtustrankaWithAdressOIB>
  <DomainObject.Predmet.ProtustrankaNazivFormated>
    <izvorni_sadrzaj>SMOKI-TRADE društvo s ograničenom odgovornošću za trgovinu, transport i ugostiteljstvo</izvorni_sadrzaj>
    <derivirana_varijabla naziv="DomainObject.Predmet.ProtustrankaNazivFormated_1">SMOKI-TRADE društvo s ograničenom odgovornošću za trgovinu, transport i ugostiteljstvo</derivirana_varijabla>
  </DomainObject.Predmet.ProtustrankaNazivFormated>
  <DomainObject.Predmet.ProtustrankaNazivFormatedOIB>
    <izvorni_sadrzaj>SMOKI-TRADE društvo s ograničenom odgovornošću za trgovinu, transport i ugostiteljstvo, OIB 01823472880</izvorni_sadrzaj>
    <derivirana_varijabla naziv="DomainObject.Predmet.ProtustrankaNazivFormatedOIB_1">SMOKI-TRADE društvo s ograničenom odgovornošću za trgovinu, transport i ugostiteljstvo, OIB 01823472880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SMOKI-TRADE društvo s ograničenom odgovornošću za trgovinu, transport i ugostiteljstvo</item>
    </izvorni_sadrzaj>
    <derivirana_varijabla naziv="DomainObject.Predmet.ProtuStrankaListFormated_1">
      <item>SMOKI-TRADE društvo s ograničenom odgovornošću za trgovinu, transport i ugostiteljstvo</item>
    </derivirana_varijabla>
  </DomainObject.Predmet.ProtuStrankaListFormated>
  <DomainObject.Predmet.ProtuStrankaListFormatedOIB>
    <izvorni_sadrzaj>
      <item>SMOKI-TRADE društvo s ograničenom odgovornošću za trgovinu, transport i ugostiteljstvo, OIB 01823472880</item>
    </izvorni_sadrzaj>
    <derivirana_varijabla naziv="DomainObject.Predmet.ProtuStrankaListFormatedOIB_1">
      <item>SMOKI-TRADE društvo s ograničenom odgovornošću za trgovinu, transport i ugostiteljstvo, OIB 01823472880</item>
    </derivirana_varijabla>
  </DomainObject.Predmet.ProtuStrankaListFormatedOIB>
  <DomainObject.Predmet.ProtuStrankaListFormatedWithAdress>
    <izvorni_sadrzaj>
      <item>SMOKI-TRADE društvo s ograničenom odgovornošću za trgovinu, transport i ugostiteljstvo, Debaljak 90, 23206 Debeljak</item>
    </izvorni_sadrzaj>
    <derivirana_varijabla naziv="DomainObject.Predmet.ProtuStrankaListFormatedWithAdress_1">
      <item>SMOKI-TRADE društvo s ograničenom odgovornošću za trgovinu, transport i ugostiteljstvo, Debaljak 90, 23206 Debeljak</item>
    </derivirana_varijabla>
  </DomainObject.Predmet.ProtuStrankaListFormatedWithAdress>
  <DomainObject.Predmet.ProtuStrankaListFormatedWithAdressOIB>
    <izvorni_sadrzaj>
      <item>SMOKI-TRADE društvo s ograničenom odgovornošću za trgovinu, transport i ugostiteljstvo, OIB 01823472880, Debaljak 90, 23206 Debeljak</item>
    </izvorni_sadrzaj>
    <derivirana_varijabla naziv="DomainObject.Predmet.ProtuStrankaListFormatedWithAdressOIB_1">
      <item>SMOKI-TRADE društvo s ograničenom odgovornošću za trgovinu, transport i ugostiteljstvo, OIB 01823472880, Debaljak 90, 23206 Debeljak</item>
    </derivirana_varijabla>
  </DomainObject.Predmet.ProtuStrankaListFormatedWithAdressOIB>
  <DomainObject.Predmet.ProtuStrankaListNazivFormated>
    <izvorni_sadrzaj>
      <item>SMOKI-TRADE društvo s ograničenom odgovornošću za trgovinu, transport i ugostiteljstvo</item>
    </izvorni_sadrzaj>
    <derivirana_varijabla naziv="DomainObject.Predmet.ProtuStrankaListNazivFormated_1">
      <item>SMOKI-TRADE društvo s ograničenom odgovornošću za trgovinu, transport i ugostiteljstvo</item>
    </derivirana_varijabla>
  </DomainObject.Predmet.ProtuStrankaListNazivFormated>
  <DomainObject.Predmet.ProtuStrankaListNazivFormatedOIB>
    <izvorni_sadrzaj>
      <item>SMOKI-TRADE društvo s ograničenom odgovornošću za trgovinu, transport i ugostiteljstvo, OIB 01823472880</item>
    </izvorni_sadrzaj>
    <derivirana_varijabla naziv="DomainObject.Predmet.ProtuStrankaListNazivFormatedOIB_1">
      <item>SMOKI-TRADE društvo s ograničenom odgovornošću za trgovinu, transport i ugostiteljstvo, OIB 01823472880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SMOKI-TRADE društvo s ograničenom odgovornošću za trgovinu, transport i ugostiteljstvo</izvorni_sadrzaj>
    <derivirana_varijabla naziv="DomainObject.Predmet.ProtustrankaIDrugi_1">SMOKI-TRADE društvo s ograničenom odgovornošću za trgovinu, transport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SMOKI-TRADE društvo s ograničenom odgovornošću za trgovinu, transport i ugostiteljstvo, OIB 01823472880, Debaljak 90, 23206 Debeljak</izvorni_sadrzaj>
    <derivirana_varijabla naziv="DomainObject.Predmet.ProtustrankaIDrugiAdressOIB_1">SMOKI-TRADE društvo s ograničenom odgovornošću za trgovinu, transport i ugostiteljstvo, OIB 01823472880, Debaljak 90, 23206 Debeljak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SMOKI-TRADE društvo s ograničenom odgovornošću za trgovinu, transport i ugostiteljstvo</item>
    </izvorni_sadrzaj>
    <derivirana_varijabla naziv="DomainObject.Predmet.SudioniciListNaziv_1">
      <item>FINA</item>
      <item>SMOKI-TRADE društvo s ograničenom odgovornošću za trgovinu, transport i ugostiteljstvo</item>
    </derivirana_varijabla>
  </DomainObject.Predmet.SudioniciListNaziv>
  <DomainObject.Predmet.SudioniciListAdressOIB>
    <izvorni_sadrzaj>
      <item>FINA, OIB 85821130368</item>
      <item>SMOKI-TRADE društvo s ograničenom odgovornošću za trgovinu, transport i ugostiteljstvo, OIB 01823472880, Debaljak 90,23206 Debeljak</item>
    </izvorni_sadrzaj>
    <derivirana_varijabla naziv="DomainObject.Predmet.SudioniciListAdressOIB_1">
      <item>FINA, OIB 85821130368</item>
      <item>SMOKI-TRADE društvo s ograničenom odgovornošću za trgovinu, transport i ugostiteljstvo, OIB 01823472880, Debaljak 90,23206 Debeljak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01823472880</item>
    </izvorni_sadrzaj>
    <derivirana_varijabla naziv="DomainObject.Predmet.SudioniciListNazivOIB_1">
      <item>, OIB 85821130368</item>
      <item>, OIB 01823472880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1945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2016-01-19T08:43:00Z</dcterms:created>
  <dc:creator>Danijela Markulin</dc:creator>
  <cp:lastModifiedBy>Vedrana Raspović</cp:lastModifiedBy>
  <cp:lastPrinted>2016-01-19T08:43:00Z</cp:lastPrinted>
  <dcterms:modified xmlns:xsi="http://www.w3.org/2001/XMLSchema-instance" xsi:type="dcterms:W3CDTF">2016-01-20T13:21:00Z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