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f3a29" w14:paraId="1ff3a29" w:rsidRDefault="00EA3BB9" w:rsidP="00EA3BB9" w:rsidR="00EA3BB9" w:rsidRPr="00FF3BF5">
      <w:pPr>
        <w:ind w:left="4956"/>
        <w15:collapsed w:val="false"/>
      </w:pPr>
      <w:bookmarkStart w:name="_GoBack" w:id="0"/>
      <w:bookmarkEnd w:id="0"/>
      <w:r w:rsidRPr="00FF3BF5">
        <w:t xml:space="preserve">             </w:t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2827EA" w:rsidR="00EA3BB9" w:rsidRPr="00FF3BF5">
        <w:tc>
          <w:tcPr>
            <w:tcW w:type="dxa" w:w="2829"/>
            <w:shd w:fill="auto" w:color="auto" w:val="clear"/>
          </w:tcPr>
          <w:p w:rsidRDefault="00EA3BB9" w:rsidP="002827EA" w:rsidR="00EA3BB9" w:rsidRPr="00FF3BF5">
            <w:pPr>
              <w:jc w:val="center"/>
            </w:pPr>
            <w:r w:rsidRPr="00FF3BF5">
              <w:rPr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A3BB9" w:rsidP="002827EA" w:rsidR="00EA3BB9" w:rsidRPr="00FF3BF5">
            <w:pPr>
              <w:spacing w:before="120"/>
              <w:jc w:val="center"/>
            </w:pPr>
            <w:r w:rsidRPr="00FF3BF5">
              <w:t>Republika Hrvatska</w:t>
            </w:r>
          </w:p>
          <w:p w:rsidRDefault="00EA3BB9" w:rsidP="002827EA" w:rsidR="00EA3BB9" w:rsidRPr="00FF3BF5">
            <w:pPr>
              <w:jc w:val="center"/>
            </w:pPr>
            <w:r w:rsidRPr="00FF3BF5">
              <w:t>Trgovački sud u Varaždinu</w:t>
            </w:r>
          </w:p>
          <w:p w:rsidRDefault="00EA3BB9" w:rsidP="002827EA" w:rsidR="00EA3BB9" w:rsidRPr="00FF3BF5">
            <w:pPr>
              <w:jc w:val="center"/>
            </w:pPr>
            <w:r w:rsidRPr="00FF3BF5">
              <w:t>Varaždin, Braće Radić 2</w:t>
            </w:r>
          </w:p>
        </w:tc>
      </w:tr>
    </w:tbl>
    <w:p w:rsidRDefault="00EA3BB9" w:rsidP="002E6A35" w:rsidR="00EA3BB9"/>
    <w:p w:rsidRDefault="00FF3BF5" w:rsidP="002E6A35" w:rsidR="00FF3BF5"/>
    <w:p w:rsidRDefault="00FF3BF5" w:rsidP="002E6A35" w:rsidR="00FF3BF5" w:rsidRPr="00FF3BF5"/>
    <w:p w:rsidRDefault="00FF3BF5" w:rsidP="00FF3BF5" w:rsidR="00FF3BF5">
      <w:pPr>
        <w:jc w:val="center"/>
      </w:pPr>
      <w:r w:rsidRPr="00FF3BF5">
        <w:t>R E P U B L I K A    H R V A T S K A</w:t>
      </w:r>
    </w:p>
    <w:p w:rsidRDefault="00FF3BF5" w:rsidP="00FF3BF5" w:rsidR="00FF3BF5" w:rsidRPr="00FF3BF5">
      <w:pPr>
        <w:jc w:val="center"/>
      </w:pPr>
    </w:p>
    <w:p w:rsidRDefault="00FF3BF5" w:rsidP="00FF3BF5" w:rsidR="00FF3BF5" w:rsidRPr="00FF3BF5">
      <w:pPr>
        <w:jc w:val="center"/>
      </w:pPr>
    </w:p>
    <w:p w:rsidRDefault="00FF3BF5" w:rsidP="00FF3BF5" w:rsidR="00FF3BF5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FF3BF5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FF3BF5" w:rsidP="00FF3BF5" w:rsidR="00FF3BF5" w:rsidRPr="00FF3BF5">
      <w:pPr>
        <w:rPr>
          <w:rFonts w:eastAsiaTheme="minorHAnsi"/>
          <w:lang w:eastAsia="en-US"/>
        </w:rPr>
      </w:pPr>
    </w:p>
    <w:p w:rsidRDefault="00FF3BF5" w:rsidP="00FF3BF5" w:rsidR="00FF3BF5" w:rsidRPr="00FF3BF5"/>
    <w:p w:rsidRDefault="00FF3BF5" w:rsidP="00FF3BF5" w:rsidR="00FF3BF5" w:rsidRPr="00FF3BF5">
      <w:pPr>
        <w:ind w:firstLine="720"/>
        <w:jc w:val="both"/>
      </w:pPr>
      <w:r w:rsidRPr="00FF3BF5">
        <w:t xml:space="preserve"> Trgovački sud u Varaždinu, po sucu toga suda Iris Hatvalić Nemec kao stečajnom sucu, u stečajnom postupku nad dužnikom </w:t>
      </w:r>
      <w:r w:rsidRPr="00FF3BF5">
        <w:rPr>
          <w:color w:themeColor="text1" w:val="000000"/>
        </w:rPr>
        <w:t>MPD-ACCEPTUS j.d.o.o. u stečaju, OIB: 51629261116, Eugena Kvaternika 33 C, Lepoglava</w:t>
      </w:r>
      <w:r w:rsidRPr="00FF3BF5">
        <w:t>, zastupanog po stečajnom upravitelju Mariji Domijan iz Preloga,311. listopada 2018.</w:t>
      </w:r>
    </w:p>
    <w:p w:rsidRDefault="00EA3BB9" w:rsidP="00EA3BB9" w:rsidR="00EA3BB9">
      <w:pPr>
        <w:jc w:val="both"/>
      </w:pPr>
    </w:p>
    <w:p w:rsidRDefault="00FF3BF5" w:rsidP="00EA3BB9" w:rsidR="00FF3BF5" w:rsidRPr="00FF3BF5">
      <w:pPr>
        <w:jc w:val="both"/>
      </w:pPr>
    </w:p>
    <w:p w:rsidRDefault="00EA3BB9" w:rsidP="00EA3BB9" w:rsidR="00EA3BB9">
      <w:pPr>
        <w:jc w:val="center"/>
      </w:pPr>
      <w:r w:rsidRPr="00FF3BF5">
        <w:t>r i j e š i o    j e</w:t>
      </w:r>
    </w:p>
    <w:p w:rsidRDefault="00FF3BF5" w:rsidP="00EA3BB9" w:rsidR="00FF3BF5" w:rsidRPr="00FF3BF5">
      <w:pPr>
        <w:jc w:val="center"/>
      </w:pPr>
    </w:p>
    <w:p w:rsidRDefault="00EA3BB9" w:rsidP="00EA3BB9" w:rsidR="00EA3BB9" w:rsidRPr="00FF3BF5"/>
    <w:p w:rsidRDefault="00EA3BB9" w:rsidP="00EA3BB9" w:rsidR="00EA3BB9">
      <w:pPr>
        <w:numPr>
          <w:ilvl w:val="0"/>
          <w:numId w:val="1"/>
        </w:numPr>
        <w:jc w:val="both"/>
      </w:pPr>
      <w:r w:rsidRPr="00FF3BF5">
        <w:rPr>
          <w:b/>
        </w:rPr>
        <w:t>Odgađa se</w:t>
      </w:r>
      <w:r w:rsidR="00FF3BF5" w:rsidRPr="00FF3BF5">
        <w:rPr>
          <w:b/>
        </w:rPr>
        <w:t xml:space="preserve"> ročište</w:t>
      </w:r>
      <w:r w:rsidRPr="00FF3BF5">
        <w:rPr>
          <w:b/>
        </w:rPr>
        <w:t xml:space="preserve"> </w:t>
      </w:r>
      <w:r w:rsidR="00FF3BF5" w:rsidRPr="00FF3BF5">
        <w:rPr>
          <w:b/>
        </w:rPr>
        <w:t xml:space="preserve">skupštine vjerovnika </w:t>
      </w:r>
      <w:r w:rsidRPr="00FF3BF5">
        <w:rPr>
          <w:b/>
        </w:rPr>
        <w:t xml:space="preserve">zakazano za dan </w:t>
      </w:r>
      <w:r w:rsidR="002E6A35" w:rsidRPr="00FF3BF5">
        <w:rPr>
          <w:b/>
        </w:rPr>
        <w:t>22. studenog</w:t>
      </w:r>
      <w:r w:rsidRPr="00FF3BF5">
        <w:rPr>
          <w:b/>
        </w:rPr>
        <w:t xml:space="preserve"> 2018. u </w:t>
      </w:r>
      <w:r w:rsidR="00FF3BF5" w:rsidRPr="00FF3BF5">
        <w:rPr>
          <w:b/>
        </w:rPr>
        <w:t>9</w:t>
      </w:r>
      <w:r w:rsidR="002E6A35" w:rsidRPr="00FF3BF5">
        <w:rPr>
          <w:b/>
        </w:rPr>
        <w:t>:</w:t>
      </w:r>
      <w:r w:rsidRPr="00FF3BF5">
        <w:rPr>
          <w:b/>
        </w:rPr>
        <w:t>00 sati</w:t>
      </w:r>
      <w:r w:rsidRPr="00FF3BF5">
        <w:t>.</w:t>
      </w:r>
    </w:p>
    <w:p w:rsidRDefault="00FF3BF5" w:rsidP="00FF3BF5" w:rsidR="00FF3BF5" w:rsidRPr="00FF3BF5">
      <w:pPr>
        <w:ind w:left="1065"/>
        <w:jc w:val="both"/>
      </w:pPr>
    </w:p>
    <w:p w:rsidRDefault="00EA3BB9" w:rsidP="00EA3BB9" w:rsidR="00EA3BB9" w:rsidRPr="00FF3BF5">
      <w:pPr>
        <w:numPr>
          <w:ilvl w:val="0"/>
          <w:numId w:val="1"/>
        </w:numPr>
        <w:jc w:val="both"/>
      </w:pPr>
      <w:r w:rsidRPr="00FF3BF5">
        <w:t xml:space="preserve">Novo </w:t>
      </w:r>
      <w:r w:rsidR="00FF3BF5" w:rsidRPr="00FF3BF5">
        <w:t xml:space="preserve">ročište skupštine vjerovnika </w:t>
      </w:r>
      <w:r w:rsidRPr="00FF3BF5">
        <w:t xml:space="preserve">zakazuje se za dan </w:t>
      </w:r>
    </w:p>
    <w:p w:rsidRDefault="00EA3BB9" w:rsidP="00EA3BB9" w:rsidR="00EA3BB9" w:rsidRPr="00FF3BF5">
      <w:pPr>
        <w:pStyle w:val="Odlomakpopisa"/>
        <w:rPr>
          <w:sz w:val="24"/>
          <w:szCs w:val="24"/>
          <w:u w:val="single"/>
        </w:rPr>
      </w:pPr>
    </w:p>
    <w:p w:rsidRDefault="002E6A35" w:rsidP="00EA3BB9" w:rsidR="00EA3BB9" w:rsidRPr="00FF3BF5">
      <w:pPr>
        <w:jc w:val="center"/>
        <w:rPr>
          <w:b/>
          <w:u w:val="single"/>
        </w:rPr>
      </w:pPr>
      <w:r w:rsidRPr="00FF3BF5">
        <w:rPr>
          <w:b/>
          <w:u w:val="single"/>
        </w:rPr>
        <w:t>27</w:t>
      </w:r>
      <w:r w:rsidR="00EA3BB9" w:rsidRPr="00FF3BF5">
        <w:rPr>
          <w:b/>
          <w:u w:val="single"/>
        </w:rPr>
        <w:t xml:space="preserve">. studenog 2018. u </w:t>
      </w:r>
      <w:r w:rsidR="00FF3BF5" w:rsidRPr="00FF3BF5">
        <w:rPr>
          <w:b/>
          <w:u w:val="single"/>
        </w:rPr>
        <w:t>9</w:t>
      </w:r>
      <w:r w:rsidRPr="00FF3BF5">
        <w:rPr>
          <w:b/>
          <w:u w:val="single"/>
        </w:rPr>
        <w:t>:</w:t>
      </w:r>
      <w:r w:rsidR="00EA3BB9" w:rsidRPr="00FF3BF5">
        <w:rPr>
          <w:b/>
          <w:u w:val="single"/>
        </w:rPr>
        <w:t>00 sati</w:t>
      </w:r>
    </w:p>
    <w:p w:rsidRDefault="00EA3BB9" w:rsidP="00EA3BB9" w:rsidR="00EA3BB9" w:rsidRPr="00FF3BF5">
      <w:pPr>
        <w:jc w:val="both"/>
        <w:rPr>
          <w:u w:val="single"/>
        </w:rPr>
      </w:pPr>
    </w:p>
    <w:p w:rsidRDefault="00EA3BB9" w:rsidP="00FF3BF5" w:rsidR="00FF3BF5" w:rsidRPr="00FF3BF5">
      <w:pPr>
        <w:jc w:val="both"/>
      </w:pPr>
      <w:r w:rsidRPr="00FF3BF5">
        <w:t>kod Trgovačkog suda u Varaždinu, Ul.</w:t>
      </w:r>
      <w:r w:rsidR="00FF3BF5" w:rsidRPr="00FF3BF5">
        <w:t xml:space="preserve"> braće Radić 2, soba br. 230/II.</w:t>
      </w:r>
    </w:p>
    <w:p w:rsidRDefault="00FF3BF5" w:rsidP="00FF3BF5" w:rsidR="00FF3BF5" w:rsidRPr="00FF3BF5">
      <w:pPr>
        <w:jc w:val="both"/>
      </w:pPr>
    </w:p>
    <w:p w:rsidRDefault="00FF3BF5" w:rsidP="00FF3BF5" w:rsidR="00FF3BF5">
      <w:pPr>
        <w:ind w:firstLine="708"/>
        <w:jc w:val="both"/>
      </w:pPr>
      <w:r w:rsidRPr="00FF3BF5">
        <w:t>2. Za skupštinu vjerovnika predlaže se sljedeći</w:t>
      </w:r>
    </w:p>
    <w:p w:rsidRDefault="00FF3BF5" w:rsidP="00FF3BF5" w:rsidR="00FF3BF5" w:rsidRPr="00FF3BF5">
      <w:pPr>
        <w:ind w:firstLine="708"/>
        <w:jc w:val="both"/>
      </w:pPr>
    </w:p>
    <w:p w:rsidRDefault="00FF3BF5" w:rsidP="00FF3BF5" w:rsidR="00FF3BF5" w:rsidRPr="00FF3BF5">
      <w:pPr>
        <w:jc w:val="both"/>
      </w:pPr>
    </w:p>
    <w:p w:rsidRDefault="00FF3BF5" w:rsidP="00FF3BF5" w:rsidR="00FF3BF5">
      <w:pPr>
        <w:jc w:val="center"/>
      </w:pPr>
      <w:r w:rsidRPr="00FF3BF5">
        <w:t xml:space="preserve">d n e v n i   r e d </w:t>
      </w:r>
    </w:p>
    <w:p w:rsidRDefault="00FF3BF5" w:rsidP="00FF3BF5" w:rsidR="00FF3BF5" w:rsidRPr="00FF3BF5">
      <w:pPr>
        <w:jc w:val="center"/>
      </w:pPr>
    </w:p>
    <w:p w:rsidRDefault="00FF3BF5" w:rsidP="00FF3BF5" w:rsidR="00FF3BF5" w:rsidRPr="00FF3BF5">
      <w:pPr>
        <w:jc w:val="center"/>
        <w:rPr>
          <w:b/>
        </w:rPr>
      </w:pPr>
    </w:p>
    <w:p w:rsidRDefault="00FF3BF5" w:rsidP="00FF3BF5" w:rsidR="00FF3BF5" w:rsidRPr="00FF3BF5">
      <w:pPr>
        <w:pStyle w:val="Odlomakpopisa"/>
        <w:numPr>
          <w:ilvl w:val="0"/>
          <w:numId w:val="4"/>
        </w:numPr>
        <w:overflowPunct/>
        <w:autoSpaceDE/>
        <w:autoSpaceDN/>
        <w:adjustRightInd/>
        <w:ind w:hanging="425" w:left="851"/>
        <w:jc w:val="both"/>
        <w:rPr>
          <w:sz w:val="24"/>
          <w:szCs w:val="24"/>
        </w:rPr>
      </w:pPr>
      <w:r w:rsidRPr="00FF3BF5">
        <w:rPr>
          <w:sz w:val="24"/>
          <w:szCs w:val="24"/>
        </w:rPr>
        <w:t xml:space="preserve">Izvještaj stečajnog upravitelja </w:t>
      </w:r>
    </w:p>
    <w:p w:rsidRDefault="00FF3BF5" w:rsidP="00FF3BF5" w:rsidR="00FF3BF5" w:rsidRPr="00FF3BF5">
      <w:pPr>
        <w:pStyle w:val="Odlomakpopisa"/>
        <w:numPr>
          <w:ilvl w:val="0"/>
          <w:numId w:val="4"/>
        </w:numPr>
        <w:tabs>
          <w:tab w:pos="851" w:val="left"/>
        </w:tabs>
        <w:overflowPunct/>
        <w:autoSpaceDE/>
        <w:autoSpaceDN/>
        <w:adjustRightInd/>
        <w:ind w:hanging="425" w:left="851"/>
        <w:contextualSpacing w:val="false"/>
        <w:jc w:val="both"/>
        <w:rPr>
          <w:sz w:val="24"/>
          <w:szCs w:val="24"/>
        </w:rPr>
      </w:pPr>
      <w:r w:rsidRPr="00FF3BF5">
        <w:rPr>
          <w:sz w:val="24"/>
          <w:szCs w:val="24"/>
        </w:rPr>
        <w:t>Pribavljanje mišljenja skupštine vjerovnika o zaključenju stečajnog postupka zbog nedostatnosti stečajne mase za pokriće troškova stečajnog postupka (čl. 293. SZ-a)</w:t>
      </w:r>
    </w:p>
    <w:p w:rsidRDefault="00FF3BF5" w:rsidP="00FF3BF5" w:rsidR="00FF3BF5" w:rsidRPr="00FF3BF5">
      <w:pPr>
        <w:pStyle w:val="Odlomakpopisa"/>
        <w:numPr>
          <w:ilvl w:val="0"/>
          <w:numId w:val="4"/>
        </w:numPr>
        <w:tabs>
          <w:tab w:pos="851" w:val="left"/>
        </w:tabs>
        <w:overflowPunct/>
        <w:autoSpaceDE/>
        <w:autoSpaceDN/>
        <w:adjustRightInd/>
        <w:ind w:hanging="425" w:left="851"/>
        <w:contextualSpacing w:val="false"/>
        <w:jc w:val="both"/>
        <w:rPr>
          <w:sz w:val="24"/>
          <w:szCs w:val="24"/>
        </w:rPr>
      </w:pPr>
      <w:r w:rsidRPr="00FF3BF5">
        <w:rPr>
          <w:sz w:val="24"/>
          <w:szCs w:val="24"/>
        </w:rPr>
        <w:t xml:space="preserve">Razno </w:t>
      </w:r>
    </w:p>
    <w:p w:rsidRDefault="00FF3BF5" w:rsidP="00FF3BF5" w:rsidR="00FF3BF5"/>
    <w:p w:rsidRDefault="00FF3BF5" w:rsidP="00FF3BF5" w:rsidR="00FF3BF5" w:rsidRPr="00FF3BF5"/>
    <w:p w:rsidRDefault="00FF3BF5" w:rsidP="00FF3BF5" w:rsidR="00FF3BF5" w:rsidRPr="00FF3BF5">
      <w:pPr>
        <w:jc w:val="both"/>
      </w:pPr>
      <w:r w:rsidRPr="00FF3BF5">
        <w:tab/>
        <w:t xml:space="preserve">3. Vjerovnici se na ovu skupštinu pozivaju objavom ovog rješenja na mrežnoj stranici e-oglasne ploče suda.  </w:t>
      </w:r>
    </w:p>
    <w:p w:rsidRDefault="00EA3BB9" w:rsidP="00FF3BF5" w:rsidR="00EA3BB9">
      <w:pPr>
        <w:jc w:val="both"/>
      </w:pPr>
    </w:p>
    <w:p w:rsidRDefault="00FF3BF5" w:rsidP="00FF3BF5" w:rsidR="00FF3BF5">
      <w:pPr>
        <w:jc w:val="both"/>
      </w:pPr>
    </w:p>
    <w:p w:rsidRDefault="00FF3BF5" w:rsidP="00FF3BF5" w:rsidR="00FF3BF5">
      <w:pPr>
        <w:jc w:val="both"/>
      </w:pPr>
    </w:p>
    <w:p w:rsidRDefault="00FF3BF5" w:rsidP="00FF3BF5" w:rsidR="00FF3BF5">
      <w:pPr>
        <w:jc w:val="both"/>
      </w:pPr>
    </w:p>
    <w:p w:rsidRDefault="00FF3BF5" w:rsidP="00FF3BF5" w:rsidR="00FF3BF5" w:rsidRPr="00FF3BF5">
      <w:pPr>
        <w:jc w:val="both"/>
      </w:pPr>
    </w:p>
    <w:p w:rsidRDefault="00EA3BB9" w:rsidP="002E6A35" w:rsidR="00EA3BB9" w:rsidRPr="00FF3BF5">
      <w:pPr>
        <w:jc w:val="center"/>
      </w:pPr>
      <w:r w:rsidRPr="00FF3BF5">
        <w:t>Obrazloženje</w:t>
      </w:r>
    </w:p>
    <w:p w:rsidRDefault="00EA3BB9" w:rsidP="00EA3BB9" w:rsidR="00EA3BB9"/>
    <w:p w:rsidRDefault="00FF3BF5" w:rsidP="00EA3BB9" w:rsidR="00FF3BF5" w:rsidRPr="00FF3BF5"/>
    <w:p w:rsidRDefault="00EA3BB9" w:rsidP="00EA3BB9" w:rsidR="00EA3BB9" w:rsidRPr="00FF3BF5">
      <w:pPr>
        <w:jc w:val="both"/>
      </w:pPr>
      <w:r w:rsidRPr="00FF3BF5">
        <w:tab/>
        <w:t xml:space="preserve">Zbog spriječenosti raspravnog suca, ročište </w:t>
      </w:r>
      <w:r w:rsidR="00FF3BF5" w:rsidRPr="00FF3BF5">
        <w:t xml:space="preserve">skupštine vjerovnika </w:t>
      </w:r>
      <w:r w:rsidRPr="00FF3BF5">
        <w:t xml:space="preserve">zakazano za dan </w:t>
      </w:r>
      <w:r w:rsidR="002E6A35" w:rsidRPr="00FF3BF5">
        <w:t>22. studenog</w:t>
      </w:r>
      <w:r w:rsidRPr="00FF3BF5">
        <w:t xml:space="preserve"> 2018. u </w:t>
      </w:r>
      <w:r w:rsidR="00FF3BF5" w:rsidRPr="00FF3BF5">
        <w:t>9</w:t>
      </w:r>
      <w:r w:rsidR="002E6A35" w:rsidRPr="00FF3BF5">
        <w:t>:</w:t>
      </w:r>
      <w:r w:rsidRPr="00FF3BF5">
        <w:t xml:space="preserve">00 sati se odgađa, a novo se zakazuje za </w:t>
      </w:r>
      <w:r w:rsidR="002E6A35" w:rsidRPr="00FF3BF5">
        <w:t>2</w:t>
      </w:r>
      <w:r w:rsidRPr="00FF3BF5">
        <w:t xml:space="preserve">7. studenoga 2018. u </w:t>
      </w:r>
      <w:r w:rsidR="00FF3BF5" w:rsidRPr="00FF3BF5">
        <w:t>9</w:t>
      </w:r>
      <w:r w:rsidR="002E6A35" w:rsidRPr="00FF3BF5">
        <w:t>:</w:t>
      </w:r>
      <w:r w:rsidRPr="00FF3BF5">
        <w:t>00 sati.</w:t>
      </w:r>
    </w:p>
    <w:p w:rsidRDefault="00EA3BB9" w:rsidP="00EA3BB9" w:rsidR="00EA3BB9">
      <w:pPr>
        <w:pStyle w:val="Odlomakpopisa"/>
        <w:overflowPunct/>
        <w:autoSpaceDE/>
        <w:adjustRightInd/>
        <w:jc w:val="both"/>
        <w:rPr>
          <w:sz w:val="24"/>
          <w:szCs w:val="24"/>
        </w:rPr>
      </w:pPr>
    </w:p>
    <w:p w:rsidRDefault="00FF3BF5" w:rsidP="00EA3BB9" w:rsidR="00FF3BF5" w:rsidRPr="00FF3BF5">
      <w:pPr>
        <w:pStyle w:val="Odlomakpopisa"/>
        <w:overflowPunct/>
        <w:autoSpaceDE/>
        <w:adjustRightInd/>
        <w:jc w:val="both"/>
        <w:rPr>
          <w:sz w:val="24"/>
          <w:szCs w:val="24"/>
        </w:rPr>
      </w:pPr>
    </w:p>
    <w:p w:rsidRDefault="00EA3BB9" w:rsidP="00EA3BB9" w:rsidR="00EA3BB9">
      <w:pPr>
        <w:jc w:val="center"/>
      </w:pPr>
      <w:r w:rsidRPr="00FF3BF5">
        <w:t xml:space="preserve">U Varaždinu </w:t>
      </w:r>
      <w:r w:rsidR="002E6A35" w:rsidRPr="00FF3BF5">
        <w:t>31. listopada</w:t>
      </w:r>
      <w:r w:rsidRPr="00FF3BF5">
        <w:t xml:space="preserve"> 2018.</w:t>
      </w:r>
    </w:p>
    <w:p w:rsidRDefault="00FF3BF5" w:rsidP="00EA3BB9" w:rsidR="00FF3BF5" w:rsidRPr="00FF3BF5">
      <w:pPr>
        <w:jc w:val="center"/>
      </w:pPr>
    </w:p>
    <w:p w:rsidRDefault="00EA3BB9" w:rsidP="00EA3BB9" w:rsidR="00EA3BB9" w:rsidRPr="00FF3BF5">
      <w:r w:rsidRPr="00FF3BF5">
        <w:t xml:space="preserve">                                                                                                                                                                                               </w:t>
      </w:r>
      <w:r w:rsidRPr="00FF3BF5">
        <w:tab/>
      </w:r>
      <w:r w:rsidRPr="00FF3BF5">
        <w:tab/>
      </w:r>
      <w:r w:rsidRPr="00FF3BF5">
        <w:tab/>
      </w:r>
      <w:r w:rsidRPr="00FF3BF5">
        <w:tab/>
      </w:r>
      <w:r w:rsidRPr="00FF3BF5">
        <w:tab/>
      </w:r>
      <w:r w:rsidRPr="00FF3BF5">
        <w:tab/>
      </w:r>
      <w:r w:rsidRPr="00FF3BF5">
        <w:tab/>
      </w:r>
      <w:r w:rsidRPr="00FF3BF5">
        <w:tab/>
      </w:r>
      <w:r w:rsidRPr="00FF3BF5">
        <w:tab/>
        <w:t xml:space="preserve">      SUDAC:</w:t>
      </w:r>
    </w:p>
    <w:p w:rsidRDefault="00EA3BB9" w:rsidP="00EA3BB9" w:rsidR="00EA3BB9" w:rsidRPr="00FF3BF5"/>
    <w:p w:rsidRDefault="00EA3BB9" w:rsidP="00FF3BF5" w:rsidR="00EA3BB9" w:rsidRPr="00FF3BF5">
      <w:r w:rsidRPr="00FF3BF5">
        <w:t xml:space="preserve">        </w:t>
      </w:r>
      <w:r w:rsidRPr="00FF3BF5">
        <w:tab/>
      </w:r>
      <w:r w:rsidRPr="00FF3BF5">
        <w:tab/>
      </w:r>
      <w:r w:rsidRPr="00FF3BF5">
        <w:tab/>
      </w:r>
      <w:r w:rsidRPr="00FF3BF5">
        <w:tab/>
      </w:r>
      <w:r w:rsidRPr="00FF3BF5">
        <w:tab/>
        <w:t xml:space="preserve">   </w:t>
      </w:r>
      <w:r w:rsidRPr="00FF3BF5">
        <w:tab/>
        <w:t xml:space="preserve">                               Iris Hatvalić Nemec</w:t>
      </w:r>
      <w:r w:rsidR="002E6A35" w:rsidRPr="00FF3BF5">
        <w:t xml:space="preserve"> </w:t>
      </w:r>
    </w:p>
    <w:p w:rsidRDefault="002E6A35" w:rsidP="002E6A35" w:rsidR="002E6A35" w:rsidRPr="00FF3BF5">
      <w:pPr>
        <w:ind w:left="4956"/>
      </w:pPr>
    </w:p>
    <w:p w:rsidRDefault="002E6A35" w:rsidP="00EA3BB9" w:rsidR="002E6A35" w:rsidRPr="00FF3BF5"/>
    <w:p w:rsidRDefault="00FF3BF5" w:rsidP="00FF3BF5" w:rsidR="00FF3BF5" w:rsidRPr="00FF3BF5"/>
    <w:p w:rsidRDefault="00FF3BF5" w:rsidP="00FF3BF5" w:rsidR="00FF3BF5" w:rsidRPr="00FF3BF5">
      <w:pPr>
        <w:jc w:val="both"/>
      </w:pPr>
      <w:r w:rsidRPr="00FF3BF5">
        <w:t>UPUTA O PRAVNOM LIJEKU:</w:t>
      </w:r>
    </w:p>
    <w:p w:rsidRDefault="00FF3BF5" w:rsidP="00FF3BF5" w:rsidR="00FF3BF5" w:rsidRPr="00FF3BF5">
      <w:pPr>
        <w:jc w:val="both"/>
      </w:pPr>
      <w:r w:rsidRPr="00FF3BF5">
        <w:t>Protiv ovoga rješenja nije dopuštena žalba.</w:t>
      </w:r>
    </w:p>
    <w:p w:rsidRDefault="00FF3BF5" w:rsidP="00FF3BF5" w:rsidR="00FF3BF5" w:rsidRPr="00FF3BF5">
      <w:pPr>
        <w:jc w:val="both"/>
      </w:pPr>
    </w:p>
    <w:p w:rsidRDefault="00FF3BF5" w:rsidP="00FF3BF5" w:rsidR="00FF3BF5" w:rsidRPr="00FF3BF5">
      <w:pPr>
        <w:ind w:firstLine="708"/>
        <w:jc w:val="both"/>
      </w:pPr>
      <w:r w:rsidRPr="00FF3BF5">
        <w:t>DNA:</w:t>
      </w:r>
    </w:p>
    <w:p w:rsidRDefault="00FF3BF5" w:rsidP="00FF3BF5" w:rsidR="00FF3BF5" w:rsidRPr="00FF3BF5">
      <w:pPr>
        <w:pStyle w:val="Odlomakpopisa"/>
        <w:numPr>
          <w:ilvl w:val="0"/>
          <w:numId w:val="5"/>
        </w:numPr>
        <w:tabs>
          <w:tab w:pos="851" w:val="left"/>
        </w:tabs>
        <w:overflowPunct/>
        <w:autoSpaceDE/>
        <w:autoSpaceDN/>
        <w:adjustRightInd/>
        <w:contextualSpacing w:val="false"/>
        <w:jc w:val="both"/>
        <w:rPr>
          <w:sz w:val="24"/>
          <w:szCs w:val="24"/>
        </w:rPr>
      </w:pPr>
      <w:r w:rsidRPr="00FF3BF5">
        <w:rPr>
          <w:sz w:val="24"/>
          <w:szCs w:val="24"/>
        </w:rPr>
        <w:t>stečajni upravitelj Marija Domijan iz Preloga</w:t>
      </w:r>
    </w:p>
    <w:p w:rsidRDefault="00FF3BF5" w:rsidP="00FF3BF5" w:rsidR="00FF3BF5" w:rsidRPr="00FF3BF5">
      <w:pPr>
        <w:pStyle w:val="Odlomakpopisa"/>
        <w:numPr>
          <w:ilvl w:val="0"/>
          <w:numId w:val="5"/>
        </w:numPr>
        <w:tabs>
          <w:tab w:pos="851" w:val="left"/>
        </w:tabs>
        <w:overflowPunct/>
        <w:autoSpaceDE/>
        <w:autoSpaceDN/>
        <w:adjustRightInd/>
        <w:contextualSpacing w:val="false"/>
        <w:jc w:val="both"/>
        <w:rPr>
          <w:sz w:val="24"/>
          <w:szCs w:val="24"/>
        </w:rPr>
      </w:pPr>
      <w:r w:rsidRPr="00FF3BF5">
        <w:rPr>
          <w:sz w:val="24"/>
          <w:szCs w:val="24"/>
        </w:rPr>
        <w:t>vjerovnici, putem e-oglasne ploče suda</w:t>
      </w:r>
    </w:p>
    <w:p w:rsidRDefault="00A335B2" w:rsidP="00FF3BF5" w:rsidR="00A335B2" w:rsidRPr="00FF3BF5"/>
    <w:sectPr w:rsidSect="002E6A35" w:rsidR="00A335B2" w:rsidRPr="00FF3BF5">
      <w:headerReference w:type="default" r:id="rId10"/>
      <w:pgSz w:h="16838" w:w="11906"/>
      <w:pgMar w:gutter="0" w:footer="708" w:header="708" w:left="1276" w:bottom="993" w:right="1133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7D69" w:rsidP="002E6A35" w:rsidR="00037D69">
      <w:r>
        <w:separator/>
      </w:r>
    </w:p>
  </w:endnote>
  <w:endnote w:id="0" w:type="continuationSeparator">
    <w:p w:rsidRDefault="00037D69" w:rsidP="002E6A35" w:rsidR="00037D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7D69" w:rsidP="002E6A35" w:rsidR="00037D69">
      <w:r>
        <w:separator/>
      </w:r>
    </w:p>
  </w:footnote>
  <w:footnote w:id="0" w:type="continuationSeparator">
    <w:p w:rsidRDefault="00037D69" w:rsidP="002E6A35" w:rsidR="00037D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48569795"/>
      <w:docPartObj>
        <w:docPartGallery w:val="Page Numbers (Top of Page)"/>
        <w:docPartUnique/>
      </w:docPartObj>
    </w:sdtPr>
    <w:sdtEndPr/>
    <w:sdtContent>
      <w:p w:rsidRDefault="00F35A78" w:rsidR="0090676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6615">
          <w:rPr>
            <w:noProof/>
          </w:rPr>
          <w:t>1</w:t>
        </w:r>
        <w:r>
          <w:fldChar w:fldCharType="end"/>
        </w:r>
      </w:p>
    </w:sdtContent>
  </w:sdt>
  <w:p w:rsidRDefault="00F35A78" w:rsidR="00906762">
    <w:pPr>
      <w:pStyle w:val="Zaglavlje"/>
    </w:pPr>
    <w:r>
      <w:tab/>
    </w:r>
    <w:r>
      <w:tab/>
      <w:t xml:space="preserve">Poslovni broj:  4 </w:t>
    </w:r>
    <w:r w:rsidR="00FF3BF5">
      <w:t>St-891/16-49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EE7FD4"/>
    <w:multiLevelType w:val="hybridMultilevel"/>
    <w:tmpl w:val="FD8803C8"/>
    <w:lvl w:tplc="DD0A83A0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DD45CA3"/>
    <w:multiLevelType w:val="hybridMultilevel"/>
    <w:tmpl w:val="2606193C"/>
    <w:lvl w:tplc="7E02ADD8" w:ilvl="0">
      <w:start w:val="2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Theme="minorHAnsi"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4">
    <w:nsid w:val="76E174D7"/>
    <w:multiLevelType w:val="hybridMultilevel"/>
    <w:tmpl w:val="B17EA740"/>
    <w:lvl w:tplc="057839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7F83"/>
    <w:rsid w:val="00037D69"/>
    <w:rsid w:val="000B7F83"/>
    <w:rsid w:val="002E6A35"/>
    <w:rsid w:val="00A335B2"/>
    <w:rsid w:val="00A66615"/>
    <w:rsid w:val="00EA3BB9"/>
    <w:rsid w:val="00F35A78"/>
    <w:rsid w:val="00FF3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3BB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FF3BF5"/>
    <w:pPr>
      <w:keepNext/>
      <w:keepLines/>
      <w:numPr>
        <w:numId w:val="3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F3BF5"/>
    <w:pPr>
      <w:keepNext/>
      <w:numPr>
        <w:ilvl w:val="1"/>
        <w:numId w:val="3"/>
      </w:numPr>
      <w:spacing w:after="240"/>
      <w:jc w:val="center"/>
      <w:outlineLvl w:val="1"/>
    </w:pPr>
    <w:rPr>
      <w:rFonts w:cstheme="minorBid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FF3BF5"/>
    <w:pPr>
      <w:keepNext/>
      <w:keepLines/>
      <w:numPr>
        <w:ilvl w:val="2"/>
        <w:numId w:val="3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F3BF5"/>
    <w:pPr>
      <w:keepNext/>
      <w:keepLines/>
      <w:numPr>
        <w:ilvl w:val="3"/>
        <w:numId w:val="3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FF3BF5"/>
    <w:pPr>
      <w:numPr>
        <w:ilvl w:val="4"/>
        <w:numId w:val="3"/>
      </w:numPr>
      <w:spacing w:before="120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F3BF5"/>
    <w:pPr>
      <w:numPr>
        <w:ilvl w:val="5"/>
        <w:numId w:val="3"/>
      </w:numPr>
      <w:spacing w:before="120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FF3BF5"/>
    <w:pPr>
      <w:numPr>
        <w:ilvl w:val="6"/>
        <w:numId w:val="3"/>
      </w:numPr>
      <w:spacing w:before="120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FF3BF5"/>
    <w:pPr>
      <w:numPr>
        <w:ilvl w:val="7"/>
        <w:numId w:val="3"/>
      </w:numPr>
      <w:spacing w:before="12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FF3BF5"/>
    <w:pPr>
      <w:numPr>
        <w:ilvl w:val="8"/>
        <w:numId w:val="3"/>
      </w:numPr>
      <w:spacing w:before="120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EA3BB9"/>
    <w:pPr>
      <w:overflowPunct w:val="false"/>
      <w:autoSpaceDE w:val="false"/>
      <w:autoSpaceDN w:val="false"/>
      <w:adjustRightInd w:val="false"/>
      <w:ind w:left="720"/>
      <w:contextualSpacing/>
    </w:pPr>
    <w:rPr>
      <w:sz w:val="22"/>
      <w:szCs w:val="20"/>
      <w:lang w:val="en-US"/>
    </w:rPr>
  </w:style>
  <w:style w:customStyle="true" w:styleId="eSPISCCParagraphDefaultFont" w:type="character">
    <w:name w:val="eSPIS_CC_Paragraph Default Font"/>
    <w:rsid w:val="00EA3BB9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EA3BB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3BB9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A3B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3BB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E6A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E6A35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FF3BF5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F3BF5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FF3BF5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F3BF5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FF3BF5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FF3BF5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FF3BF5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FF3BF5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FF3BF5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F3BF5"/>
    <w:rPr>
      <w:rFonts w:cs="Times New Roman" w:eastAsia="Times New Roman" w:hAnsi="Times New Roman" w:ascii="Times New Roman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A66615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A666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6615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66615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3BB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FF3BF5"/>
    <w:pPr>
      <w:keepNext/>
      <w:keepLines/>
      <w:numPr>
        <w:numId w:val="3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F3BF5"/>
    <w:pPr>
      <w:keepNext/>
      <w:numPr>
        <w:ilvl w:val="1"/>
        <w:numId w:val="3"/>
      </w:numPr>
      <w:spacing w:after="240"/>
      <w:jc w:val="center"/>
      <w:outlineLvl w:val="1"/>
    </w:pPr>
    <w:rPr>
      <w:rFonts w:cstheme="minorBid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FF3BF5"/>
    <w:pPr>
      <w:keepNext/>
      <w:keepLines/>
      <w:numPr>
        <w:ilvl w:val="2"/>
        <w:numId w:val="3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F3BF5"/>
    <w:pPr>
      <w:keepNext/>
      <w:keepLines/>
      <w:numPr>
        <w:ilvl w:val="3"/>
        <w:numId w:val="3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FF3BF5"/>
    <w:pPr>
      <w:numPr>
        <w:ilvl w:val="4"/>
        <w:numId w:val="3"/>
      </w:numPr>
      <w:spacing w:before="120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F3BF5"/>
    <w:pPr>
      <w:numPr>
        <w:ilvl w:val="5"/>
        <w:numId w:val="3"/>
      </w:numPr>
      <w:spacing w:before="120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FF3BF5"/>
    <w:pPr>
      <w:numPr>
        <w:ilvl w:val="6"/>
        <w:numId w:val="3"/>
      </w:numPr>
      <w:spacing w:before="120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FF3BF5"/>
    <w:pPr>
      <w:numPr>
        <w:ilvl w:val="7"/>
        <w:numId w:val="3"/>
      </w:numPr>
      <w:spacing w:before="12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FF3BF5"/>
    <w:pPr>
      <w:numPr>
        <w:ilvl w:val="8"/>
        <w:numId w:val="3"/>
      </w:numPr>
      <w:spacing w:before="120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EA3BB9"/>
    <w:pPr>
      <w:overflowPunct w:val="0"/>
      <w:autoSpaceDE w:val="0"/>
      <w:autoSpaceDN w:val="0"/>
      <w:adjustRightInd w:val="0"/>
      <w:ind w:left="720"/>
      <w:contextualSpacing/>
    </w:pPr>
    <w:rPr>
      <w:sz w:val="22"/>
      <w:szCs w:val="20"/>
      <w:lang w:val="en-US"/>
    </w:rPr>
  </w:style>
  <w:style w:customStyle="1" w:styleId="eSPISCCParagraphDefaultFont" w:type="character">
    <w:name w:val="eSPIS_CC_Paragraph Default Font"/>
    <w:rsid w:val="00EA3BB9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EA3BB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3BB9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A3B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3BB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E6A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E6A35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FF3BF5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F3BF5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FF3BF5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F3BF5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FF3BF5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FF3BF5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FF3BF5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FF3BF5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FF3BF5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F3BF5"/>
    <w:rPr>
      <w:rFonts w:ascii="Times New Roman" w:cs="Times New Roman" w:eastAsia="Times New Roman" w:hAnsi="Times New Roman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A66615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A666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6615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66615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</izvorni_sadrzaj>
    <derivirana_varijabla naziv="DomainObject.Predmet.Broj_1">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St-891/2016</izvorni_sadrzaj>
    <derivirana_varijabla naziv="DomainObject.Predmet.OznakaBroj_1">St-891/2016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MPD-ACCEPTUS jednostavno društvo s ograničenom odgovornošću za ugostiteljstvo i usluge zastupanog po punomoćniku Petra Hranj; Marija Domijan; Marija Domijan</izvorni_sadrzaj>
    <derivirana_varijabla naziv="DomainObject.Predmet.ProtustrankaFormated_1">  MPD-ACCEPTUS jednostavno društvo s ograničenom odgovornošću za ugostiteljstvo i usluge zastupanog po punomoćniku Petra Hranj; Marija Domijan; Marija Domijan</derivirana_varijabla>
  </DomainObject.Predmet.ProtustrankaFormated>
  <DomainObject.Predmet.ProtustrankaFormatedOIB>
    <izvorni_sadrzaj>  MPD-ACCEPTUS jednostavno društvo s ograničenom odgovornošću za ugostiteljstvo i usluge, OIB 51629261116 zastupanog po punomoćniku Petra Hranj; Marija Domijan; Marija Domijan</izvorni_sadrzaj>
    <derivirana_varijabla naziv="DomainObject.Predmet.ProtustrankaFormatedOIB_1">  MPD-ACCEPTUS jednostavno društvo s ograničenom odgovornošću za ugostiteljstvo i usluge, OIB 51629261116 zastupanog po punomoćniku Petra Hranj; Marija Domijan; Marija Domijan</derivirana_varijabla>
  </DomainObject.Predmet.ProtustrankaFormatedOIB>
  <DomainObject.Predmet.ProtustrankaFormatedWithAdress>
    <izvorni_sadrzaj> MPD-ACCEPTUS jednostavno društvo s ograničenom odgovornošću za ugostiteljstvo i usluge, Eugena Kvaternika 33/C, 42250 Lepoglava zastupanog po punomoćniku Petra Hranj; Marija Domijan; Marija Domijan</izvorni_sadrzaj>
    <derivirana_varijabla naziv="DomainObject.Predmet.ProtustrankaFormatedWithAdress_1"> MPD-ACCEPTUS jednostavno društvo s ograničenom odgovornošću za ugostiteljstvo i usluge, Eugena Kvaternika 33/C, 42250 Lepoglava zastupanog po punomoćniku Petra Hranj; Marija Domijan; Marija Domijan</derivirana_varijabla>
  </DomainObject.Predmet.ProtustrankaFormatedWithAdress>
  <DomainObject.Predmet.ProtustrankaFormatedWithAdressOIB>
    <izvorni_sadrzaj> MPD-ACCEPTUS jednostavno društvo s ograničenom odgovornošću za ugostiteljstvo i usluge, OIB 51629261116, Eugena Kvaternika 33/C, 42250 Lepoglava zastupanog po punomoćniku Petra Hranj; Marija Domijan; Marija Domijan</izvorni_sadrzaj>
    <derivirana_varijabla naziv="DomainObject.Predmet.ProtustrankaFormatedWithAdressOIB_1"> MPD-ACCEPTUS jednostavno društvo s ograničenom odgovornošću za ugostiteljstvo i usluge, OIB 51629261116, Eugena Kvaternika 33/C, 42250 Lepoglava zastupanog po punomoćniku Petra Hranj; Marija Domijan; Marija Domijan</derivirana_varijabla>
  </DomainObject.Predmet.ProtustrankaFormatedWithAdressOIB>
  <DomainObject.Predmet.ProtustrankaWithAdress>
    <izvorni_sadrzaj>MPD-ACCEPTUS jednostavno društvo s ograničenom odgovornošću za ugostiteljstvo i usluge Eugena Kvaternika 33/C, 42250 Lepoglava</izvorni_sadrzaj>
    <derivirana_varijabla naziv="DomainObject.Predmet.ProtustrankaWithAdress_1">MPD-ACCEPTUS jednostavno društvo s ograničenom odgovornošću za ugostiteljstvo i usluge Eugena Kvaternika 33/C, 42250 Lepoglava</derivirana_varijabla>
  </DomainObject.Predmet.ProtustrankaWithAdress>
  <DomainObject.Predmet.ProtustrankaWithAdressOIB>
    <izvorni_sadrzaj>MPD-ACCEPTUS jednostavno društvo s ograničenom odgovornošću za ugostiteljstvo i usluge, OIB 51629261116, Eugena Kvaternika 33/C, 42250 Lepoglava</izvorni_sadrzaj>
    <derivirana_varijabla naziv="DomainObject.Predmet.ProtustrankaWithAdressOIB_1">MPD-ACCEPTUS jednostavno društvo s ograničenom odgovornošću za ugostiteljstvo i usluge, OIB 51629261116, Eugena Kvaternika 33/C, 42250 Lepoglava</derivirana_varijabla>
  </DomainObject.Predmet.ProtustrankaWithAdressOIB>
  <DomainObject.Predmet.ProtustrankaNazivFormated>
    <izvorni_sadrzaj>MPD-ACCEPTUS jednostavno društvo s ograničenom odgovornošću za ugostiteljstvo i usluge</izvorni_sadrzaj>
    <derivirana_varijabla naziv="DomainObject.Predmet.ProtustrankaNazivFormated_1">MPD-ACCEPTUS jednostavno društvo s ograničenom odgovornošću za ugostiteljstvo i usluge</derivirana_varijabla>
  </DomainObject.Predmet.ProtustrankaNazivFormated>
  <DomainObject.Predmet.ProtustrankaNazivFormatedOIB>
    <izvorni_sadrzaj>MPD-ACCEPTUS jednostavno društvo s ograničenom odgovornošću za ugostiteljstvo i usluge, OIB 51629261116</izvorni_sadrzaj>
    <derivirana_varijabla naziv="DomainObject.Predmet.ProtustrankaNazivFormatedOIB_1">MPD-ACCEPTUS jednostavno društvo s ograničenom odgovornošću za ugostiteljstvo i usluge, OIB 51629261116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188488.09</izvorni_sadrzaj>
    <derivirana_varijabla naziv="DomainObject.Predmet.TrenutnaVrijednost_1">188488.09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MPD-ACCEPTUS jednostavno društvo s ograničenom odgovornošću za ugostiteljstvo i usluge zastupanog po punomoćniku Petra Hranj; Marija Domijan; Marija Domijan</item>
    </izvorni_sadrzaj>
    <derivirana_varijabla naziv="DomainObject.Predmet.ProtuStrankaListFormated_1">
      <item>MPD-ACCEPTUS jednostavno društvo s ograničenom odgovornošću za ugostiteljstvo i usluge zastupanog po punomoćniku Petra Hranj; Marija Domijan; Marija Domijan</item>
    </derivirana_varijabla>
  </DomainObject.Predmet.ProtuStrankaListFormated>
  <DomainObject.Predmet.ProtuStrankaListFormatedOIB>
    <izvorni_sadrzaj>
      <item>MPD-ACCEPTUS jednostavno društvo s ograničenom odgovornošću za ugostiteljstvo i usluge, OIB 51629261116 zastupanog po punomoćniku Petra Hranj; Marija Domijan; Marija Domijan</item>
    </izvorni_sadrzaj>
    <derivirana_varijabla naziv="DomainObject.Predmet.ProtuStrankaListFormatedOIB_1">
      <item>MPD-ACCEPTUS jednostavno društvo s ograničenom odgovornošću za ugostiteljstvo i usluge, OIB 51629261116 zastupanog po punomoćniku Petra Hranj; Marija Domijan; Marija Domijan</item>
    </derivirana_varijabla>
  </DomainObject.Predmet.ProtuStrankaListFormatedOIB>
  <DomainObject.Predmet.ProtuStrankaListFormatedWithAdress>
    <izvorni_sadrzaj>
      <item>MPD-ACCEPTUS jednostavno društvo s ograničenom odgovornošću za ugostiteljstvo i usluge, Eugena Kvaternika 33/C, 42250 Lepoglava zastupanog po punomoćniku Petra Hranj; Marija Domijan; Marija Domijan</item>
    </izvorni_sadrzaj>
    <derivirana_varijabla naziv="DomainObject.Predmet.ProtuStrankaListFormatedWithAdress_1">
      <item>MPD-ACCEPTUS jednostavno društvo s ograničenom odgovornošću za ugostiteljstvo i usluge, Eugena Kvaternika 33/C, 42250 Lepoglava zastupanog po punomoćniku Petra Hranj; Marija Domijan; Marija Domijan</item>
    </derivirana_varijabla>
  </DomainObject.Predmet.ProtuStrankaListFormatedWithAdress>
  <DomainObject.Predmet.ProtuStrankaListFormatedWithAdressOIB>
    <izvorni_sadrzaj>
      <item>MPD-ACCEPTUS jednostavno društvo s ograničenom odgovornošću za ugostiteljstvo i usluge, OIB 51629261116, Eugena Kvaternika 33/C, 42250 Lepoglava zastupanog po punomoćniku Petra Hranj; Marija Domijan; Marija Domijan</item>
    </izvorni_sadrzaj>
    <derivirana_varijabla naziv="DomainObject.Predmet.ProtuStrankaListFormatedWithAdressOIB_1">
      <item>MPD-ACCEPTUS jednostavno društvo s ograničenom odgovornošću za ugostiteljstvo i usluge, OIB 51629261116, Eugena Kvaternika 33/C, 42250 Lepoglava zastupanog po punomoćniku Petra Hranj; Marija Domijan; Marija Domijan</item>
    </derivirana_varijabla>
  </DomainObject.Predmet.ProtuStrankaListFormatedWithAdressOIB>
  <DomainObject.Predmet.ProtuStrankaListNazivFormated>
    <izvorni_sadrzaj>
      <item>MPD-ACCEPTUS jednostavno društvo s ograničenom odgovornošću za ugostiteljstvo i usluge</item>
    </izvorni_sadrzaj>
    <derivirana_varijabla naziv="DomainObject.Predmet.ProtuStrankaListNazivFormated_1">
      <item>MPD-ACCEPTUS jednostavno društvo s ograničenom odgovornošću za ugostiteljstvo i usluge</item>
    </derivirana_varijabla>
  </DomainObject.Predmet.ProtuStrankaListNazivFormated>
  <DomainObject.Predmet.ProtuStrankaListNazivFormatedOIB>
    <izvorni_sadrzaj>
      <item>MPD-ACCEPTUS jednostavno društvo s ograničenom odgovornošću za ugostiteljstvo i usluge, OIB 51629261116</item>
    </izvorni_sadrzaj>
    <derivirana_varijabla naziv="DomainObject.Predmet.ProtuStrankaListNazivFormatedOIB_1">
      <item>MPD-ACCEPTUS jednostavno društvo s ograničenom odgovornošću za ugostiteljstvo i usluge, OIB 51629261116</item>
    </derivirana_varijabla>
  </DomainObject.Predmet.ProtuStrankaListNazivFormatedOIB>
  <DomainObject.Predmet.OstaliListFormated>
    <izvorni_sadrzaj>
      <item>sudski registar</item>
      <item>Županijsko državno odvjetništvo u Varaždinu</item>
      <item>ZAGREBAČKA BANKA DIONIČKO DRUŠTVO</item>
      <item>Petra Hranj punomoćnica sudionika u postupku MPD-ACCEPTUS jednostavno društvo s ograničenom odgovornošću za ugostiteljstvo i usluge</item>
      <item>Marija Domijan punomoćnica sudionika u postupku MPD-ACCEPTUS jednostavno društvo s ograničenom odgovornošću za ugostiteljstvo i usluge</item>
      <item>Marija Domijan punomoćnica sudionika u postupku MPD-ACCEPTUS jednostavno društvo s ograničenom odgovornošću za ugostiteljstvo i usluge</item>
    </izvorni_sadrzaj>
    <derivirana_varijabla naziv="DomainObject.Predmet.OstaliListFormated_1">
      <item>sudski registar</item>
      <item>Županijsko državno odvjetništvo u Varaždinu</item>
      <item>ZAGREBAČKA BANKA DIONIČKO DRUŠTVO</item>
      <item>Petra Hranj punomoćnica sudionika u postupku MPD-ACCEPTUS jednostavno društvo s ograničenom odgovornošću za ugostiteljstvo i usluge</item>
      <item>Marija Domijan punomoćnica sudionika u postupku MPD-ACCEPTUS jednostavno društvo s ograničenom odgovornošću za ugostiteljstvo i usluge</item>
      <item>Marija Domijan punomoćnica sudionika u postupku MPD-ACCEPTUS jednostavno društvo s ograničenom odgovornošću za ugostiteljstvo i usluge</item>
    </derivirana_varijabla>
  </DomainObject.Predmet.OstaliListFormated>
  <DomainObject.Predmet.OstaliListFormatedOIB>
    <izvorni_sadrzaj>
      <item>sudski registar</item>
      <item>Županijsko državno odvjetništvo u Varaždinu</item>
      <item>ZAGREBAČKA BANKA DIONIČKO DRUŠTVO, OIB 92963223473</item>
      <item>Petra Hranj, OIB 04582072727 punomoćnica sudionika u postupku MPD-ACCEPTUS jednostavno društvo s ograničenom odgovornošću za ugostiteljstvo i usluge</item>
      <item>Marija Domijan, OIB 33388938738 punomoćnica sudionika u postupku MPD-ACCEPTUS jednostavno društvo s ograničenom odgovornošću za ugostiteljstvo i usluge</item>
      <item>Marija Domijan, OIB 33388938738 punomoćnica sudionika u postupku MPD-ACCEPTUS jednostavno društvo s ograničenom odgovornošću za ugostiteljstvo i usluge</item>
    </izvorni_sadrzaj>
    <derivirana_varijabla naziv="DomainObject.Predmet.OstaliListFormatedOIB_1">
      <item>sudski registar</item>
      <item>Županijsko državno odvjetništvo u Varaždinu</item>
      <item>ZAGREBAČKA BANKA DIONIČKO DRUŠTVO, OIB 92963223473</item>
      <item>Petra Hranj, OIB 04582072727 punomoćnica sudionika u postupku MPD-ACCEPTUS jednostavno društvo s ograničenom odgovornošću za ugostiteljstvo i usluge</item>
      <item>Marija Domijan, OIB 33388938738 punomoćnica sudionika u postupku MPD-ACCEPTUS jednostavno društvo s ograničenom odgovornošću za ugostiteljstvo i usluge</item>
      <item>Marija Domijan, OIB 33388938738 punomoćnica sudionika u postupku MPD-ACCEPTUS jednostavno društvo s ograničenom odgovornošću za ugostiteljstvo i usluge</item>
    </derivirana_varijabla>
  </DomainObject.Predmet.OstaliListFormatedOIB>
  <DomainObject.Predmet.OstaliListFormatedWithAdress>
    <izvorni_sadrzaj>
      <item>sudski registar</item>
      <item>Županijsko državno odvjetništvo u Varaždinu</item>
      <item>ZAGREBAČKA BANKA DIONIČKO DRUŠTVO, Trg bana Josipa Jelačića 10, 10000 Zagreb</item>
      <item>Petra Hranj, Bedenec 252, 42240 Bedenec punomoćnica sudionika u postupku MPD-ACCEPTUS jednostavno društvo s ograničenom odgovornošću za ugostiteljstvo i usluge</item>
      <item>Marija Domijan, Sajmišna 8, 40323 Prelog punomoćnica sudionika u postupku MPD-ACCEPTUS jednostavno društvo s ograničenom odgovornošću za ugostiteljstvo i usluge</item>
      <item>Marija Domijan, Sajmišna 8, 40323 Prelog punomoćnica sudionika u postupku MPD-ACCEPTUS jednostavno društvo s ograničenom odgovornošću za ugostiteljstvo i usluge</item>
    </izvorni_sadrzaj>
    <derivirana_varijabla naziv="DomainObject.Predmet.OstaliListFormatedWithAdress_1">
      <item>sudski registar</item>
      <item>Županijsko državno odvjetništvo u Varaždinu</item>
      <item>ZAGREBAČKA BANKA DIONIČKO DRUŠTVO, Trg bana Josipa Jelačića 10, 10000 Zagreb</item>
      <item>Petra Hranj, Bedenec 252, 42240 Bedenec punomoćnica sudionika u postupku MPD-ACCEPTUS jednostavno društvo s ograničenom odgovornošću za ugostiteljstvo i usluge</item>
      <item>Marija Domijan, Sajmišna 8, 40323 Prelog punomoćnica sudionika u postupku MPD-ACCEPTUS jednostavno društvo s ograničenom odgovornošću za ugostiteljstvo i usluge</item>
      <item>Marija Domijan, Sajmišna 8, 40323 Prelog punomoćnica sudionika u postupku MPD-ACCEPTUS jednostavno društvo s ograničenom odgovornošću za ugostiteljstvo i usluge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ZAGREBAČKA BANKA DIONIČKO DRUŠTVO, OIB 92963223473, Trg bana Josipa Jelačića 10, 10000 Zagreb</item>
      <item>Petra Hranj, OIB 04582072727, Bedenec 252, 42240 Bedenec punomoćnica sudionika u postupku MPD-ACCEPTUS jednostavno društvo s ograničenom odgovornošću za ugostiteljstvo i usluge</item>
      <item>Marija Domijan, OIB 33388938738, Sajmišna 8, 40323 Prelog punomoćnica sudionika u postupku MPD-ACCEPTUS jednostavno društvo s ograničenom odgovornošću za ugostiteljstvo i usluge</item>
      <item>Marija Domijan, OIB 33388938738, Sajmišna 8, 40323 Prelog punomoćnica sudionika u postupku MPD-ACCEPTUS jednostavno društvo s ograničenom odgovornošću za ugostiteljstvo i usluge</item>
    </izvorni_sadrzaj>
    <derivirana_varijabla naziv="DomainObject.Predmet.OstaliListFormatedWithAdressOIB_1">
      <item>sudski registar</item>
      <item>Županijsko državno odvjetništvo u Varaždinu</item>
      <item>ZAGREBAČKA BANKA DIONIČKO DRUŠTVO, OIB 92963223473, Trg bana Josipa Jelačića 10, 10000 Zagreb</item>
      <item>Petra Hranj, OIB 04582072727, Bedenec 252, 42240 Bedenec punomoćnica sudionika u postupku MPD-ACCEPTUS jednostavno društvo s ograničenom odgovornošću za ugostiteljstvo i usluge</item>
      <item>Marija Domijan, OIB 33388938738, Sajmišna 8, 40323 Prelog punomoćnica sudionika u postupku MPD-ACCEPTUS jednostavno društvo s ograničenom odgovornošću za ugostiteljstvo i usluge</item>
      <item>Marija Domijan, OIB 33388938738, Sajmišna 8, 40323 Prelog punomoćnica sudionika u postupku MPD-ACCEPTUS jednostavno društvo s ograničenom odgovornošću za ugostiteljstvo i usluge</item>
    </derivirana_varijabla>
  </DomainObject.Predmet.OstaliListFormatedWithAdressOIB>
  <DomainObject.Predmet.OstaliListNazivFormated>
    <izvorni_sadrzaj>
      <item>sudski registar</item>
      <item>Županijsko državno odvjetništvo u Varaždinu</item>
      <item>ZAGREBAČKA BANKA DIONIČKO DRUŠTVO</item>
      <item>Petra Hranj</item>
      <item>Marija Domijan</item>
      <item>Marija Domijan</item>
    </izvorni_sadrzaj>
    <derivirana_varijabla naziv="DomainObject.Predmet.OstaliListNazivFormated_1">
      <item>sudski registar</item>
      <item>Županijsko državno odvjetništvo u Varaždinu</item>
      <item>ZAGREBAČKA BANKA DIONIČKO DRUŠTVO</item>
      <item>Petra Hranj</item>
      <item>Marija Domijan</item>
      <item>Marija Domijan</item>
    </derivirana_varijabla>
  </DomainObject.Predmet.OstaliListNazivFormated>
  <DomainObject.Predmet.OstaliListNazivFormatedOIB>
    <izvorni_sadrzaj>
      <item>sudski registar</item>
      <item>Županijsko državno odvjetništvo u Varaždinu</item>
      <item>ZAGREBAČKA BANKA DIONIČKO DRUŠTVO, OIB 92963223473</item>
      <item>Petra Hranj, OIB 04582072727</item>
      <item>Marija Domijan, OIB 33388938738</item>
      <item>Marija Domijan, OIB 33388938738</item>
    </izvorni_sadrzaj>
    <derivirana_varijabla naziv="DomainObject.Predmet.OstaliListNazivFormatedOIB_1">
      <item>sudski registar</item>
      <item>Županijsko državno odvjetništvo u Varaždinu</item>
      <item>ZAGREBAČKA BANKA DIONIČKO DRUŠTVO, OIB 92963223473</item>
      <item>Petra Hranj, OIB 04582072727</item>
      <item>Marija Domijan, OIB 33388938738</item>
      <item>Marija Domijan, OIB 33388938738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MPD-ACCEPTUS jednostavno društvo s ograničenom odgovornošću za ugostiteljstvo i usluge</izvorni_sadrzaj>
    <derivirana_varijabla naziv="DomainObject.Predmet.ProtustrankaIDrugi_1">MPD-ACCEPTUS jednostavno društvo s ograničenom odgovornošću za ugostiteljstvo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MPD-ACCEPTUS jednostavno društvo s ograničenom odgovornošću za ugostiteljstvo i usluge, OIB 51629261116, Eugena Kvaternika 33/C, 42250 Lepoglava</izvorni_sadrzaj>
    <derivirana_varijabla naziv="DomainObject.Predmet.ProtustrankaIDrugiAdressOIB_1">MPD-ACCEPTUS jednostavno društvo s ograničenom odgovornošću za ugostiteljstvo i usluge, OIB 51629261116, Eugena Kvaternika 33/C, 42250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MPD-ACCEPTUS jednostavno društvo s ograničenom odgovornošću za ugostiteljstvo i usluge</item>
      <item>sudski registar</item>
      <item>Županijsko državno odvjetništvo u Varaždinu</item>
      <item>ZAGREBAČKA BANKA DIONIČKO DRUŠTVO</item>
      <item>Petra Hranj</item>
      <item>Marija Domijan</item>
      <item>Marija Domijan</item>
    </izvorni_sadrzaj>
    <derivirana_varijabla naziv="DomainObject.Predmet.SudioniciListNaziv_1">
      <item>Financijska agencija</item>
      <item>MPD-ACCEPTUS jednostavno društvo s ograničenom odgovornošću za ugostiteljstvo i usluge</item>
      <item>sudski registar</item>
      <item>Županijsko državno odvjetništvo u Varaždinu</item>
      <item>ZAGREBAČKA BANKA DIONIČKO DRUŠTVO</item>
      <item>Petra Hranj</item>
      <item>Marija Domijan</item>
      <item>Marija Domijan</item>
    </derivirana_varijabla>
  </DomainObject.Predmet.SudioniciListNaziv>
  <DomainObject.Predmet.SudioniciListAdressOIB>
    <izvorni_sadrzaj>
      <item>Financijska agencija, OIB 85821130368</item>
      <item>MPD-ACCEPTUS jednostavno društvo s ograničenom odgovornošću za ugostiteljstvo i usluge, OIB 51629261116, Eugena Kvaternika 33/C,42250 Lepoglava</item>
      <item>sudski registar</item>
      <item>Županijsko državno odvjetništvo u Varaždinu</item>
      <item>ZAGREBAČKA BANKA DIONIČKO DRUŠTVO, OIB 92963223473, Trg bana Josipa Jelačića 10,10000 Zagreb</item>
      <item>Petra Hranj, OIB 04582072727, Bedenec 252,42240 Bedenec</item>
      <item>Marija Domijan, OIB 33388938738, Sajmišna 8,40323 Prelog</item>
      <item>Marija Domijan, OIB 33388938738, Sajmišna 8,40323 Prelog</item>
    </izvorni_sadrzaj>
    <derivirana_varijabla naziv="DomainObject.Predmet.SudioniciListAdressOIB_1">
      <item>Financijska agencija, OIB 85821130368</item>
      <item>MPD-ACCEPTUS jednostavno društvo s ograničenom odgovornošću za ugostiteljstvo i usluge, OIB 51629261116, Eugena Kvaternika 33/C,42250 Lepoglava</item>
      <item>sudski registar</item>
      <item>Županijsko državno odvjetništvo u Varaždinu</item>
      <item>ZAGREBAČKA BANKA DIONIČKO DRUŠTVO, OIB 92963223473, Trg bana Josipa Jelačića 10,10000 Zagreb</item>
      <item>Petra Hranj, OIB 04582072727, Bedenec 252,42240 Bedenec</item>
      <item>Marija Domijan, OIB 33388938738, Sajmišna 8,40323 Prelog</item>
      <item>Marija Domijan, OIB 33388938738, Sajmišna 8,40323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51629261116</item>
      <item>, OIB null</item>
      <item>, OIB null</item>
      <item>, OIB 92963223473</item>
      <item>, OIB 04582072727</item>
      <item>, OIB 33388938738</item>
      <item>, OIB 33388938738</item>
    </izvorni_sadrzaj>
    <derivirana_varijabla naziv="DomainObject.Predmet.SudioniciListNazivOIB_1">
      <item>, OIB 85821130368</item>
      <item>, OIB 51629261116</item>
      <item>, OIB null</item>
      <item>, OIB null</item>
      <item>, OIB 92963223473</item>
      <item>, OIB 04582072727</item>
      <item>, OIB 33388938738</item>
      <item>, OIB 33388938738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srpnja 2018.</izvorni_sadrzaj>
    <derivirana_varijabla naziv="DomainObject.Predmet.DatumZadnjeOdrzaneSudskeRadnje_1">20. srpnja 2018.</derivirana_varijabla>
  </DomainObject.Predmet.DatumZadnjeOdrzaneSudskeRadnje>
  <DomainObject.PredzadnjaOdlukaIzPredmeta.DatumDonosenjaOdluke>
    <izvorni_sadrzaj>4. srpnja 2018.</izvorni_sadrzaj>
    <derivirana_varijabla naziv="DomainObject.PredzadnjaOdlukaIzPredmeta.DatumDonosenjaOdluke_1">4. srpnja 2018.</derivirana_varijabla>
  </DomainObject.PredzadnjaOdlukaIzPredmeta.DatumDonosenjaOdluke>
  <DomainObject.PredzadnjaOdlukaIzPredmeta.Oznaka>
    <izvorni_sadrzaj>St-891/2016-45</izvorni_sadrzaj>
    <derivirana_varijabla naziv="DomainObject.PredzadnjaOdlukaIzPredmeta.Oznaka_1">St-891/2016-45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247</properties:Words>
  <properties:Characters>1217</properties:Characters>
  <properties:Lines>73</properties:Lines>
  <properties:Paragraphs>27</properties:Paragraphs>
  <properties:TotalTime>7</properties:TotalTime>
  <properties:ScaleCrop>false</properties:ScaleCrop>
  <properties:LinksUpToDate>false</properties:LinksUpToDate>
  <properties:CharactersWithSpaces>1722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2018-10-31T07:47:00Z</dcterms:created>
  <dc:creator>Tihana Martinez</dc:creator>
  <dc:description/>
  <cp:keywords/>
  <cp:lastModifiedBy>Tihana Martinez</cp:lastModifiedBy>
  <cp:lastPrinted>2018-10-31T08:04:00Z</cp:lastPrinted>
  <dcterms:modified xmlns:xsi="http://www.w3.org/2001/XMLSchema-instance" xsi:type="dcterms:W3CDTF">2018-10-31T08:06:00Z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(St-891-16-49--Rješenje-odgoda uz zakazivanje novog termina-31.10.18..docx)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