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b0bf" w14:paraId="f0ab0bf" w:rsidRDefault="00AE649C" w:rsidP="00FA5B5E" w:rsidR="00AE649C">
      <w:pPr>
        <w:pStyle w:val="Naslov3"/>
        <w15:collapsed w:val="false"/>
      </w:pPr>
    </w:p>
    <w:p w:rsidRDefault="00322AE7" w:rsidP="00322AE7" w:rsidR="00322AE7">
      <w:pPr>
        <w:spacing w:after="0"/>
      </w:pPr>
      <w:r>
        <w:t>REPUBLIKA HRVATSKA</w:t>
      </w:r>
    </w:p>
    <w:p w:rsidRDefault="00322AE7" w:rsidP="00322AE7" w:rsidR="00322AE7">
      <w:pPr>
        <w:spacing w:after="0"/>
      </w:pPr>
      <w:r>
        <w:t>Trgovački sud u Varaždinu</w:t>
      </w:r>
    </w:p>
    <w:p w:rsidRDefault="00322AE7" w:rsidP="00322AE7" w:rsidR="00CB0EA4">
      <w:pPr>
        <w:spacing w:after="0"/>
      </w:pPr>
      <w:r>
        <w:t>Varaždin, Braće Radić br. 2.</w:t>
      </w:r>
      <w:r w:rsidR="006C0FAE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22AE7" w:rsidP="00322AE7" w:rsidR="00322AE7">
      <w:pPr>
        <w:spacing w:after="0"/>
      </w:pPr>
    </w:p>
    <w:p w:rsidRDefault="00322AE7" w:rsidP="00322AE7" w:rsidR="00322AE7">
      <w:pPr>
        <w:spacing w:after="0"/>
      </w:pPr>
    </w:p>
    <w:p w:rsidRDefault="00322AE7" w:rsidP="00322AE7" w:rsidR="00322AE7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povodom prijedloga predlagatelja-dužnika 2E d.o.o. iz Varaždina, Adolfa </w:t>
      </w:r>
      <w:proofErr w:type="spellStart"/>
      <w:r>
        <w:t>Wisserta</w:t>
      </w:r>
      <w:proofErr w:type="spellEnd"/>
      <w:r>
        <w:t xml:space="preserve"> br. 3/a, OIB: 63913606744, kojeg zastupaju punomoćnici Josip Kozjak i Miroslav Rendić, odvjetnici iz Zajedničkog odvjetničkog ureda Josip Kozjak i Miroslav Rendić, iz Varaždina, Franjevački trg br. 11, za sklapanje </w:t>
      </w:r>
      <w:proofErr w:type="spellStart"/>
      <w:r>
        <w:t>predstečajne</w:t>
      </w:r>
      <w:proofErr w:type="spellEnd"/>
      <w:r>
        <w:t xml:space="preserve"> nagodbe, 30. rujna 2016., objavljuje sljedeći </w:t>
      </w:r>
    </w:p>
    <w:p w:rsidRDefault="00322AE7" w:rsidP="00322AE7" w:rsidR="00322AE7">
      <w:pPr>
        <w:jc w:val="center"/>
      </w:pPr>
      <w:r>
        <w:t>O    G    L    A    S</w:t>
      </w:r>
    </w:p>
    <w:p w:rsidRDefault="00322AE7" w:rsidP="00322AE7" w:rsidR="00322AE7">
      <w:pPr>
        <w:jc w:val="both"/>
      </w:pPr>
      <w:r>
        <w:tab/>
        <w:t>I/</w:t>
      </w:r>
      <w:r>
        <w:rPr>
          <w:b/>
        </w:rPr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 2E d.o.o. iz Varaždina, Adolfa </w:t>
      </w:r>
      <w:proofErr w:type="spellStart"/>
      <w:r>
        <w:t>Wisserta</w:t>
      </w:r>
      <w:proofErr w:type="spellEnd"/>
      <w:r>
        <w:t xml:space="preserve"> br. 3/a, OIB: 63913606744, kod ovog suda u Varaždinu, Ulica Braće Radić br. 2, soba broj 222, drugi kat, za dan </w:t>
      </w:r>
    </w:p>
    <w:p w:rsidRDefault="00322AE7" w:rsidP="00322AE7" w:rsidR="00322AE7">
      <w:pPr>
        <w:jc w:val="center"/>
        <w:rPr>
          <w:u w:val="single"/>
        </w:rPr>
      </w:pPr>
      <w:r>
        <w:rPr>
          <w:u w:val="single"/>
        </w:rPr>
        <w:t>28.  listopada 2016.  u  10,00  sati.</w:t>
      </w:r>
    </w:p>
    <w:p w:rsidRDefault="00322AE7" w:rsidP="00322AE7" w:rsidR="00322AE7">
      <w:pPr>
        <w:spacing w:after="0"/>
        <w:jc w:val="both"/>
      </w:pPr>
      <w:r>
        <w:t xml:space="preserve">           </w:t>
      </w:r>
      <w:r>
        <w:tab/>
        <w:t xml:space="preserve">II/ Na ročište se, putem objave ovog oglasa na e-Oglasnoj ploči suda, web stranicama suda, te na web stranicama FINA-e, pozivaju : </w:t>
      </w:r>
    </w:p>
    <w:p w:rsidRDefault="00743866" w:rsidP="00322AE7" w:rsidR="00743866">
      <w:pPr>
        <w:spacing w:after="0"/>
        <w:jc w:val="both"/>
      </w:pPr>
    </w:p>
    <w:p w:rsidRDefault="00322AE7" w:rsidP="00322AE7" w:rsidR="00322AE7">
      <w:pPr>
        <w:spacing w:after="0"/>
        <w:jc w:val="both"/>
      </w:pPr>
      <w:r>
        <w:t xml:space="preserve">- predlagatelj-dužnik 2E d.o.o. iz Varaždina, Adolfa </w:t>
      </w:r>
      <w:proofErr w:type="spellStart"/>
      <w:r>
        <w:t>Wisserta</w:t>
      </w:r>
      <w:proofErr w:type="spellEnd"/>
      <w:r>
        <w:t xml:space="preserve"> br. 3/a, OIB: 63913606744, kojeg zastupaju punomoćnici Josip Kozjak i Miroslav Rendić, odvjetnici iz Zajedničkog odvjetničkog ureda Josip Kozjak i Miroslav Rendić, iz Varaždina, Franjevački trg br. 11, </w:t>
      </w:r>
    </w:p>
    <w:p w:rsidRDefault="00322AE7" w:rsidP="00322AE7" w:rsidR="00322AE7">
      <w:pPr>
        <w:spacing w:after="0"/>
        <w:jc w:val="both"/>
      </w:pPr>
      <w:r>
        <w:t xml:space="preserve"> - vjerovnici koji su prihvatili plan financijskog restrukturiranja.   </w:t>
      </w:r>
    </w:p>
    <w:p w:rsidRDefault="00743866" w:rsidP="00322AE7" w:rsidR="00743866">
      <w:pPr>
        <w:spacing w:after="0"/>
        <w:jc w:val="both"/>
      </w:pPr>
      <w:bookmarkStart w:name="_GoBack" w:id="0"/>
      <w:bookmarkEnd w:id="0"/>
    </w:p>
    <w:p w:rsidRDefault="00322AE7" w:rsidP="00322AE7" w:rsidR="00322AE7">
      <w:pPr>
        <w:spacing w:after="0"/>
        <w:jc w:val="both"/>
      </w:pPr>
      <w:r>
        <w:tab/>
        <w:t xml:space="preserve">III/ Novčanom kaznom od 10.000,00 kuna do 1.000.000,00 kuna kazniti će se za prekršaj poduzetnici koji ne pristupe ročištu za sklapanje </w:t>
      </w:r>
      <w:proofErr w:type="spellStart"/>
      <w:r>
        <w:t>predstečajne</w:t>
      </w:r>
      <w:proofErr w:type="spellEnd"/>
      <w:r>
        <w:t xml:space="preserve">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7. ZFPPN). </w:t>
      </w:r>
    </w:p>
    <w:p w:rsidRDefault="00322AE7" w:rsidP="00322AE7" w:rsidR="00322AE7">
      <w:pPr>
        <w:spacing w:after="0"/>
        <w:jc w:val="both"/>
      </w:pPr>
    </w:p>
    <w:p w:rsidRDefault="00322AE7" w:rsidP="00322AE7" w:rsidR="00322AE7">
      <w:pPr>
        <w:jc w:val="center"/>
      </w:pPr>
      <w:r>
        <w:t xml:space="preserve">U Varaždinu, 30. rujna 2016. </w:t>
      </w:r>
    </w:p>
    <w:p w:rsidRDefault="00322AE7" w:rsidP="00322AE7" w:rsidR="00322AE7">
      <w:r>
        <w:t xml:space="preserve">                                                                                                             SUDAC : </w:t>
      </w:r>
    </w:p>
    <w:p w:rsidRDefault="00322AE7" w:rsidP="003D6887" w:rsidR="00322AE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D6887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3D6887" w:rsidP="003D6887" w:rsidR="003D6887"/>
    <w:p w:rsidRDefault="003D6887" w:rsidP="003D6887" w:rsidR="003D6887"/>
    <w:p w:rsidRDefault="00322AE7" w:rsidP="00322AE7" w:rsidR="00322AE7">
      <w:r>
        <w:t>DNA :</w:t>
      </w:r>
    </w:p>
    <w:p w:rsidRDefault="00322AE7" w:rsidP="00322AE7" w:rsidR="00322AE7">
      <w:pPr>
        <w:jc w:val="both"/>
      </w:pPr>
      <w:r>
        <w:t>e-Oglasna ploča suda,</w:t>
      </w:r>
    </w:p>
    <w:p w:rsidRDefault="00322AE7" w:rsidP="00322AE7" w:rsidR="00DA0242">
      <w:pPr>
        <w:jc w:val="both"/>
      </w:pPr>
      <w:r>
        <w:t>Oglas u FINU – uz dopis, radi objave na web-u,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FAE" w:rsidP="00537B78" w:rsidR="006C0FAE">
      <w:r>
        <w:separator/>
      </w:r>
    </w:p>
  </w:endnote>
  <w:endnote w:id="0" w:type="continuationSeparator">
    <w:p w:rsidRDefault="006C0FAE" w:rsidP="00537B78" w:rsidR="006C0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7029177"/>
      <w:docPartObj>
        <w:docPartGallery w:val="Page Numbers (Bottom of Page)"/>
        <w:docPartUnique/>
      </w:docPartObj>
    </w:sdtPr>
    <w:sdtEndPr/>
    <w:sdtContent>
      <w:p w:rsidRDefault="00322AE7" w:rsidR="00322AE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3866">
          <w:t>1</w:t>
        </w:r>
        <w:r>
          <w:fldChar w:fldCharType="end"/>
        </w:r>
      </w:p>
    </w:sdtContent>
  </w:sdt>
  <w:p w:rsidRDefault="00322AE7" w:rsidR="00322A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FAE" w:rsidP="00537B78" w:rsidR="006C0FAE">
      <w:r>
        <w:separator/>
      </w:r>
    </w:p>
  </w:footnote>
  <w:footnote w:id="0" w:type="continuationSeparator">
    <w:p w:rsidRDefault="006C0FAE" w:rsidP="00537B78" w:rsidR="006C0F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AE7" w:rsidR="008333A9">
    <w:pPr>
      <w:pStyle w:val="Zaglavlje"/>
    </w:pPr>
    <w:r>
      <w:rPr>
        <w:rStyle w:val="PozadinaSvijetloCrvena"/>
        <w:shd w:fill="auto" w:color="auto" w:val="clear"/>
      </w:rPr>
      <w:t>POSL. BROJ : 6 St-1041/16-4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2AE7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887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FAE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3866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29FE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57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St-1041/2016-4</izvorni_sadrzaj>
    <derivirana_varijabla naziv="DomainObject.Oznaka_1">St-1041/2016-4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povjerenik u predst. nagodbi Đuričin Tomislav</izvorni_sadrzaj>
    <derivirana_varijabla naziv="DomainObject.Predmet.PrimjedbaSuca_1">povjerenik u predst. nagodbi Đuričin Tomislav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2E društvo s ograničenom odgovornošću za proizvodnju, istraživanje i usluge</izvorni_sadrzaj>
    <derivirana_varijabla naziv="DomainObject.Predmet.StrankaFormated_1">  2E društvo s ograničenom odgovornošću za proizvodnju, istraživanje i usluge</derivirana_varijabla>
  </DomainObject.Predmet.StrankaFormated>
  <DomainObject.Predmet.StrankaFormatedOIB>
    <izvorni_sadrzaj>  2E društvo s ograničenom odgovornošću za proizvodnju, istraživanje i usluge, OIB 63913606744</izvorni_sadrzaj>
    <derivirana_varijabla naziv="DomainObject.Predmet.StrankaFormatedOIB_1">  2E društvo s ograničenom odgovornošću za proizvodnju, istraživanje i usluge, OIB 63913606744</derivirana_varijabla>
  </DomainObject.Predmet.StrankaFormatedOIB>
  <DomainObject.Predmet.StrankaFormatedWithAdress>
    <izvorni_sadrzaj> 2E društvo s ograničenom odgovornošću za proizvodnju, istraživanje i usluge, Adolfa Wisserta 3/a, 42000 Varaždin</izvorni_sadrzaj>
    <derivirana_varijabla naziv="DomainObject.Predmet.StrankaFormatedWithAdress_1"> 2E društvo s ograničenom odgovornošću za proizvodnju, istraživanje i usluge, Adolfa Wisserta 3/a, 42000 Varaždin</derivirana_varijabla>
  </DomainObject.Predmet.StrankaFormatedWithAdress>
  <DomainObject.Predmet.StrankaFormatedWithAdressOIB>
    <izvorni_sadrzaj> 2E društvo s ograničenom odgovornošću za proizvodnju, istraživanje i usluge, OIB 63913606744, Adolfa Wisserta 3/a, 42000 Varaždin</izvorni_sadrzaj>
    <derivirana_varijabla naziv="DomainObject.Predmet.StrankaFormatedWithAdressOIB_1"> 2E društvo s ograničenom odgovornošću za proizvodnju, istraživanje i usluge, OIB 63913606744, Adolfa Wisserta 3/a, 42000 Varaždin</derivirana_varijabla>
  </DomainObject.Predmet.StrankaFormatedWithAdressOIB>
  <DomainObject.Predmet.StrankaWithAdress>
    <izvorni_sadrzaj>2E društvo s ograničenom odgovornošću za proizvodnju, istraživanje i usluge Adolfa Wisserta 3/a,42000 Varaždin</izvorni_sadrzaj>
    <derivirana_varijabla naziv="DomainObject.Predmet.StrankaWithAdress_1">2E društvo s ograničenom odgovornošću za proizvodnju, istraživanje i usluge Adolfa Wisserta 3/a,42000 Varaždin</derivirana_varijabla>
  </DomainObject.Predmet.StrankaWithAdress>
  <DomainObject.Predmet.StrankaWithAdressOIB>
    <izvorni_sadrzaj>2E društvo s ograničenom odgovornošću za proizvodnju, istraživanje i usluge, OIB 63913606744, Adolfa Wisserta 3/a,42000 Varaždin</izvorni_sadrzaj>
    <derivirana_varijabla naziv="DomainObject.Predmet.StrankaWithAdressOIB_1">2E društvo s ograničenom odgovornošću za proizvodnju, istraživanje i usluge, OIB 63913606744, Adolfa Wisserta 3/a,42000 Varaždin</derivirana_varijabla>
  </DomainObject.Predmet.StrankaWithAdressOIB>
  <DomainObject.Predmet.StrankaNazivFormated>
    <izvorni_sadrzaj>2E društvo s ograničenom odgovornošću za proizvodnju, istraživanje i usluge</izvorni_sadrzaj>
    <derivirana_varijabla naziv="DomainObject.Predmet.StrankaNazivFormated_1">2E društvo s ograničenom odgovornošću za proizvodnju, istraživanje i usluge</derivirana_varijabla>
  </DomainObject.Predmet.StrankaNazivFormated>
  <DomainObject.Predmet.StrankaNazivFormatedOIB>
    <izvorni_sadrzaj>2E društvo s ograničenom odgovornošću za proizvodnju, istraživanje i usluge, OIB 63913606744</izvorni_sadrzaj>
    <derivirana_varijabla naziv="DomainObject.Predmet.StrankaNazivFormatedOIB_1">2E društvo s ograničenom odgovornošću za proizvodnju, istraživanje i usluge, OIB 63913606744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309937145.06</izvorni_sadrzaj>
    <derivirana_varijabla naziv="DomainObject.Predmet.TrenutnaVrijednost_1">309937145.06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2E društvo s ograničenom odgovornošću za proizvodnju, istraživanje i usluge</item>
    </izvorni_sadrzaj>
    <derivirana_varijabla naziv="DomainObject.Predmet.StrankaListFormated_1">
      <item>2E društvo s ograničenom odgovornošću za proizvodnju, istraživanje i usluge</item>
    </derivirana_varijabla>
  </DomainObject.Predmet.StrankaListFormated>
  <DomainObject.Predmet.StrankaListFormatedOIB>
    <izvorni_sadrzaj>
      <item>2E društvo s ograničenom odgovornošću za proizvodnju, istraživanje i usluge, OIB 63913606744</item>
    </izvorni_sadrzaj>
    <derivirana_varijabla naziv="DomainObject.Predmet.StrankaListFormatedOIB_1">
      <item>2E društvo s ograničenom odgovornošću za proizvodnju, istraživanje i usluge, OIB 63913606744</item>
    </derivirana_varijabla>
  </DomainObject.Predmet.StrankaListFormatedOIB>
  <DomainObject.Predmet.StrankaListFormatedWithAdress>
    <izvorni_sadrzaj>
      <item>2E društvo s ograničenom odgovornošću za proizvodnju, istraživanje i usluge, Adolfa Wisserta 3/a, 42000 Varaždin</item>
    </izvorni_sadrzaj>
    <derivirana_varijabla naziv="DomainObject.Predmet.StrankaListFormatedWithAdress_1">
      <item>2E društvo s ograničenom odgovornošću za proizvodnju, istraživanje i usluge, Adolfa Wisserta 3/a, 42000 Varaždin</item>
    </derivirana_varijabla>
  </DomainObject.Predmet.StrankaListFormatedWithAdress>
  <DomainObject.Predmet.StrankaListFormatedWithAdressOIB>
    <izvorni_sadrzaj>
      <item>2E društvo s ograničenom odgovornošću za proizvodnju, istraživanje i usluge, OIB 63913606744, Adolfa Wisserta 3/a, 42000 Varaždin</item>
    </izvorni_sadrzaj>
    <derivirana_varijabla naziv="DomainObject.Predmet.StrankaListFormatedWithAdressOIB_1">
      <item>2E društvo s ograničenom odgovornošću za proizvodnju, istraživanje i usluge, OIB 63913606744, Adolfa Wisserta 3/a, 42000 Varaždin</item>
    </derivirana_varijabla>
  </DomainObject.Predmet.StrankaListFormatedWithAdressOIB>
  <DomainObject.Predmet.StrankaListNazivFormated>
    <izvorni_sadrzaj>
      <item>2E društvo s ograničenom odgovornošću za proizvodnju, istraživanje i usluge</item>
    </izvorni_sadrzaj>
    <derivirana_varijabla naziv="DomainObject.Predmet.StrankaListNazivFormated_1">
      <item>2E društvo s ograničenom odgovornošću za proizvodnju, istraživanje i usluge</item>
    </derivirana_varijabla>
  </DomainObject.Predmet.StrankaListNazivFormated>
  <DomainObject.Predmet.StrankaListNazivFormatedOIB>
    <izvorni_sadrzaj>
      <item>2E društvo s ograničenom odgovornošću za proizvodnju, istraživanje i usluge, OIB 63913606744</item>
    </izvorni_sadrzaj>
    <derivirana_varijabla naziv="DomainObject.Predmet.StrankaListNazivFormatedOIB_1">
      <item>2E društvo s ograničenom odgovornošću za proizvodnju, istraživanje i usluge, OIB 63913606744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Tomislav Đuričin</item>
      <item>Sudski registar</item>
      <item>e-Oglasna</item>
      <item>Josip Kozjak,odvj . iz ZOU</item>
    </izvorni_sadrzaj>
    <derivirana_varijabla naziv="DomainObject.Predmet.OstaliListFormated_1">
      <item>Tomislav Đuričin</item>
      <item>Sudski registar</item>
      <item>e-Oglasna</item>
      <item>Josip Kozjak,odvj . iz ZOU</item>
    </derivirana_varijabla>
  </DomainObject.Predmet.OstaliListFormated>
  <DomainObject.Predmet.OstaliListFormatedOIB>
    <izvorni_sadrzaj>
      <item>Tomislav Đuričin, OIB 01733609458</item>
      <item>Sudski registar</item>
      <item>e-Oglasna</item>
      <item>Josip Kozjak,odvj . iz ZOU</item>
    </izvorni_sadrzaj>
    <derivirana_varijabla naziv="DomainObject.Predmet.OstaliListFormatedOIB_1">
      <item>Tomislav Đuričin, OIB 01733609458</item>
      <item>Sudski registar</item>
      <item>e-Oglasna</item>
      <item>Josip Kozjak,odvj . iz ZOU</item>
    </derivirana_varijabla>
  </DomainObject.Predmet.OstaliListFormatedOIB>
  <DomainObject.Predmet.OstaliListFormatedWithAdress>
    <izvorni_sadrzaj>
      <item>Tomislav Đuričin, Dravska Poljana 1, 42000 Varaždin</item>
      <item>Sudski registar</item>
      <item>e-Oglasna</item>
      <item>Josip Kozjak,odvj . iz ZOU, Franjevački trg 11, 42000 Varaždin</item>
    </izvorni_sadrzaj>
    <derivirana_varijabla naziv="DomainObject.Predmet.OstaliListFormatedWithAdress_1">
      <item>Tomislav Đuričin, Dravska Poljana 1, 42000 Varaždin</item>
      <item>Sudski registar</item>
      <item>e-Oglasna</item>
      <item>Josip Kozjak,odvj . iz ZOU, Franjevački trg 11, 42000 Varaždin</item>
    </derivirana_varijabla>
  </DomainObject.Predmet.OstaliListFormatedWithAdress>
  <DomainObject.Predmet.OstaliListFormatedWithAdressOIB>
    <izvorni_sadrzaj>
      <item>Tomislav Đuričin, OIB 01733609458, Dravska Poljana 1, 42000 Varaždin</item>
      <item>Sudski registar</item>
      <item>e-Oglasna</item>
      <item>Josip Kozjak,odvj . iz ZOU, Franjevački trg 11, 42000 Varaždin</item>
    </izvorni_sadrzaj>
    <derivirana_varijabla naziv="DomainObject.Predmet.OstaliListFormatedWithAdressOIB_1">
      <item>Tomislav Đuričin, OIB 01733609458, Dravska Poljana 1, 42000 Varaždin</item>
      <item>Sudski registar</item>
      <item>e-Oglasna</item>
      <item>Josip Kozjak,odvj . iz ZOU, Franjevački trg 11, 42000 Varaždin</item>
    </derivirana_varijabla>
  </DomainObject.Predmet.OstaliListFormatedWithAdressOIB>
  <DomainObject.Predmet.OstaliListNazivFormated>
    <izvorni_sadrzaj>
      <item>Tomislav Đuričin</item>
      <item>Sudski registar</item>
      <item>e-Oglasna</item>
      <item>Josip Kozjak,odvj . iz ZOU</item>
    </izvorni_sadrzaj>
    <derivirana_varijabla naziv="DomainObject.Predmet.OstaliListNazivFormated_1">
      <item>Tomislav Đuričin</item>
      <item>Sudski registar</item>
      <item>e-Oglasna</item>
      <item>Josip Kozjak,odvj . iz ZOU</item>
    </derivirana_varijabla>
  </DomainObject.Predmet.OstaliListNazivFormated>
  <DomainObject.Predmet.OstaliListNazivFormatedOIB>
    <izvorni_sadrzaj>
      <item>Tomislav Đuričin, OIB 01733609458</item>
      <item>Sudski registar</item>
      <item>e-Oglasna</item>
      <item>Josip Kozjak,odvj . iz ZOU</item>
    </izvorni_sadrzaj>
    <derivirana_varijabla naziv="DomainObject.Predmet.OstaliListNazivFormatedOIB_1">
      <item>Tomislav Đuričin, OIB 01733609458</item>
      <item>Sudski registar</item>
      <item>e-Oglasna</item>
      <item>Josip Kozjak,odvj . iz ZOU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St-1041/2016-4</izvorni_sadrzaj>
    <derivirana_varijabla naziv="DomainObject.PoslovniBrojDokumenta_1">St-1041/2016-4</derivirana_varijabla>
  </DomainObject.PoslovniBrojDokumenta>
  <DomainObject.Predmet.StrankaIDrugi>
    <izvorni_sadrzaj>2E društvo s ograničenom odgovornošću za proizvodnju, istraživanje i usluge</izvorni_sadrzaj>
    <derivirana_varijabla naziv="DomainObject.Predmet.StrankaIDrugi_1">2E društvo s ograničenom odgovornošću za proizvodnju, istraživanje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2E društvo s ograničenom odgovornošću za proizvodnju, istraživanje i usluge, OIB 63913606744, Adolfa Wisserta 3/a, 42000 Varaždin</izvorni_sadrzaj>
    <derivirana_varijabla naziv="DomainObject.Predmet.StrankaIDrugiAdressOIB_1">2E društvo s ograničenom odgovornošću za proizvodnju, istraživanje i usluge, OIB 63913606744, Adolfa Wisserta 3/a,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2E društvo s ograničenom odgovornošću za proizvodnju, istraživanje i usluge</item>
      <item>Tomislav Đuričin</item>
      <item>Sudski registar</item>
      <item>e-Oglasna</item>
      <item>Josip Kozjak,odvj . iz ZOU</item>
    </izvorni_sadrzaj>
    <derivirana_varijabla naziv="DomainObject.Predmet.SudioniciListNaziv_1">
      <item>2E društvo s ograničenom odgovornošću za proizvodnju, istraživanje i usluge</item>
      <item>Tomislav Đuričin</item>
      <item>Sudski registar</item>
      <item>e-Oglasna</item>
      <item>Josip Kozjak,odvj . iz ZOU</item>
    </derivirana_varijabla>
  </DomainObject.Predmet.SudioniciListNaziv>
  <DomainObject.Predmet.SudioniciListAdressOIB>
    <izvorni_sadrzaj>
      <item>2E društvo s ograničenom odgovornošću za proizvodnju, istraživanje i usluge, OIB 63913606744, Adolfa Wisserta 3/a,42000 Varaždin</item>
      <item>Tomislav Đuričin, OIB 01733609458, Dravska Poljana 1,42000 Varaždin</item>
      <item>Sudski registar</item>
      <item>e-Oglasna</item>
      <item>Josip Kozjak,odvj . iz ZOU, Franjevački trg 11,42000 Varaždin</item>
    </izvorni_sadrzaj>
    <derivirana_varijabla naziv="DomainObject.Predmet.SudioniciListAdressOIB_1">
      <item>2E društvo s ograničenom odgovornošću za proizvodnju, istraživanje i usluge, OIB 63913606744, Adolfa Wisserta 3/a,42000 Varaždin</item>
      <item>Tomislav Đuričin, OIB 01733609458, Dravska Poljana 1,42000 Varaždin</item>
      <item>Sudski registar</item>
      <item>e-Oglasna</item>
      <item>Josip Kozjak,odvj . iz ZOU,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40255-E423-4241-8462-F62A172AA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1356</properties:Characters>
  <properties:Lines>36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2016-09-30T09:48:00Z</cp:lastPrinted>
  <dcterms:modified xmlns:xsi="http://www.w3.org/2001/XMLSchema-instance" xsi:type="dcterms:W3CDTF">2016-09-30T10:00:00Z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St-1041/2016-4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