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ff1d" w14:paraId="764ff1d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806E2">
        <w:t>17</w:t>
      </w:r>
      <w:r w:rsidR="00C564FC">
        <w:t>46</w:t>
      </w:r>
      <w:r w:rsidR="00BD012E">
        <w:t>/16-16</w:t>
      </w:r>
    </w:p>
    <w:p w:rsidRDefault="007D3892" w:rsidP="007D3892" w:rsidR="007D3892">
      <w:r>
        <w:rPr>
          <w:rStyle w:val="Strong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235D84" w:rsidRPr="00044B6A">
        <w:t>ECO TOUR VUKOVAR d.o.o., Vukovar, Marina Držića 35, MBS: 030129427, OIB: 50020993423</w:t>
      </w:r>
      <w:r w:rsidRPr="00D14516">
        <w:t>,</w:t>
      </w:r>
      <w:r>
        <w:t xml:space="preserve"> dana </w:t>
      </w:r>
      <w:r w:rsidR="000E06CF">
        <w:t xml:space="preserve">1. </w:t>
      </w:r>
      <w:r w:rsidR="00235D84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BodyText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235D84" w:rsidRPr="00235D84">
        <w:t>Slavica Anić, OIB: 59428838761, Cerna, Josipa Jurja Strossmayera 103/A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BodyText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235D84">
        <w:t>6</w:t>
      </w:r>
      <w:r w:rsidR="000E06CF" w:rsidRPr="003E6B02">
        <w:t>.</w:t>
      </w:r>
      <w:r w:rsidR="00235D84">
        <w:t>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C38EC">
        <w:t>17</w:t>
      </w:r>
      <w:r w:rsidR="00235D84">
        <w:t>46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BodyText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235D84" w:rsidRPr="00235D84">
        <w:t>Slavica Anić, OIB: 59428838761, Cerna, Josipa Jurja Strossmayera 103/A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235D84">
        <w:t>6</w:t>
      </w:r>
      <w:r w:rsidR="000E06CF" w:rsidRPr="003E6B02">
        <w:t>.</w:t>
      </w:r>
      <w:r w:rsidR="00235D84">
        <w:t>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235D84">
        <w:t>1746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35D84" w:rsidRPr="00235D84">
        <w:t>Slavica Anić, OIB: 59428838761, Cerna, Josipa Jurja Strossmayera 103/A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35D84" w:rsidRPr="00235D84">
        <w:t>Slavica Anić, OIB: 59428838761, Cerna, Josipa Jurja Strossmayera 103/A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425C75" w:rsidP="000E06CF" w:rsidR="00425C75">
      <w:pPr>
        <w:tabs>
          <w:tab w:pos="7455" w:val="left"/>
          <w:tab w:pos="9072" w:val="right"/>
        </w:tabs>
        <w:jc w:val="right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BD012E">
        <w:t>1746</w:t>
      </w:r>
      <w:r w:rsidR="007806E2">
        <w:t>/16-1</w:t>
      </w:r>
      <w:r w:rsidR="00BD012E">
        <w:t>6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BodyText"/>
        <w:rPr>
          <w:b/>
          <w:bCs/>
        </w:rPr>
      </w:pPr>
    </w:p>
    <w:p w:rsidRDefault="00C06AA6" w:rsidP="007E6D1A" w:rsidR="00C06AA6">
      <w:pPr>
        <w:pStyle w:val="BodyText"/>
        <w:rPr>
          <w:b/>
          <w:bCs/>
        </w:rPr>
      </w:pPr>
    </w:p>
    <w:p w:rsidRDefault="007E6D1A" w:rsidP="001F430D" w:rsidR="007E6D1A">
      <w:pPr>
        <w:pStyle w:val="BodyText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235D84">
        <w:rPr>
          <w:bCs/>
        </w:rPr>
        <w:t>24</w:t>
      </w:r>
      <w:r w:rsidR="003E6B02">
        <w:rPr>
          <w:bCs/>
        </w:rPr>
        <w:t xml:space="preserve">. </w:t>
      </w:r>
      <w:r w:rsidR="00235D84">
        <w:rPr>
          <w:bCs/>
        </w:rPr>
        <w:t>svibnj</w:t>
      </w:r>
      <w:r w:rsidR="003E6B02">
        <w:rPr>
          <w:bCs/>
        </w:rPr>
        <w:t>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235D84" w:rsidRPr="00044B6A">
        <w:t>ECO TOUR VUKOVAR d.o.o., Vukovar, Marina Držića 35, MBS: 030129427, OIB: 50020993423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BodyText"/>
      </w:pPr>
    </w:p>
    <w:p w:rsidRDefault="00742CE9" w:rsidP="007E6D1A" w:rsidR="007E6D1A">
      <w:pPr>
        <w:jc w:val="both"/>
      </w:pPr>
      <w:r>
        <w:tab/>
        <w:t>Zaključkom St-</w:t>
      </w:r>
      <w:r w:rsidR="002B7C6E">
        <w:t>17</w:t>
      </w:r>
      <w:r w:rsidR="00235D84">
        <w:t>46</w:t>
      </w:r>
      <w:r w:rsidR="007D3892">
        <w:t xml:space="preserve">/16 od </w:t>
      </w:r>
      <w:r w:rsidR="00235D84">
        <w:t>7</w:t>
      </w:r>
      <w:r w:rsidR="000E06CF">
        <w:t xml:space="preserve">. </w:t>
      </w:r>
      <w:r w:rsidR="00235D84">
        <w:t>studenog</w:t>
      </w:r>
      <w:r w:rsidR="000E06CF">
        <w:t xml:space="preserve">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35D84" w:rsidRPr="00235D84">
        <w:t>Slavica Anić, OIB: 59428838761, Cerna, Josipa Jurja Strossmayera 103/A</w:t>
      </w:r>
      <w:r w:rsidR="007E6D1A">
        <w:t xml:space="preserve">, na uplatu predujma u iznosu od 1.000,00 kn u Fond za namirenje troškova stečajnog postupka </w:t>
      </w:r>
      <w:r w:rsidR="00477781">
        <w:t xml:space="preserve">te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235D84">
        <w:t>5</w:t>
      </w:r>
      <w:r w:rsidR="000E06CF">
        <w:t>.</w:t>
      </w:r>
      <w:r w:rsidR="00235D84">
        <w:t>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2B7C6E">
        <w:t>17</w:t>
      </w:r>
      <w:r w:rsidR="00235D84">
        <w:t>46</w:t>
      </w:r>
      <w:r w:rsidR="007D3892">
        <w:t>/16</w:t>
      </w:r>
      <w:r w:rsidR="004C05DB">
        <w:t xml:space="preserve"> od </w:t>
      </w:r>
      <w:r w:rsidR="00235D84">
        <w:t>7</w:t>
      </w:r>
      <w:r w:rsidR="000E06CF">
        <w:t>.</w:t>
      </w:r>
      <w:r w:rsidR="009B0234">
        <w:t xml:space="preserve"> </w:t>
      </w:r>
      <w:r w:rsidR="00235D84">
        <w:t>studenog</w:t>
      </w:r>
      <w:r w:rsidR="009B0234">
        <w:t xml:space="preserve">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35D84" w:rsidRPr="00235D84">
        <w:t>Slavica Anić, OIB: 59428838761, Cerna, Josipa Jurja Strossmayera 103/A</w:t>
      </w:r>
      <w:r w:rsidR="00235D84">
        <w:t xml:space="preserve"> </w:t>
      </w:r>
      <w:r w:rsidR="005C6153">
        <w:t>zaprimila</w:t>
      </w:r>
      <w:r w:rsidR="00235D84">
        <w:t xml:space="preserve"> je dana 8</w:t>
      </w:r>
      <w:r w:rsidR="00EF648D">
        <w:t xml:space="preserve">. </w:t>
      </w:r>
      <w:r w:rsidR="00235D84">
        <w:t>studenog</w:t>
      </w:r>
      <w:r w:rsidR="00EF648D">
        <w:t xml:space="preserve">a 2016. </w:t>
      </w:r>
      <w:r w:rsidR="005C6153">
        <w:t>g.</w:t>
      </w:r>
      <w:r w:rsidR="000E06CF">
        <w:t xml:space="preserve"> </w:t>
      </w:r>
      <w:r w:rsidR="007D3892">
        <w:t xml:space="preserve"> </w:t>
      </w:r>
      <w:r w:rsidR="00235D84">
        <w:t xml:space="preserve">putem e oglasne ploče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E06CF">
        <w:t xml:space="preserve">1. </w:t>
      </w:r>
      <w:r w:rsidR="00235D84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235D84">
        <w:t>3</w:t>
      </w:r>
      <w:r w:rsidR="009B0234">
        <w:t>.</w:t>
      </w:r>
      <w:r w:rsidR="00235D84">
        <w:t>4</w:t>
      </w:r>
      <w:r w:rsidR="000E06CF">
        <w:t>.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425C75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C6E" w:rsidP="00C06AA6" w:rsidR="002B7C6E">
      <w:r>
        <w:separator/>
      </w:r>
    </w:p>
  </w:endnote>
  <w:endnote w:id="0" w:type="continuationSeparator">
    <w:p w:rsidRDefault="002B7C6E" w:rsidP="00C06AA6" w:rsidR="002B7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C6E" w:rsidP="00C06AA6" w:rsidR="002B7C6E">
      <w:r>
        <w:separator/>
      </w:r>
    </w:p>
  </w:footnote>
  <w:footnote w:id="0" w:type="continuationSeparator">
    <w:p w:rsidRDefault="002B7C6E" w:rsidP="00C06AA6" w:rsidR="002B7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C6E" w:rsidR="002B7C6E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49128C">
      <w:rPr>
        <w:noProof/>
      </w:rPr>
      <w:t>2</w:t>
    </w:r>
    <w:r>
      <w:fldChar w:fldCharType="end"/>
    </w:r>
  </w:p>
  <w:p w:rsidRDefault="002B7C6E" w:rsidR="002B7C6E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8C4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38EC"/>
    <w:rsid w:val="001C73F4"/>
    <w:rsid w:val="001C7F1E"/>
    <w:rsid w:val="001E375C"/>
    <w:rsid w:val="001F430D"/>
    <w:rsid w:val="00200C6A"/>
    <w:rsid w:val="00235D84"/>
    <w:rsid w:val="002461AE"/>
    <w:rsid w:val="00252153"/>
    <w:rsid w:val="00267D26"/>
    <w:rsid w:val="002A2AF5"/>
    <w:rsid w:val="002B7C6E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5C75"/>
    <w:rsid w:val="00457175"/>
    <w:rsid w:val="004638F5"/>
    <w:rsid w:val="0046632E"/>
    <w:rsid w:val="00477781"/>
    <w:rsid w:val="004826B8"/>
    <w:rsid w:val="00482F57"/>
    <w:rsid w:val="0048747B"/>
    <w:rsid w:val="0049128C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A4EAB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6E2"/>
    <w:rsid w:val="007809C2"/>
    <w:rsid w:val="00796AED"/>
    <w:rsid w:val="007A2BBB"/>
    <w:rsid w:val="007A4540"/>
    <w:rsid w:val="007D3892"/>
    <w:rsid w:val="007E6D1A"/>
    <w:rsid w:val="008075BD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12E"/>
    <w:rsid w:val="00BE33FF"/>
    <w:rsid w:val="00BE487B"/>
    <w:rsid w:val="00C06AA6"/>
    <w:rsid w:val="00C1370F"/>
    <w:rsid w:val="00C2016D"/>
    <w:rsid w:val="00C20355"/>
    <w:rsid w:val="00C35DB4"/>
    <w:rsid w:val="00C564FC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true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19532E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491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91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91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1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19532E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491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91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91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St-1746/2016</izvorni_sadrzaj>
    <derivirana_varijabla naziv="DomainObject.Predmet.OznakaBroj_1">St-1746/2016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TOUR VUKOVAR društvo s ograničenom odgovornošću za turizam i ugostiteljstvo</izvorni_sadrzaj>
    <derivirana_varijabla naziv="DomainObject.Predmet.ProtustrankaFormated_1">  ECO TOUR VUKOVAR društvo s ograničenom odgovornošću za turizam i ugostiteljstvo</derivirana_varijabla>
  </DomainObject.Predmet.ProtustrankaFormated>
  <DomainObject.Predmet.ProtustrankaFormatedOIB>
    <izvorni_sadrzaj>  ECO TOUR VUKOVAR društvo s ograničenom odgovornošću za turizam i ugostiteljstvo, OIB 50020993423</izvorni_sadrzaj>
    <derivirana_varijabla naziv="DomainObject.Predmet.ProtustrankaFormatedOIB_1">  ECO TOUR VUKOVAR društvo s ograničenom odgovornošću za turizam i ugostiteljstvo, OIB 50020993423</derivirana_varijabla>
  </DomainObject.Predmet.ProtustrankaFormatedOIB>
  <DomainObject.Predmet.ProtustrankaFormatedWithAdress>
    <izvorni_sadrzaj> ECO TOUR VUKOVAR društvo s ograničenom odgovornošću za turizam i ugostiteljstvo, Marina Držića 35, 32000 Vukovar</izvorni_sadrzaj>
    <derivirana_varijabla naziv="DomainObject.Predmet.ProtustrankaFormatedWithAdress_1"> ECO TOUR VUKOVAR društvo s ograničenom odgovornošću za turizam i ugostiteljstvo, Marina Držića 35, 32000 Vukovar</derivirana_varijabla>
  </DomainObject.Predmet.ProtustrankaFormatedWithAdress>
  <DomainObject.Predmet.ProtustrankaFormatedWithAdressOIB>
    <izvorni_sadrzaj> ECO TOUR VUKOVAR društvo s ograničenom odgovornošću za turizam i ugostiteljstvo, OIB 50020993423, Marina Držića 35, 32000 Vukovar</izvorni_sadrzaj>
    <derivirana_varijabla naziv="DomainObject.Predmet.ProtustrankaFormatedWithAdressOIB_1"> ECO TOUR VUKOVAR društvo s ograničenom odgovornošću za turizam i ugostiteljstvo, OIB 50020993423, Marina Držića 35, 32000 Vukovar</derivirana_varijabla>
  </DomainObject.Predmet.ProtustrankaFormatedWithAdressOIB>
  <DomainObject.Predmet.ProtustrankaWithAdress>
    <izvorni_sadrzaj>ECO TOUR VUKOVAR društvo s ograničenom odgovornošću za turizam i ugostiteljstvo Marina Držića 35, 32000 Vukovar</izvorni_sadrzaj>
    <derivirana_varijabla naziv="DomainObject.Predmet.ProtustrankaWithAdress_1">ECO TOUR VUKOVAR društvo s ograničenom odgovornošću za turizam i ugostiteljstvo Marina Držića 35, 32000 Vukovar</derivirana_varijabla>
  </DomainObject.Predmet.ProtustrankaWithAdress>
  <DomainObject.Predmet.ProtustrankaWithAdressOIB>
    <izvorni_sadrzaj>ECO TOUR VUKOVAR društvo s ograničenom odgovornošću za turizam i ugostiteljstvo, OIB 50020993423, Marina Držića 35, 32000 Vukovar</izvorni_sadrzaj>
    <derivirana_varijabla naziv="DomainObject.Predmet.ProtustrankaWithAdressOIB_1">ECO TOUR VUKOVAR društvo s ograničenom odgovornošću za turizam i ugostiteljstvo, OIB 50020993423, Marina Držića 35, 32000 Vukovar</derivirana_varijabla>
  </DomainObject.Predmet.ProtustrankaWithAdressOIB>
  <DomainObject.Predmet.ProtustrankaNazivFormated>
    <izvorni_sadrzaj>ECO TOUR VUKOVAR društvo s ograničenom odgovornošću za turizam i ugostiteljstvo</izvorni_sadrzaj>
    <derivirana_varijabla naziv="DomainObject.Predmet.ProtustrankaNazivFormated_1">ECO TOUR VUKOVAR društvo s ograničenom odgovornošću za turizam i ugostiteljstvo</derivirana_varijabla>
  </DomainObject.Predmet.ProtustrankaNazivFormated>
  <DomainObject.Predmet.ProtustrankaNazivFormatedOIB>
    <izvorni_sadrzaj>ECO TOUR VUKOVAR društvo s ograničenom odgovornošću za turizam i ugostiteljstvo, OIB 50020993423</izvorni_sadrzaj>
    <derivirana_varijabla naziv="DomainObject.Predmet.ProtustrankaNazivFormatedOIB_1">ECO TOUR VUKOVAR društvo s ograničenom odgovornošću za turizam i ugostiteljstvo, OIB 50020993423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VUKOVAR društvo s ograničenom odgovornošću za turizam i ugostiteljstvo</item>
    </izvorni_sadrzaj>
    <derivirana_varijabla naziv="DomainObject.Predmet.ProtuStrankaListFormated_1">
      <item>ECO TOUR VUKOVAR društvo s ograničenom odgovornošću za turizam i ugostiteljstvo</item>
    </derivirana_varijabla>
  </DomainObject.Predmet.ProtuStrankaListFormated>
  <DomainObject.Predmet.ProtuStrankaListFormatedOIB>
    <izvorni_sadrzaj>
      <item>ECO TOUR VUKOVAR društvo s ograničenom odgovornošću za turizam i ugostiteljstvo, OIB 50020993423</item>
    </izvorni_sadrzaj>
    <derivirana_varijabla naziv="DomainObject.Predmet.ProtuStrankaListFormatedOIB_1">
      <item>ECO TOUR VUKOVAR društvo s ograničenom odgovornošću za turizam i ugostiteljstvo, OIB 50020993423</item>
    </derivirana_varijabla>
  </DomainObject.Predmet.ProtuStrankaListFormatedOIB>
  <DomainObject.Predmet.ProtuStrankaListFormatedWithAdress>
    <izvorni_sadrzaj>
      <item>ECO TOUR VUKOVAR društvo s ograničenom odgovornošću za turizam i ugostiteljstvo, Marina Držića 35, 32000 Vukovar</item>
    </izvorni_sadrzaj>
    <derivirana_varijabla naziv="DomainObject.Predmet.ProtuStrankaListFormatedWithAdress_1">
      <item>ECO TOUR VUKOVAR društvo s ograničenom odgovornošću za turizam i ugostiteljstvo, Marina Držića 35, 32000 Vukovar</item>
    </derivirana_varijabla>
  </DomainObject.Predmet.ProtuStrankaListFormatedWithAdress>
  <DomainObject.Predmet.ProtuStrankaListFormatedWithAdressOIB>
    <izvorni_sadrzaj>
      <item>ECO TOUR VUKOVAR društvo s ograničenom odgovornošću za turizam i ugostiteljstvo, OIB 50020993423, Marina Držića 35, 32000 Vukovar</item>
    </izvorni_sadrzaj>
    <derivirana_varijabla naziv="DomainObject.Predmet.ProtuStrankaListFormatedWithAdressOIB_1">
      <item>ECO TOUR VUKOVAR društvo s ograničenom odgovornošću za turizam i ugostiteljstvo, OIB 50020993423, Marina Držića 35, 32000 Vukovar</item>
    </derivirana_varijabla>
  </DomainObject.Predmet.ProtuStrankaListFormatedWithAdressOIB>
  <DomainObject.Predmet.ProtuStrankaListNazivFormated>
    <izvorni_sadrzaj>
      <item>ECO TOUR VUKOVAR društvo s ograničenom odgovornošću za turizam i ugostiteljstvo</item>
    </izvorni_sadrzaj>
    <derivirana_varijabla naziv="DomainObject.Predmet.ProtuStrankaListNazivFormated_1">
      <item>ECO TOUR VUKOVAR društvo s ograničenom odgovornošću za turizam i ugostiteljstvo</item>
    </derivirana_varijabla>
  </DomainObject.Predmet.ProtuStrankaListNazivFormated>
  <DomainObject.Predmet.ProtuStrankaListNazivFormatedOIB>
    <izvorni_sadrzaj>
      <item>ECO TOUR VUKOVAR društvo s ograničenom odgovornošću za turizam i ugostiteljstvo, OIB 50020993423</item>
    </izvorni_sadrzaj>
    <derivirana_varijabla naziv="DomainObject.Predmet.ProtuStrankaListNazivFormatedOIB_1">
      <item>ECO TOUR VUKOVAR društvo s ograničenom odgovornošću za turizam i ugostiteljstvo, OIB 50020993423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VUKOVAR društvo s ograničenom odgovornošću za turizam i ugostiteljstvo</izvorni_sadrzaj>
    <derivirana_varijabla naziv="DomainObject.Predmet.ProtustrankaIDrugi_1">ECO TOUR VUKOVAR društvo s ograničenom odgovornošću za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VUKOVAR društvo s ograničenom odgovornošću za turizam i ugostiteljstvo, OIB 50020993423, Marina Držića 35, 32000 Vukovar</izvorni_sadrzaj>
    <derivirana_varijabla naziv="DomainObject.Predmet.ProtustrankaIDrugiAdressOIB_1">ECO TOUR VUKOVAR društvo s ograničenom odgovornošću za turizam i ugostiteljstvo, OIB 50020993423,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 TOUR VUKOVAR društvo s ograničenom odgovornošću za turizam i ugostiteljstvo</item>
    </izvorni_sadrzaj>
    <derivirana_varijabla naziv="DomainObject.Predmet.SudioniciListNaziv_1">
      <item>FINA RC OSIJEK</item>
      <item>ECO TOUR VUKOVAR društvo s ograničenom odgovornošću za turizam i ugostiteljstvo</item>
    </derivirana_varijabla>
  </DomainObject.Predmet.SudioniciListNaziv>
  <DomainObject.Predmet.SudioniciListAdressOIB>
    <izvorni_sadrzaj>
      <item>FINA RC OSIJEK, OIB 85821130368</item>
      <item>ECO TOUR VUKOVAR društvo s ograničenom odgovornošću za turizam i ugostiteljstvo, OIB 50020993423, Marina Držića 35,32000 Vukovar</item>
    </izvorni_sadrzaj>
    <derivirana_varijabla naziv="DomainObject.Predmet.SudioniciListAdressOIB_1">
      <item>FINA RC OSIJEK, OIB 85821130368</item>
      <item>ECO TOUR VUKOVAR društvo s ograničenom odgovornošću za turizam i ugostiteljstvo, OIB 50020993423,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50020993423</item>
    </izvorni_sadrzaj>
    <derivirana_varijabla naziv="DomainObject.Predmet.SudioniciListNazivOIB_1">
      <item>, OIB 85821130368</item>
      <item>, OIB 50020993423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0BB64-5B71-458D-A81C-D6E1C66B8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625</properties:Words>
  <properties:Characters>3300</properties:Characters>
  <properties:Lines>96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2017-03-01T08:01:00Z</dcterms:created>
  <dc:creator>Korisnik</dc:creator>
  <cp:lastModifiedBy>Maja Videnović</cp:lastModifiedBy>
  <cp:lastPrinted>2017-01-11T07:11:00Z</cp:lastPrinted>
  <dcterms:modified xmlns:xsi="http://www.w3.org/2001/XMLSchema-instance" xsi:type="dcterms:W3CDTF">2017-03-01T08:42:00Z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