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5d42" w14:paraId="0845d4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4685D">
        <w:t xml:space="preserve"> pod poslovnim brojem St-3222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4685D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4685D" w:rsidRPr="00C4685D">
        <w:t xml:space="preserve">DIAMETER d.o.o. OIB: 24170379012, MBS: 080670135 iz Dugog Sela, </w:t>
      </w:r>
      <w:proofErr w:type="spellStart"/>
      <w:r w:rsidR="00C4685D" w:rsidRPr="00C4685D">
        <w:t>Rugvička</w:t>
      </w:r>
      <w:proofErr w:type="spellEnd"/>
      <w:r w:rsidR="00C4685D" w:rsidRPr="00C4685D">
        <w:t xml:space="preserve"> 77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4685D">
        <w:t xml:space="preserve">37.561,90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8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2126C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4685D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St-3222/2015</izvorni_sadrzaj>
    <derivirana_varijabla naziv="DomainObject.Predmet.OznakaBroj_1">St-3222/2015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DIAMETER d.o.o. zastupanog po punomoćniku Milivoj Vrabec</izvorni_sadrzaj>
    <derivirana_varijabla naziv="DomainObject.Predmet.ProtustrankaFormated_1">  DIAMETER d.o.o. zastupanog po punomoćniku Milivoj Vrabec</derivirana_varijabla>
  </DomainObject.Predmet.ProtustrankaFormated>
  <DomainObject.Predmet.ProtustrankaFormatedOIB>
    <izvorni_sadrzaj>  DIAMETER d.o.o., OIB 24170379012 zastupanog po punomoćniku Milivoj Vrabec</izvorni_sadrzaj>
    <derivirana_varijabla naziv="DomainObject.Predmet.ProtustrankaFormatedOIB_1">  DIAMETER d.o.o., OIB 24170379012 zastupanog po punomoćniku Milivoj Vrabec</derivirana_varijabla>
  </DomainObject.Predmet.ProtustrankaFormatedOIB>
  <DomainObject.Predmet.ProtustrankaFormatedWithAdress>
    <izvorni_sadrzaj> DIAMETER d.o.o., Rugvička 77, 10370 Dugo Selo zastupanog po punomoćniku Milivoj Vrabec</izvorni_sadrzaj>
    <derivirana_varijabla naziv="DomainObject.Predmet.ProtustrankaFormatedWithAdress_1"> DIAMETER d.o.o., Rugvička 77, 10370 Dugo Selo zastupanog po punomoćniku Milivoj Vrabec</derivirana_varijabla>
  </DomainObject.Predmet.ProtustrankaFormatedWithAdress>
  <DomainObject.Predmet.ProtustrankaFormatedWithAdressOIB>
    <izvorni_sadrzaj> DIAMETER d.o.o., OIB 24170379012, Rugvička 77, 10370 Dugo Selo zastupanog po punomoćniku Milivoj Vrabec</izvorni_sadrzaj>
    <derivirana_varijabla naziv="DomainObject.Predmet.ProtustrankaFormatedWithAdressOIB_1"> DIAMETER d.o.o., OIB 24170379012, Rugvička 77, 10370 Dugo Selo zastupanog po punomoćniku Milivoj Vrabec</derivirana_varijabla>
  </DomainObject.Predmet.ProtustrankaFormatedWithAdressOIB>
  <DomainObject.Predmet.ProtustrankaWithAdress>
    <izvorni_sadrzaj>DIAMETER d.o.o. Rugvička 77, 10370 Dugo Selo</izvorni_sadrzaj>
    <derivirana_varijabla naziv="DomainObject.Predmet.ProtustrankaWithAdress_1">DIAMETER d.o.o. Rugvička 77, 10370 Dugo Selo</derivirana_varijabla>
  </DomainObject.Predmet.ProtustrankaWithAdress>
  <DomainObject.Predmet.ProtustrankaWithAdressOIB>
    <izvorni_sadrzaj>DIAMETER d.o.o., OIB 24170379012, Rugvička 77, 10370 Dugo Selo</izvorni_sadrzaj>
    <derivirana_varijabla naziv="DomainObject.Predmet.ProtustrankaWithAdressOIB_1">DIAMETER d.o.o., OIB 24170379012, Rugvička 77, 10370 Dugo Selo</derivirana_varijabla>
  </DomainObject.Predmet.ProtustrankaWithAdressOIB>
  <DomainObject.Predmet.ProtustrankaNazivFormated>
    <izvorni_sadrzaj>DIAMETER d.o.o.</izvorni_sadrzaj>
    <derivirana_varijabla naziv="DomainObject.Predmet.ProtustrankaNazivFormated_1">DIAMETER d.o.o.</derivirana_varijabla>
  </DomainObject.Predmet.ProtustrankaNazivFormated>
  <DomainObject.Predmet.ProtustrankaNazivFormatedOIB>
    <izvorni_sadrzaj>DIAMETER d.o.o., OIB 24170379012</izvorni_sadrzaj>
    <derivirana_varijabla naziv="DomainObject.Predmet.ProtustrankaNazivFormatedOIB_1">DIAMETER d.o.o., OIB 24170379012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DIAMETER d.o.o. zastupanog po punomoćniku Milivoj Vrabec</item>
    </izvorni_sadrzaj>
    <derivirana_varijabla naziv="DomainObject.Predmet.ProtuStrankaListFormated_1">
      <item>DIAMETER d.o.o. zastupanog po punomoćniku Milivoj Vrabec</item>
    </derivirana_varijabla>
  </DomainObject.Predmet.ProtuStrankaListFormated>
  <DomainObject.Predmet.ProtuStrankaListFormatedOIB>
    <izvorni_sadrzaj>
      <item>DIAMETER d.o.o., OIB 24170379012 zastupanog po punomoćniku Milivoj Vrabec</item>
    </izvorni_sadrzaj>
    <derivirana_varijabla naziv="DomainObject.Predmet.ProtuStrankaListFormatedOIB_1">
      <item>DIAMETER d.o.o., OIB 24170379012 zastupanog po punomoćniku Milivoj Vrabec</item>
    </derivirana_varijabla>
  </DomainObject.Predmet.ProtuStrankaListFormatedOIB>
  <DomainObject.Predmet.ProtuStrankaListFormatedWithAdress>
    <izvorni_sadrzaj>
      <item>DIAMETER d.o.o., Rugvička 77, 10370 Dugo Selo zastupanog po punomoćniku Milivoj Vrabec</item>
    </izvorni_sadrzaj>
    <derivirana_varijabla naziv="DomainObject.Predmet.ProtuStrankaListFormatedWithAdress_1">
      <item>DIAMETER d.o.o., Rugvička 77, 10370 Dugo Selo zastupanog po punomoćniku Milivoj Vrabec</item>
    </derivirana_varijabla>
  </DomainObject.Predmet.ProtuStrankaListFormatedWithAdress>
  <DomainObject.Predmet.ProtuStrankaListFormatedWithAdressOIB>
    <izvorni_sadrzaj>
      <item>DIAMETER d.o.o., OIB 24170379012, Rugvička 77, 10370 Dugo Selo zastupanog po punomoćniku Milivoj Vrabec</item>
    </izvorni_sadrzaj>
    <derivirana_varijabla naziv="DomainObject.Predmet.ProtuStrankaListFormatedWithAdressOIB_1">
      <item>DIAMETER d.o.o., OIB 24170379012, Rugvička 77, 10370 Dugo Selo zastupanog po punomoćniku Milivoj Vrabec</item>
    </derivirana_varijabla>
  </DomainObject.Predmet.ProtuStrankaListFormatedWithAdressOIB>
  <DomainObject.Predmet.ProtuStrankaListNazivFormated>
    <izvorni_sadrzaj>
      <item>DIAMETER d.o.o.</item>
    </izvorni_sadrzaj>
    <derivirana_varijabla naziv="DomainObject.Predmet.ProtuStrankaListNazivFormated_1">
      <item>DIAMETER d.o.o.</item>
    </derivirana_varijabla>
  </DomainObject.Predmet.ProtuStrankaListNazivFormated>
  <DomainObject.Predmet.ProtuStrankaListNazivFormatedOIB>
    <izvorni_sadrzaj>
      <item>DIAMETER d.o.o., OIB 24170379012</item>
    </izvorni_sadrzaj>
    <derivirana_varijabla naziv="DomainObject.Predmet.ProtuStrankaListNazivFormatedOIB_1">
      <item>DIAMETER d.o.o., OIB 24170379012</item>
    </derivirana_varijabla>
  </DomainObject.Predmet.ProtuStrankaListNazivFormatedOIB>
  <DomainObject.Predmet.OstaliListFormated>
    <izvorni_sadrzaj>
      <item>Milivoj Vrabec punomoćnik sudionika u postupku DIAMETER d.o.o.</item>
    </izvorni_sadrzaj>
    <derivirana_varijabla naziv="DomainObject.Predmet.OstaliListFormated_1">
      <item>Milivoj Vrabec punomoćnik sudionika u postupku DIAMETER d.o.o.</item>
    </derivirana_varijabla>
  </DomainObject.Predmet.OstaliListFormated>
  <DomainObject.Predmet.OstaliListFormatedOIB>
    <izvorni_sadrzaj>
      <item>Milivoj Vrabec, OIB 56501426230 punomoćnik sudionika u postupku DIAMETER d.o.o.</item>
    </izvorni_sadrzaj>
    <derivirana_varijabla naziv="DomainObject.Predmet.OstaliListFormatedOIB_1">
      <item>Milivoj Vrabec, OIB 56501426230 punomoćnik sudionika u postupku DIAMETER d.o.o.</item>
    </derivirana_varijabla>
  </DomainObject.Predmet.OstaliListFormatedOIB>
  <DomainObject.Predmet.OstaliListFormatedWithAdress>
    <izvorni_sadrzaj>
      <item>Milivoj Vrabec, Rugvička 77, 10370 Dugo Selo punomoćnik sudionika u postupku DIAMETER d.o.o.</item>
    </izvorni_sadrzaj>
    <derivirana_varijabla naziv="DomainObject.Predmet.OstaliListFormatedWithAdress_1">
      <item>Milivoj Vrabec, Rugvička 77, 10370 Dugo Selo punomoćnik sudionika u postupku DIAMETER d.o.o.</item>
    </derivirana_varijabla>
  </DomainObject.Predmet.OstaliListFormatedWithAdress>
  <DomainObject.Predmet.OstaliListFormatedWithAdressOIB>
    <izvorni_sadrzaj>
      <item>Milivoj Vrabec, OIB 56501426230, Rugvička 77, 10370 Dugo Selo punomoćnik sudionika u postupku DIAMETER d.o.o.</item>
    </izvorni_sadrzaj>
    <derivirana_varijabla naziv="DomainObject.Predmet.OstaliListFormatedWithAdressOIB_1">
      <item>Milivoj Vrabec, OIB 56501426230, Rugvička 77, 10370 Dugo Selo punomoćnik sudionika u postupku DIAMETER d.o.o.</item>
    </derivirana_varijabla>
  </DomainObject.Predmet.OstaliListFormatedWithAdressOIB>
  <DomainObject.Predmet.OstaliListNazivFormated>
    <izvorni_sadrzaj>
      <item>Milivoj Vrabec</item>
    </izvorni_sadrzaj>
    <derivirana_varijabla naziv="DomainObject.Predmet.OstaliListNazivFormated_1">
      <item>Milivoj Vrabec</item>
    </derivirana_varijabla>
  </DomainObject.Predmet.OstaliListNazivFormated>
  <DomainObject.Predmet.OstaliListNazivFormatedOIB>
    <izvorni_sadrzaj>
      <item>Milivoj Vrabec, OIB 56501426230</item>
    </izvorni_sadrzaj>
    <derivirana_varijabla naziv="DomainObject.Predmet.OstaliListNazivFormatedOIB_1">
      <item>Milivoj Vrabec, OIB 56501426230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DIAMETER d.o.o.</izvorni_sadrzaj>
    <derivirana_varijabla naziv="DomainObject.Predmet.ProtustrankaIDrugi_1">DIAMETER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DIAMETER d.o.o., OIB 24170379012, Rugvička 77, 10370 Dugo Selo</izvorni_sadrzaj>
    <derivirana_varijabla naziv="DomainObject.Predmet.ProtustrankaIDrugiAdressOIB_1">DIAMETER d.o.o., OIB 24170379012, Rugvička 77,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DIAMETER d.o.o.</item>
      <item>Milivoj Vrabec</item>
    </izvorni_sadrzaj>
    <derivirana_varijabla naziv="DomainObject.Predmet.SudioniciListNaziv_1">
      <item>FINA Regionalni centar Zagreb</item>
      <item>DIAMETER d.o.o.</item>
      <item>Milivoj Vrabec</item>
    </derivirana_varijabla>
  </DomainObject.Predmet.SudioniciListNaziv>
  <DomainObject.Predmet.SudioniciListAdressOIB>
    <izvorni_sadrzaj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izvorni_sadrzaj>
    <derivirana_varijabla naziv="DomainObject.Predmet.SudioniciListAdressOIB_1">
      <item>FINA Regionalni centar Zagreb, OIB 85821130368, Trg svibanjskih žrtava 1995. 1,10000 Zagreb</item>
      <item>DIAMETER d.o.o., OIB 24170379012, Rugvička 77,10370 Dugo Selo</item>
      <item>Milivoj Vrabec, OIB 56501426230, Rugvička 77,10370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24170379012</item>
      <item>, OIB 56501426230</item>
    </izvorni_sadrzaj>
    <derivirana_varijabla naziv="DomainObject.Predmet.SudioniciListNazivOIB_1">
      <item>, OIB 85821130368</item>
      <item>, OIB 24170379012</item>
      <item>, OIB 56501426230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2015-11-12T06:14:00Z</dcterms:created>
  <dc:creator>ilukac</dc:creator>
  <cp:lastModifiedBy>Zlatka Plivelić</cp:lastModifiedBy>
  <cp:lastPrinted>2015-11-12T06:14:00Z</cp:lastPrinted>
  <dcterms:modified xmlns:xsi="http://www.w3.org/2001/XMLSchema-instance" xsi:type="dcterms:W3CDTF">2015-11-12T13:17:00Z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