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f884" w14:paraId="231f88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77A36">
        <w:t>2</w:t>
      </w:r>
      <w:r w:rsidR="00B515AE">
        <w:t>8</w:t>
      </w:r>
      <w:r w:rsidR="00B77A36">
        <w:t>6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B515AE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3A78" w:rsidP="006B542C" w:rsidR="00D03A78" w:rsidRPr="00B82754">
      <w:pPr>
        <w:ind w:hanging="720" w:left="360"/>
        <w:rPr>
          <w:sz w:val="22"/>
          <w:szCs w:val="22"/>
        </w:rPr>
      </w:pP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E16E79" w:rsidR="00E16E79">
      <w:pPr>
        <w:jc w:val="both"/>
      </w:pPr>
      <w:r w:rsidRPr="0074324A">
        <w:tab/>
      </w:r>
      <w:r w:rsidR="004A54DD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4A54DD">
        <w:t>ZLATOM j.d.o.o. za trgovinu i usluge, Osijek, Lorenza Jagera 24</w:t>
      </w:r>
      <w:r w:rsidR="004A54DD" w:rsidRPr="00CE0AA2">
        <w:t>, MBS 030</w:t>
      </w:r>
      <w:r w:rsidR="004A54DD">
        <w:t>163216</w:t>
      </w:r>
      <w:r w:rsidR="004A54DD" w:rsidRPr="00CE0AA2">
        <w:t xml:space="preserve">, OIB: </w:t>
      </w:r>
      <w:r w:rsidR="004A54DD">
        <w:t>95538513698</w:t>
      </w:r>
      <w:r w:rsidR="004A54DD" w:rsidRPr="0041082E">
        <w:t xml:space="preserve">, dana </w:t>
      </w:r>
      <w:r w:rsidR="004A54DD" w:rsidRPr="00CC1B85">
        <w:t>6. travnja 2018</w:t>
      </w:r>
      <w:r w:rsidR="004A54DD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4A54DD" w:rsidRPr="004A54DD">
        <w:t>Bruno Poljak, Požega, Vladimira Nazora 1</w:t>
      </w:r>
      <w:r w:rsidR="00A82588" w:rsidRPr="00A82588">
        <w:t xml:space="preserve">, OIB </w:t>
      </w:r>
      <w:r w:rsidR="004A54DD">
        <w:t>23480419619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423F9">
        <w:t>2</w:t>
      </w:r>
      <w:r w:rsidR="00B407BB">
        <w:t>8</w:t>
      </w:r>
      <w:r w:rsidR="003423F9">
        <w:t>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423F9">
        <w:t>2</w:t>
      </w:r>
      <w:r w:rsidR="00B407BB">
        <w:t>8</w:t>
      </w:r>
      <w:r w:rsidR="003423F9">
        <w:t>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B407BB" w:rsidRPr="00B407BB">
        <w:t>Bruno Poljak, Požega, Vladimira Nazora 1, OIB 23480419619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792C03">
        <w:t>2</w:t>
      </w:r>
      <w:r w:rsidR="00B407BB">
        <w:t>8</w:t>
      </w:r>
      <w:r w:rsidR="00792C03">
        <w:t>6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792C03">
        <w:t>2</w:t>
      </w:r>
      <w:r w:rsidR="00B407BB">
        <w:t>8</w:t>
      </w:r>
      <w:r w:rsidR="00792C03">
        <w:t>6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B407BB" w:rsidRPr="00B407BB">
        <w:t>Bruno Poljak, Požega, Vladimira Nazora 1, OIB 23480419619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81BA5" w:rsidRPr="00681BA5">
        <w:t>ZLATOM j.d.o.o. za trgovinu i usluge, Osijek, Lorenza Jagera 24, MBS 030163216, OIB: 95538513698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681BA5">
        <w:rPr>
          <w:bCs/>
        </w:rPr>
        <w:t>4</w:t>
      </w:r>
      <w:r w:rsidR="0009537D">
        <w:rPr>
          <w:bCs/>
        </w:rPr>
        <w:t>.</w:t>
      </w:r>
      <w:r w:rsidR="00725472">
        <w:rPr>
          <w:bCs/>
        </w:rPr>
        <w:t>0</w:t>
      </w:r>
      <w:r w:rsidR="00681BA5">
        <w:rPr>
          <w:bCs/>
        </w:rPr>
        <w:t>4</w:t>
      </w:r>
      <w:r w:rsidR="0009537D">
        <w:rPr>
          <w:bCs/>
        </w:rPr>
        <w:t>.</w:t>
      </w:r>
      <w:r w:rsidR="00B976DE">
        <w:rPr>
          <w:bCs/>
        </w:rPr>
        <w:t>201</w:t>
      </w:r>
      <w:r w:rsidR="00725472">
        <w:rPr>
          <w:bCs/>
        </w:rPr>
        <w:t>8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681BA5" w:rsidRPr="00681BA5">
        <w:t>ZLATOM j.d.o.o. za trgovinu i usluge, Osijek, Lorenza Jagera 24, MBS 030163216, OIB: 95538513698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25472">
        <w:t>2</w:t>
      </w:r>
      <w:r w:rsidR="00681BA5">
        <w:t>8</w:t>
      </w:r>
      <w:r w:rsidR="00725472">
        <w:t>6</w:t>
      </w:r>
      <w:r w:rsidR="00D15A99">
        <w:t>/1</w:t>
      </w:r>
      <w:r w:rsidR="000D6FE6">
        <w:t>8</w:t>
      </w:r>
      <w:r w:rsidR="00D15A99">
        <w:t>-</w:t>
      </w:r>
      <w:r w:rsidR="00681BA5">
        <w:t>3</w:t>
      </w:r>
      <w:r w:rsidR="00D15A99">
        <w:t xml:space="preserve"> od </w:t>
      </w:r>
      <w:r w:rsidR="00681BA5">
        <w:t>6</w:t>
      </w:r>
      <w:r w:rsidR="00D15A99">
        <w:t>.0</w:t>
      </w:r>
      <w:r w:rsidR="00725472">
        <w:t>4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</w:t>
      </w:r>
      <w:r w:rsidR="00574863">
        <w:t xml:space="preserve">i, te postupiti </w:t>
      </w:r>
      <w:r w:rsidR="00725472">
        <w:t>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681BA5">
        <w:t>6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D03A78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D03A78" w:rsidRPr="00D03A78">
        <w:t>Bruno Poljak, Požega, Vladimira Nazora 1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0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B515AE" w:rsidRPr="00B515AE">
      <w:t>286/18-6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1072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ZLATOM j.d.o.o. za trgovinu i usluge</izvorni_sadrzaj>
    <derivirana_varijabla naziv="DomainObject.Predmet.ProtustrankaFormated_1">  ZLATOM j.d.o.o. za trgovinu i usluge</derivirana_varijabla>
  </DomainObject.Predmet.ProtustrankaFormated>
  <DomainObject.Predmet.ProtustrankaFormatedOIB>
    <izvorni_sadrzaj>  ZLATOM j.d.o.o. za trgovinu i usluge, OIB 95538513698</izvorni_sadrzaj>
    <derivirana_varijabla naziv="DomainObject.Predmet.ProtustrankaFormatedOIB_1">  ZLATOM j.d.o.o. za trgovinu i usluge, OIB 95538513698</derivirana_varijabla>
  </DomainObject.Predmet.ProtustrankaFormatedOIB>
  <DomainObject.Predmet.ProtustrankaFormatedWithAdress>
    <izvorni_sadrzaj> ZLATOM j.d.o.o. za trgovinu i usluge, Lorenza Jagera 24, 31000 Osijek</izvorni_sadrzaj>
    <derivirana_varijabla naziv="DomainObject.Predmet.ProtustrankaFormatedWithAdress_1"> ZLATOM j.d.o.o. za trgovinu i usluge, Lorenza Jagera 24, 31000 Osijek</derivirana_varijabla>
  </DomainObject.Predmet.ProtustrankaFormatedWithAdress>
  <DomainObject.Predmet.ProtustrankaFormatedWithAdressOIB>
    <izvorni_sadrzaj> ZLATOM j.d.o.o. za trgovinu i usluge, OIB 95538513698, Lorenza Jagera 24, 31000 Osijek</izvorni_sadrzaj>
    <derivirana_varijabla naziv="DomainObject.Predmet.ProtustrankaFormatedWithAdressOIB_1"> ZLATOM j.d.o.o. za trgovinu i usluge, OIB 95538513698, Lorenza Jagera 24, 31000 Osijek</derivirana_varijabla>
  </DomainObject.Predmet.ProtustrankaFormatedWithAdressOIB>
  <DomainObject.Predmet.ProtustrankaWithAdress>
    <izvorni_sadrzaj>ZLATOM j.d.o.o. za trgovinu i usluge Lorenza Jagera 24, 31000 Osijek</izvorni_sadrzaj>
    <derivirana_varijabla naziv="DomainObject.Predmet.ProtustrankaWithAdress_1">ZLATOM j.d.o.o. za trgovinu i usluge Lorenza Jagera 24, 31000 Osijek</derivirana_varijabla>
  </DomainObject.Predmet.ProtustrankaWithAdress>
  <DomainObject.Predmet.ProtustrankaWithAdressOIB>
    <izvorni_sadrzaj>ZLATOM j.d.o.o. za trgovinu i usluge, OIB 95538513698, Lorenza Jagera 24, 31000 Osijek</izvorni_sadrzaj>
    <derivirana_varijabla naziv="DomainObject.Predmet.ProtustrankaWithAdressOIB_1">ZLATOM j.d.o.o. za trgovinu i usluge, OIB 95538513698, Lorenza Jagera 24, 31000 Osijek</derivirana_varijabla>
  </DomainObject.Predmet.ProtustrankaWithAdressOIB>
  <DomainObject.Predmet.ProtustrankaNazivFormated>
    <izvorni_sadrzaj>ZLATOM j.d.o.o. za trgovinu i usluge</izvorni_sadrzaj>
    <derivirana_varijabla naziv="DomainObject.Predmet.ProtustrankaNazivFormated_1">ZLATOM j.d.o.o. za trgovinu i usluge</derivirana_varijabla>
  </DomainObject.Predmet.ProtustrankaNazivFormated>
  <DomainObject.Predmet.ProtustrankaNazivFormatedOIB>
    <izvorni_sadrzaj>ZLATOM j.d.o.o. za trgovinu i usluge, OIB 95538513698</izvorni_sadrzaj>
    <derivirana_varijabla naziv="DomainObject.Predmet.ProtustrankaNazivFormatedOIB_1">ZLATOM j.d.o.o. za trgovinu i usluge, OIB 95538513698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ZLATOM j.d.o.o. za trgovinu i usluge</item>
    </izvorni_sadrzaj>
    <derivirana_varijabla naziv="DomainObject.Predmet.ProtuStrankaListFormated_1">
      <item>ZLATOM j.d.o.o. za trgovinu i usluge</item>
    </derivirana_varijabla>
  </DomainObject.Predmet.ProtuStrankaListFormated>
  <DomainObject.Predmet.ProtuStrankaListFormatedOIB>
    <izvorni_sadrzaj>
      <item>ZLATOM j.d.o.o. za trgovinu i usluge, OIB 95538513698</item>
    </izvorni_sadrzaj>
    <derivirana_varijabla naziv="DomainObject.Predmet.ProtuStrankaListFormatedOIB_1">
      <item>ZLATOM j.d.o.o. za trgovinu i usluge, OIB 95538513698</item>
    </derivirana_varijabla>
  </DomainObject.Predmet.ProtuStrankaListFormatedOIB>
  <DomainObject.Predmet.ProtuStrankaListFormatedWithAdress>
    <izvorni_sadrzaj>
      <item>ZLATOM j.d.o.o. za trgovinu i usluge, Lorenza Jagera 24, 31000 Osijek</item>
    </izvorni_sadrzaj>
    <derivirana_varijabla naziv="DomainObject.Predmet.ProtuStrankaListFormatedWithAdress_1">
      <item>ZLATOM j.d.o.o. za trgovinu i usluge, Lorenza Jagera 24, 31000 Osijek</item>
    </derivirana_varijabla>
  </DomainObject.Predmet.ProtuStrankaListFormatedWithAdress>
  <DomainObject.Predmet.ProtuStrankaListFormatedWithAdressOIB>
    <izvorni_sadrzaj>
      <item>ZLATOM j.d.o.o. za trgovinu i usluge, OIB 95538513698, Lorenza Jagera 24, 31000 Osijek</item>
    </izvorni_sadrzaj>
    <derivirana_varijabla naziv="DomainObject.Predmet.ProtuStrankaListFormatedWithAdressOIB_1">
      <item>ZLATOM j.d.o.o. za trgovinu i usluge, OIB 95538513698, Lorenza Jagera 24, 31000 Osijek</item>
    </derivirana_varijabla>
  </DomainObject.Predmet.ProtuStrankaListFormatedWithAdressOIB>
  <DomainObject.Predmet.ProtuStrankaListNazivFormated>
    <izvorni_sadrzaj>
      <item>ZLATOM j.d.o.o. za trgovinu i usluge</item>
    </izvorni_sadrzaj>
    <derivirana_varijabla naziv="DomainObject.Predmet.ProtuStrankaListNazivFormated_1">
      <item>ZLATOM j.d.o.o. za trgovinu i usluge</item>
    </derivirana_varijabla>
  </DomainObject.Predmet.ProtuStrankaListNazivFormated>
  <DomainObject.Predmet.ProtuStrankaListNazivFormatedOIB>
    <izvorni_sadrzaj>
      <item>ZLATOM j.d.o.o. za trgovinu i usluge, OIB 95538513698</item>
    </izvorni_sadrzaj>
    <derivirana_varijabla naziv="DomainObject.Predmet.ProtuStrankaListNazivFormatedOIB_1">
      <item>ZLATOM j.d.o.o. za trgovinu i usluge, OIB 95538513698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ZLATOM j.d.o.o. za trgovinu i usluge</izvorni_sadrzaj>
    <derivirana_varijabla naziv="DomainObject.Predmet.ProtustrankaIDrugi_1">ZLATOM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ZLATOM j.d.o.o. za trgovinu i usluge, OIB 95538513698, Lorenza Jagera 24, 31000 Osijek</izvorni_sadrzaj>
    <derivirana_varijabla naziv="DomainObject.Predmet.ProtustrankaIDrugiAdressOIB_1">ZLATOM j.d.o.o. za trgovinu i usluge, OIB 95538513698, Lorenza Jagera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ZLATOM j.d.o.o. za trgovinu i usluge</item>
    </izvorni_sadrzaj>
    <derivirana_varijabla naziv="DomainObject.Predmet.SudioniciListNaziv_1">
      <item>FINA RC OSIJEK</item>
      <item>ZLATOM j.d.o.o. za trgovinu i usluge</item>
    </derivirana_varijabla>
  </DomainObject.Predmet.SudioniciListNaziv>
  <DomainObject.Predmet.SudioniciListAdressOIB>
    <izvorni_sadrzaj>
      <item>FINA RC OSIJEK, OIB 85821130368</item>
      <item>ZLATOM j.d.o.o. za trgovinu i usluge, OIB 95538513698, Lorenza Jagera 24,31000 Osijek</item>
    </izvorni_sadrzaj>
    <derivirana_varijabla naziv="DomainObject.Predmet.SudioniciListAdressOIB_1">
      <item>FINA RC OSIJEK, OIB 85821130368</item>
      <item>ZLATOM j.d.o.o. za trgovinu i usluge, OIB 95538513698, Lorenza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95538513698</item>
    </izvorni_sadrzaj>
    <derivirana_varijabla naziv="DomainObject.Predmet.SudioniciListNazivOIB_1">
      <item>, OIB 85821130368</item>
      <item>, OIB 95538513698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7969E-2617-46B6-AE5E-BEC18E0ED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3045</properties:Characters>
  <properties:Lines>89</properties:Lines>
  <properties:Paragraphs>30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2018-04-06T08:18:00Z</dcterms:modified>
  <cp:revision>15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