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aa8d" w14:paraId="3adaa8d" w:rsidRDefault="005E3EB7" w:rsidP="005E3EB7" w:rsidR="005E3EB7" w:rsidRPr="005D12B4">
      <w:pPr>
        <w15:collapsed w:val="false"/>
      </w:pPr>
      <w:bookmarkStart w:name="_GoBack" w:id="0"/>
      <w:bookmarkEnd w:id="0"/>
      <w:r w:rsidRPr="005D12B4">
        <w:rPr>
          <w:sz w:val="16"/>
          <w:szCs w:val="16"/>
        </w:rPr>
        <w:t xml:space="preserve">                           </w:t>
      </w:r>
      <w:r w:rsidRPr="005D12B4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12B4">
        <w:rPr>
          <w:sz w:val="16"/>
          <w:szCs w:val="16"/>
        </w:rPr>
        <w:t xml:space="preserve">                   </w:t>
      </w:r>
      <w:r w:rsidRPr="005D12B4">
        <w:t xml:space="preserve">                                         </w:t>
      </w:r>
    </w:p>
    <w:p w:rsidRDefault="00D13CA9" w:rsidP="005E3EB7" w:rsidR="005E3EB7" w:rsidRPr="005D12B4">
      <w:r>
        <w:t xml:space="preserve">   </w:t>
      </w:r>
      <w:r w:rsidR="005E3EB7" w:rsidRPr="005D12B4">
        <w:t xml:space="preserve">REPUBLIKA HRVATSKA </w:t>
      </w:r>
      <w:r w:rsidR="005E3EB7" w:rsidRPr="005D12B4">
        <w:tab/>
      </w:r>
      <w:r w:rsidR="005E3EB7" w:rsidRPr="005D12B4">
        <w:tab/>
      </w:r>
      <w:r w:rsidR="005E3EB7" w:rsidRPr="005D12B4">
        <w:tab/>
      </w:r>
      <w:r w:rsidR="005E3EB7" w:rsidRPr="005D12B4">
        <w:tab/>
      </w:r>
      <w:r w:rsidR="005E3EB7" w:rsidRPr="005D12B4">
        <w:tab/>
      </w:r>
    </w:p>
    <w:p w:rsidRDefault="005E3EB7" w:rsidP="005E3EB7" w:rsidR="005E3EB7" w:rsidRPr="005D12B4">
      <w:r w:rsidRPr="005D12B4">
        <w:t>TRGOVAČKI SUD U PAZINU</w:t>
      </w:r>
    </w:p>
    <w:p w:rsidRDefault="00D13CA9" w:rsidP="005E3EB7" w:rsidR="005E3EB7" w:rsidRPr="005D12B4">
      <w:r>
        <w:t xml:space="preserve">   </w:t>
      </w:r>
      <w:r w:rsidR="005E3EB7" w:rsidRPr="005D12B4">
        <w:t xml:space="preserve">52000 PAZIN, Dršćevka 1 </w:t>
      </w:r>
      <w:r w:rsidR="005E3EB7" w:rsidRPr="005D12B4">
        <w:tab/>
      </w:r>
      <w:r w:rsidR="005E3EB7" w:rsidRPr="005D12B4">
        <w:tab/>
      </w:r>
      <w:r w:rsidR="005E3EB7" w:rsidRPr="005D12B4">
        <w:tab/>
      </w:r>
      <w:r w:rsidR="005E3EB7" w:rsidRPr="005D12B4">
        <w:tab/>
      </w:r>
      <w:r w:rsidR="005E3EB7" w:rsidRPr="005D12B4">
        <w:tab/>
        <w:t xml:space="preserve">       </w:t>
      </w:r>
    </w:p>
    <w:p w:rsidRDefault="005E3EB7" w:rsidP="005E3EB7" w:rsidR="005E3EB7" w:rsidRPr="005D12B4">
      <w:pPr>
        <w:jc w:val="both"/>
      </w:pPr>
    </w:p>
    <w:p w:rsidRDefault="005E3EB7" w:rsidP="005E3EB7" w:rsidR="005E3EB7" w:rsidRPr="005D12B4">
      <w:pPr>
        <w:jc w:val="center"/>
      </w:pPr>
      <w:r w:rsidRPr="005D12B4">
        <w:t>R E P U B L I K A  H R V A T S K A</w:t>
      </w:r>
    </w:p>
    <w:p w:rsidRDefault="005E3EB7" w:rsidP="005E3EB7" w:rsidR="005E3EB7" w:rsidRPr="005D12B4"/>
    <w:p w:rsidRDefault="005E3EB7" w:rsidP="005E3EB7" w:rsidR="005E3EB7" w:rsidRPr="005D12B4">
      <w:pPr>
        <w:jc w:val="center"/>
      </w:pPr>
      <w:r w:rsidRPr="005D12B4">
        <w:t>R J E Š E NJ E</w:t>
      </w:r>
    </w:p>
    <w:p w:rsidRDefault="005E3EB7" w:rsidP="005E3EB7" w:rsidR="005E3EB7" w:rsidRPr="005D12B4"/>
    <w:p w:rsidRDefault="005E3EB7" w:rsidP="000F6D84" w:rsidR="005A4786" w:rsidRPr="005D12B4">
      <w:pPr>
        <w:jc w:val="both"/>
      </w:pPr>
      <w:r w:rsidRPr="005D12B4">
        <w:tab/>
      </w:r>
      <w:r w:rsidR="005A4786" w:rsidRPr="005D12B4">
        <w:t>Trgovački sud u Pazinu, po sucu Ivanu Dujiću, odlučujući o prijedlogu predlagatelj</w:t>
      </w:r>
      <w:r w:rsidR="000873CD" w:rsidRPr="005D12B4">
        <w:t>ice</w:t>
      </w:r>
      <w:r w:rsidR="00147C9F" w:rsidRPr="005D12B4">
        <w:t xml:space="preserve"> Republike Hrvatske, Ministarstva financija, Porezna uprava, Područni ured Istra, Primorje, Lika, </w:t>
      </w:r>
      <w:r w:rsidR="000873CD" w:rsidRPr="005D12B4">
        <w:t xml:space="preserve">OIB 18683136487, </w:t>
      </w:r>
      <w:r w:rsidR="00147C9F" w:rsidRPr="005D12B4">
        <w:t>zastupane po Županijskom državnom odvjetništvu u Puli – Pola</w:t>
      </w:r>
      <w:r w:rsidR="005A4786" w:rsidRPr="005D12B4">
        <w:t>, radi otvaranja stečajnog postupka nad d</w:t>
      </w:r>
      <w:r w:rsidR="0080629B" w:rsidRPr="005D12B4">
        <w:t>užnikom</w:t>
      </w:r>
      <w:r w:rsidR="005A4786" w:rsidRPr="005D12B4">
        <w:t xml:space="preserve"> </w:t>
      </w:r>
      <w:r w:rsidR="005D12B4" w:rsidRPr="005D12B4">
        <w:t>EKONOMIK d.o.o. Poreč, Tina Ujevića 7, OIB 63295095162, 20</w:t>
      </w:r>
      <w:r w:rsidR="005A4786" w:rsidRPr="005D12B4">
        <w:t xml:space="preserve">. </w:t>
      </w:r>
      <w:r w:rsidR="000873CD" w:rsidRPr="005D12B4">
        <w:t>s</w:t>
      </w:r>
      <w:r w:rsidR="005D12B4" w:rsidRPr="005D12B4">
        <w:t>iječnja</w:t>
      </w:r>
      <w:r w:rsidR="0080629B" w:rsidRPr="005D12B4">
        <w:t xml:space="preserve"> </w:t>
      </w:r>
      <w:r w:rsidR="005A4786" w:rsidRPr="005D12B4">
        <w:t>201</w:t>
      </w:r>
      <w:r w:rsidR="005D12B4" w:rsidRPr="005D12B4">
        <w:t>7</w:t>
      </w:r>
      <w:r w:rsidR="005A4786" w:rsidRPr="005D12B4">
        <w:t xml:space="preserve">. </w:t>
      </w:r>
    </w:p>
    <w:p w:rsidRDefault="00146239" w:rsidP="005E3EB7" w:rsidR="00146239" w:rsidRPr="005D12B4">
      <w:pPr>
        <w:jc w:val="both"/>
      </w:pPr>
    </w:p>
    <w:p w:rsidRDefault="005E3EB7" w:rsidP="005E3EB7" w:rsidR="005E3EB7" w:rsidRPr="005D12B4">
      <w:pPr>
        <w:ind w:firstLine="708"/>
      </w:pPr>
      <w:r w:rsidRPr="005D12B4">
        <w:tab/>
      </w:r>
      <w:r w:rsidRPr="005D12B4">
        <w:tab/>
      </w:r>
      <w:r w:rsidRPr="005D12B4">
        <w:tab/>
      </w:r>
      <w:r w:rsidRPr="005D12B4">
        <w:tab/>
        <w:t xml:space="preserve">     r i j e š i o   j e</w:t>
      </w:r>
    </w:p>
    <w:p w:rsidRDefault="005E3EB7" w:rsidP="005E3EB7" w:rsidR="005E3EB7" w:rsidRPr="005D12B4">
      <w:pPr>
        <w:jc w:val="both"/>
      </w:pPr>
    </w:p>
    <w:p w:rsidRDefault="00FB0B18" w:rsidP="005D12B4" w:rsidR="00146239" w:rsidRPr="005D12B4">
      <w:pPr>
        <w:pStyle w:val="Odlomakpopisa"/>
        <w:numPr>
          <w:ilvl w:val="0"/>
          <w:numId w:val="1"/>
        </w:numPr>
        <w:jc w:val="both"/>
      </w:pPr>
      <w:r w:rsidRPr="005D12B4">
        <w:rPr>
          <w:lang w:val="pl-PL"/>
        </w:rPr>
        <w:t>Temeljem čl. 115. st. 1. Stečajnog zakona (Narodne novine broj 71/15, dalje: SZ) p</w:t>
      </w:r>
      <w:r w:rsidR="005E3EB7" w:rsidRPr="005D12B4">
        <w:rPr>
          <w:lang w:val="pl-PL"/>
        </w:rPr>
        <w:t xml:space="preserve">okreće se prethodni postupak radi utvrđivanja </w:t>
      </w:r>
      <w:r w:rsidR="00814FDD" w:rsidRPr="005D12B4">
        <w:rPr>
          <w:lang w:val="pl-PL"/>
        </w:rPr>
        <w:t>pretpostavki</w:t>
      </w:r>
      <w:r w:rsidR="005E3EB7" w:rsidRPr="005D12B4">
        <w:rPr>
          <w:lang w:val="pl-PL"/>
        </w:rPr>
        <w:t xml:space="preserve"> za otvaranje stečajnog postupka nad dužnikom </w:t>
      </w:r>
      <w:r w:rsidR="005D12B4" w:rsidRPr="005D12B4">
        <w:t>EKONOMIK d.o.o. Poreč, Tina Ujevića 7, OIB 63295095162</w:t>
      </w:r>
      <w:r w:rsidR="00146239" w:rsidRPr="005D12B4">
        <w:t>.</w:t>
      </w:r>
    </w:p>
    <w:p w:rsidRDefault="00146239" w:rsidP="00146239" w:rsidR="00146239" w:rsidRPr="005D12B4">
      <w:pPr>
        <w:pStyle w:val="Odlomakpopisa"/>
        <w:ind w:left="1425"/>
        <w:jc w:val="both"/>
      </w:pPr>
    </w:p>
    <w:p w:rsidRDefault="00146239" w:rsidP="00C82279" w:rsidR="00A43D8D" w:rsidRPr="005D12B4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5D12B4">
        <w:rPr>
          <w:lang w:val="pl-PL"/>
        </w:rPr>
        <w:t xml:space="preserve">Za privremenog stečajnog upravitelja imenuje se </w:t>
      </w:r>
      <w:r w:rsidR="009F0647">
        <w:rPr>
          <w:lang w:val="pl-PL"/>
        </w:rPr>
        <w:t>Ivor Pl</w:t>
      </w:r>
      <w:r w:rsidR="005D12B4">
        <w:rPr>
          <w:lang w:val="pl-PL"/>
        </w:rPr>
        <w:t>iskovac</w:t>
      </w:r>
      <w:r w:rsidR="00C82279" w:rsidRPr="005D12B4">
        <w:rPr>
          <w:lang w:val="pl-PL"/>
        </w:rPr>
        <w:t xml:space="preserve"> iz </w:t>
      </w:r>
      <w:r w:rsidR="005D12B4">
        <w:rPr>
          <w:lang w:val="pl-PL"/>
        </w:rPr>
        <w:t>Rijeke</w:t>
      </w:r>
      <w:r w:rsidR="00C82279" w:rsidRPr="005D12B4">
        <w:rPr>
          <w:lang w:val="pl-PL"/>
        </w:rPr>
        <w:t xml:space="preserve">, </w:t>
      </w:r>
      <w:r w:rsidR="005D12B4">
        <w:rPr>
          <w:lang w:val="pl-PL"/>
        </w:rPr>
        <w:t>Ive Marinkovića 2</w:t>
      </w:r>
      <w:r w:rsidR="00C82279" w:rsidRPr="005D12B4">
        <w:rPr>
          <w:lang w:val="pl-PL"/>
        </w:rPr>
        <w:t xml:space="preserve">, OIB </w:t>
      </w:r>
      <w:r w:rsidR="005D12B4">
        <w:rPr>
          <w:lang w:val="pl-PL"/>
        </w:rPr>
        <w:t>33771945074</w:t>
      </w:r>
      <w:r w:rsidR="005A4786" w:rsidRPr="005D12B4">
        <w:rPr>
          <w:lang w:val="pl-PL"/>
        </w:rPr>
        <w:t>.</w:t>
      </w:r>
      <w:r w:rsidR="00A43D8D" w:rsidRPr="005D12B4">
        <w:rPr>
          <w:lang w:val="pl-PL"/>
        </w:rPr>
        <w:t xml:space="preserve"> </w:t>
      </w:r>
    </w:p>
    <w:p w:rsidRDefault="00A43D8D" w:rsidP="00A43D8D" w:rsidR="00A43D8D" w:rsidRPr="005D12B4">
      <w:pPr>
        <w:pStyle w:val="Odlomakpopisa"/>
        <w:rPr>
          <w:lang w:val="pl-PL"/>
        </w:rPr>
      </w:pPr>
    </w:p>
    <w:p w:rsidRDefault="00146239" w:rsidP="00A43D8D" w:rsidR="00A43D8D" w:rsidRPr="005D12B4">
      <w:pPr>
        <w:pStyle w:val="Odlomakpopisa"/>
        <w:ind w:left="1425"/>
        <w:jc w:val="both"/>
        <w:rPr>
          <w:lang w:val="pl-PL"/>
        </w:rPr>
      </w:pPr>
      <w:r w:rsidRPr="005D12B4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5D12B4">
        <w:rPr>
          <w:lang w:val="pl-PL"/>
        </w:rPr>
        <w:t>.</w:t>
      </w:r>
    </w:p>
    <w:p w:rsidRDefault="00A43D8D" w:rsidP="00A43D8D" w:rsidR="00A43D8D" w:rsidRPr="005D12B4">
      <w:pPr>
        <w:pStyle w:val="Odlomakpopisa"/>
        <w:rPr>
          <w:lang w:val="pl-PL"/>
        </w:rPr>
      </w:pPr>
    </w:p>
    <w:p w:rsidRDefault="00A43D8D" w:rsidP="00A43D8D" w:rsidR="00A43D8D" w:rsidRPr="005D12B4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5D12B4">
        <w:rPr>
          <w:lang w:val="pl-PL"/>
        </w:rPr>
        <w:t>Određuje se ročište radi rasprave o pretpostavkama za otvaranje stečajnoga postupka (čl. 128. st. 1. SZ-a)</w:t>
      </w:r>
      <w:r w:rsidRPr="005D12B4">
        <w:t xml:space="preserve"> te </w:t>
      </w:r>
      <w:r w:rsidRPr="005D12B4">
        <w:rPr>
          <w:lang w:val="pl-PL"/>
        </w:rPr>
        <w:t xml:space="preserve">radi očitovanja o prijedlogu za otvaranje stečajnoga postupka (čl. 123. SZ-a) </w:t>
      </w:r>
      <w:r w:rsidR="005E3EB7" w:rsidRPr="005D12B4">
        <w:rPr>
          <w:lang w:val="pl-PL"/>
        </w:rPr>
        <w:t xml:space="preserve">za dan </w:t>
      </w:r>
    </w:p>
    <w:p w:rsidRDefault="00A43D8D" w:rsidP="00A43D8D" w:rsidR="00A43D8D" w:rsidRPr="005D12B4">
      <w:pPr>
        <w:pStyle w:val="Odlomakpopisa"/>
        <w:rPr>
          <w:lang w:val="pl-PL"/>
        </w:rPr>
      </w:pPr>
    </w:p>
    <w:p w:rsidRDefault="009F0647" w:rsidP="00A43D8D" w:rsidR="00A43D8D" w:rsidRPr="005D12B4">
      <w:pPr>
        <w:pStyle w:val="Odlomakpopisa"/>
        <w:ind w:left="1425"/>
        <w:jc w:val="center"/>
        <w:rPr>
          <w:lang w:val="pl-PL"/>
        </w:rPr>
      </w:pPr>
      <w:r>
        <w:rPr>
          <w:lang w:val="pl-PL"/>
        </w:rPr>
        <w:t>22</w:t>
      </w:r>
      <w:r w:rsidR="00814FDD" w:rsidRPr="005D12B4">
        <w:rPr>
          <w:lang w:val="pl-PL"/>
        </w:rPr>
        <w:t xml:space="preserve">. </w:t>
      </w:r>
      <w:r>
        <w:rPr>
          <w:lang w:val="pl-PL"/>
        </w:rPr>
        <w:t>ožujka</w:t>
      </w:r>
      <w:r w:rsidR="0080629B" w:rsidRPr="005D12B4">
        <w:rPr>
          <w:lang w:val="pl-PL"/>
        </w:rPr>
        <w:t xml:space="preserve"> </w:t>
      </w:r>
      <w:r w:rsidR="005E3EB7" w:rsidRPr="005D12B4">
        <w:rPr>
          <w:lang w:val="pl-PL"/>
        </w:rPr>
        <w:t>201</w:t>
      </w:r>
      <w:r w:rsidR="000873CD" w:rsidRPr="005D12B4">
        <w:rPr>
          <w:lang w:val="pl-PL"/>
        </w:rPr>
        <w:t>7</w:t>
      </w:r>
      <w:r w:rsidR="005E3EB7" w:rsidRPr="005D12B4">
        <w:rPr>
          <w:lang w:val="pl-PL"/>
        </w:rPr>
        <w:t xml:space="preserve">. u </w:t>
      </w:r>
      <w:r w:rsidR="000873CD" w:rsidRPr="005D12B4">
        <w:rPr>
          <w:lang w:val="pl-PL"/>
        </w:rPr>
        <w:t>9</w:t>
      </w:r>
      <w:r w:rsidR="00814FDD" w:rsidRPr="005D12B4">
        <w:rPr>
          <w:lang w:val="pl-PL"/>
        </w:rPr>
        <w:t>:</w:t>
      </w:r>
      <w:r>
        <w:rPr>
          <w:lang w:val="pl-PL"/>
        </w:rPr>
        <w:t>0</w:t>
      </w:r>
      <w:r w:rsidR="005E3EB7" w:rsidRPr="005D12B4">
        <w:rPr>
          <w:lang w:val="pl-PL"/>
        </w:rPr>
        <w:t>0 sati,</w:t>
      </w:r>
    </w:p>
    <w:p w:rsidRDefault="00814FDD" w:rsidP="00A43D8D" w:rsidR="00A43D8D" w:rsidRPr="005D12B4">
      <w:pPr>
        <w:pStyle w:val="Odlomakpopisa"/>
        <w:ind w:left="1425"/>
        <w:jc w:val="center"/>
      </w:pPr>
      <w:r w:rsidRPr="005D12B4">
        <w:rPr>
          <w:lang w:val="pl-PL"/>
        </w:rPr>
        <w:t>u</w:t>
      </w:r>
      <w:r w:rsidRPr="005D12B4">
        <w:t xml:space="preserve"> Trgovačkom sudu u Pazinu, Dršćevka 1, sudnica </w:t>
      </w:r>
      <w:r w:rsidR="00DF28E8" w:rsidRPr="005D12B4">
        <w:t>1</w:t>
      </w:r>
      <w:r w:rsidRPr="005D12B4">
        <w:t>,</w:t>
      </w:r>
    </w:p>
    <w:p w:rsidRDefault="00A43D8D" w:rsidP="00A43D8D" w:rsidR="00A43D8D" w:rsidRPr="005D12B4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 w:rsidRPr="005D12B4">
      <w:pPr>
        <w:pStyle w:val="Odlomakpopisa"/>
        <w:ind w:left="1425"/>
        <w:jc w:val="both"/>
        <w:rPr>
          <w:lang w:val="pl-PL"/>
        </w:rPr>
      </w:pPr>
      <w:r w:rsidRPr="005D12B4">
        <w:rPr>
          <w:lang w:val="pl-PL"/>
        </w:rPr>
        <w:t>na koje se pozivaju</w:t>
      </w:r>
      <w:r w:rsidR="00FB0B18" w:rsidRPr="005D12B4">
        <w:rPr>
          <w:lang w:val="pl-PL"/>
        </w:rPr>
        <w:t>:</w:t>
      </w:r>
    </w:p>
    <w:p w:rsidRDefault="00A43D8D" w:rsidP="008833E8" w:rsidR="008833E8" w:rsidRPr="005D12B4">
      <w:pPr>
        <w:pStyle w:val="Odlomakpopisa"/>
        <w:ind w:left="1425"/>
        <w:jc w:val="both"/>
        <w:rPr>
          <w:lang w:val="pl-PL"/>
        </w:rPr>
      </w:pPr>
      <w:r w:rsidRPr="005D12B4">
        <w:rPr>
          <w:lang w:val="pl-PL"/>
        </w:rPr>
        <w:t>- privremeni stečajni upravitelj</w:t>
      </w:r>
      <w:r w:rsidR="002E751B" w:rsidRPr="005D12B4">
        <w:rPr>
          <w:lang w:val="pl-PL"/>
        </w:rPr>
        <w:t xml:space="preserve"> </w:t>
      </w:r>
      <w:r w:rsidR="009F0647" w:rsidRPr="009F0647">
        <w:rPr>
          <w:lang w:val="pl-PL"/>
        </w:rPr>
        <w:t xml:space="preserve">Ivor </w:t>
      </w:r>
      <w:r w:rsidR="00DD3051">
        <w:rPr>
          <w:lang w:val="pl-PL"/>
        </w:rPr>
        <w:t>Pl</w:t>
      </w:r>
      <w:r w:rsidR="009F0647" w:rsidRPr="009F0647">
        <w:rPr>
          <w:lang w:val="pl-PL"/>
        </w:rPr>
        <w:t>iskovac</w:t>
      </w:r>
      <w:r w:rsidR="008833E8" w:rsidRPr="005D12B4">
        <w:rPr>
          <w:lang w:val="pl-PL"/>
        </w:rPr>
        <w:t>,</w:t>
      </w:r>
    </w:p>
    <w:p w:rsidRDefault="005E3EB7" w:rsidP="0080629B" w:rsidR="00147C9F" w:rsidRPr="005D12B4">
      <w:pPr>
        <w:pStyle w:val="Odlomakpopisa"/>
        <w:ind w:left="1425"/>
        <w:jc w:val="both"/>
        <w:rPr>
          <w:lang w:val="sv-SE"/>
        </w:rPr>
      </w:pPr>
      <w:r w:rsidRPr="005D12B4">
        <w:rPr>
          <w:lang w:val="sv-SE"/>
        </w:rPr>
        <w:t>- predlagatelj</w:t>
      </w:r>
      <w:r w:rsidR="00147C9F" w:rsidRPr="005D12B4">
        <w:rPr>
          <w:lang w:val="sv-SE"/>
        </w:rPr>
        <w:t xml:space="preserve"> Republika Hrvatska, Ministarstvo financija, Porezna uprava, Područni ured Istra, Primorje, Lika, po Županijskom državnom odvjetništvu u Puli – Pola</w:t>
      </w:r>
      <w:r w:rsidR="00144527" w:rsidRPr="005D12B4">
        <w:rPr>
          <w:lang w:val="sv-SE"/>
        </w:rPr>
        <w:t>,</w:t>
      </w:r>
      <w:r w:rsidR="00147C9F" w:rsidRPr="005D12B4">
        <w:rPr>
          <w:lang w:val="sv-SE"/>
        </w:rPr>
        <w:t xml:space="preserve"> </w:t>
      </w:r>
    </w:p>
    <w:p w:rsidRDefault="00147C9F" w:rsidP="0080629B" w:rsidR="00814FDD" w:rsidRPr="005D12B4">
      <w:pPr>
        <w:pStyle w:val="Odlomakpopisa"/>
        <w:ind w:left="1425"/>
        <w:jc w:val="both"/>
        <w:rPr>
          <w:lang w:val="sv-SE"/>
        </w:rPr>
      </w:pPr>
      <w:r w:rsidRPr="005D12B4">
        <w:rPr>
          <w:lang w:val="sv-SE"/>
        </w:rPr>
        <w:lastRenderedPageBreak/>
        <w:t xml:space="preserve">- </w:t>
      </w:r>
      <w:r w:rsidR="00814FDD" w:rsidRPr="005D12B4">
        <w:rPr>
          <w:lang w:val="sv-SE"/>
        </w:rPr>
        <w:t xml:space="preserve">FINA, </w:t>
      </w:r>
      <w:r w:rsidR="00814FDD" w:rsidRPr="005D12B4">
        <w:t>Podružnica Pula, Giardini 5</w:t>
      </w:r>
      <w:r w:rsidR="00DF28E8" w:rsidRPr="005D12B4">
        <w:t>,</w:t>
      </w:r>
    </w:p>
    <w:p w:rsidRDefault="00FB0B18" w:rsidP="005E3EB7" w:rsidR="00FB0B18" w:rsidRPr="005D12B4">
      <w:pPr>
        <w:jc w:val="both"/>
        <w:rPr>
          <w:lang w:val="sv-SE"/>
        </w:rPr>
      </w:pPr>
      <w:r w:rsidRPr="005D12B4">
        <w:tab/>
      </w:r>
      <w:r w:rsidRPr="005D12B4">
        <w:tab/>
        <w:t>-</w:t>
      </w:r>
      <w:r w:rsidR="000873CD" w:rsidRPr="005D12B4">
        <w:t xml:space="preserve"> dužnik,</w:t>
      </w:r>
    </w:p>
    <w:p w:rsidRDefault="00814FDD" w:rsidP="005A4786" w:rsidR="005A4786" w:rsidRPr="005D12B4">
      <w:pPr>
        <w:jc w:val="both"/>
        <w:rPr>
          <w:lang w:val="sv-SE"/>
        </w:rPr>
      </w:pPr>
      <w:r w:rsidRPr="005D12B4">
        <w:rPr>
          <w:lang w:val="sv-SE"/>
        </w:rPr>
        <w:tab/>
      </w:r>
      <w:r w:rsidRPr="005D12B4">
        <w:rPr>
          <w:lang w:val="sv-SE"/>
        </w:rPr>
        <w:tab/>
        <w:t>-</w:t>
      </w:r>
      <w:r w:rsidR="00DF28E8" w:rsidRPr="005D12B4">
        <w:rPr>
          <w:lang w:val="sv-SE"/>
        </w:rPr>
        <w:t xml:space="preserve"> </w:t>
      </w:r>
      <w:r w:rsidR="005A4786" w:rsidRPr="005D12B4">
        <w:rPr>
          <w:lang w:val="sv-SE"/>
        </w:rPr>
        <w:t xml:space="preserve">zakonski zastupnik </w:t>
      </w:r>
      <w:r w:rsidR="005E3EB7" w:rsidRPr="005D12B4">
        <w:rPr>
          <w:lang w:val="sv-SE"/>
        </w:rPr>
        <w:t xml:space="preserve">dužnika </w:t>
      </w:r>
      <w:r w:rsidR="009F0647">
        <w:rPr>
          <w:lang w:val="sv-SE"/>
        </w:rPr>
        <w:t>Darko Tomčić</w:t>
      </w:r>
      <w:r w:rsidR="00A02A37" w:rsidRPr="005D12B4">
        <w:rPr>
          <w:lang w:val="sv-SE"/>
        </w:rPr>
        <w:t xml:space="preserve"> iz </w:t>
      </w:r>
      <w:r w:rsidR="009F0647">
        <w:rPr>
          <w:lang w:val="sv-SE"/>
        </w:rPr>
        <w:t>Poreča, Radoši kod Žbandaja 17 a</w:t>
      </w:r>
      <w:r w:rsidR="00A02A37" w:rsidRPr="005D12B4">
        <w:rPr>
          <w:lang w:val="sv-SE"/>
        </w:rPr>
        <w:t>.</w:t>
      </w:r>
    </w:p>
    <w:p w:rsidRDefault="005E3EB7" w:rsidP="005A4786" w:rsidR="005E3EB7" w:rsidRPr="005D12B4">
      <w:pPr>
        <w:jc w:val="both"/>
      </w:pPr>
    </w:p>
    <w:p w:rsidRDefault="005E3EB7" w:rsidP="005E3EB7" w:rsidR="005E3EB7" w:rsidRPr="005D12B4">
      <w:pPr>
        <w:jc w:val="center"/>
      </w:pPr>
      <w:r w:rsidRPr="005D12B4">
        <w:t xml:space="preserve">U Pazinu, </w:t>
      </w:r>
      <w:r w:rsidR="009F0647">
        <w:t>20</w:t>
      </w:r>
      <w:r w:rsidR="00036ADB" w:rsidRPr="005D12B4">
        <w:t xml:space="preserve">. </w:t>
      </w:r>
      <w:r w:rsidR="000873CD" w:rsidRPr="005D12B4">
        <w:t>s</w:t>
      </w:r>
      <w:r w:rsidR="009F0647">
        <w:t xml:space="preserve">iječnja </w:t>
      </w:r>
      <w:r w:rsidR="006E1647" w:rsidRPr="005D12B4">
        <w:t>201</w:t>
      </w:r>
      <w:r w:rsidR="009F0647">
        <w:t>7</w:t>
      </w:r>
      <w:r w:rsidRPr="005D12B4">
        <w:t>.</w:t>
      </w:r>
    </w:p>
    <w:p w:rsidRDefault="005E3EB7" w:rsidP="005E3EB7" w:rsidR="005E3EB7" w:rsidRPr="005D12B4">
      <w:pPr>
        <w:jc w:val="center"/>
      </w:pPr>
      <w:r w:rsidRPr="005D12B4">
        <w:t xml:space="preserve">  </w:t>
      </w:r>
    </w:p>
    <w:p w:rsidRDefault="005E3EB7" w:rsidP="005E3EB7" w:rsidR="005E3EB7" w:rsidRPr="005D12B4">
      <w:pPr>
        <w:jc w:val="center"/>
      </w:pPr>
      <w:r w:rsidRPr="005D12B4">
        <w:t xml:space="preserve">                                                             </w:t>
      </w:r>
      <w:r w:rsidRPr="005D12B4">
        <w:tab/>
        <w:t xml:space="preserve"> </w:t>
      </w:r>
      <w:r w:rsidRPr="005D12B4">
        <w:tab/>
      </w:r>
      <w:r w:rsidR="003B74B1" w:rsidRPr="005D12B4">
        <w:tab/>
      </w:r>
      <w:r w:rsidRPr="005D12B4">
        <w:t>Sudac</w:t>
      </w:r>
    </w:p>
    <w:p w:rsidRDefault="0051365F" w:rsidP="005E3EB7" w:rsidR="0051365F" w:rsidRPr="005D12B4">
      <w:pPr>
        <w:jc w:val="center"/>
      </w:pPr>
    </w:p>
    <w:p w:rsidRDefault="005E3EB7" w:rsidP="005E3EB7" w:rsidR="005E3EB7" w:rsidRPr="005D12B4">
      <w:pPr>
        <w:jc w:val="center"/>
      </w:pPr>
      <w:r w:rsidRPr="005D12B4">
        <w:tab/>
        <w:t xml:space="preserve">                                                                  </w:t>
      </w:r>
      <w:r w:rsidR="003B74B1" w:rsidRPr="005D12B4">
        <w:tab/>
      </w:r>
      <w:r w:rsidR="003B74B1" w:rsidRPr="005D12B4">
        <w:tab/>
      </w:r>
      <w:r w:rsidR="0051365F" w:rsidRPr="005D12B4">
        <w:t>Ivan Dujić</w:t>
      </w:r>
      <w:r w:rsidR="00D50FB2">
        <w:t>, v.r.</w:t>
      </w:r>
    </w:p>
    <w:p w:rsidRDefault="005E3EB7" w:rsidP="005E3EB7" w:rsidR="005E3EB7" w:rsidRPr="005D12B4">
      <w:pPr>
        <w:jc w:val="both"/>
      </w:pPr>
    </w:p>
    <w:p w:rsidRDefault="0051365F" w:rsidP="005E3EB7" w:rsidR="0051365F" w:rsidRPr="005D12B4">
      <w:pPr>
        <w:jc w:val="both"/>
      </w:pPr>
    </w:p>
    <w:p w:rsidRDefault="00997040" w:rsidP="005E3EB7" w:rsidR="00997040" w:rsidRPr="005D12B4">
      <w:pPr>
        <w:jc w:val="both"/>
      </w:pPr>
    </w:p>
    <w:p w:rsidRDefault="0080629B" w:rsidP="005E3EB7" w:rsidR="0080629B" w:rsidRPr="005D12B4">
      <w:pPr>
        <w:jc w:val="both"/>
      </w:pPr>
    </w:p>
    <w:p w:rsidRDefault="0080629B" w:rsidP="005E3EB7" w:rsidR="0080629B" w:rsidRPr="005D12B4">
      <w:pPr>
        <w:jc w:val="both"/>
      </w:pPr>
    </w:p>
    <w:p w:rsidRDefault="0080629B" w:rsidP="005E3EB7" w:rsidR="0080629B" w:rsidRPr="005D12B4">
      <w:pPr>
        <w:jc w:val="both"/>
      </w:pPr>
    </w:p>
    <w:p w:rsidRDefault="0051365F" w:rsidP="005E3EB7" w:rsidR="005E3EB7" w:rsidRPr="005D12B4">
      <w:pPr>
        <w:jc w:val="both"/>
      </w:pPr>
      <w:r w:rsidRPr="005D12B4">
        <w:t>U</w:t>
      </w:r>
      <w:r w:rsidR="005E3EB7" w:rsidRPr="005D12B4">
        <w:t>PUTA O PRAVNOM LIJEKU:</w:t>
      </w:r>
    </w:p>
    <w:p w:rsidRDefault="005E3EB7" w:rsidP="005E3EB7" w:rsidR="005E3EB7" w:rsidRPr="005D12B4">
      <w:pPr>
        <w:jc w:val="both"/>
      </w:pPr>
      <w:r w:rsidRPr="005D12B4">
        <w:t xml:space="preserve">Protiv ovog rješenja nije dopuštena posebna žalba (čl. </w:t>
      </w:r>
      <w:r w:rsidR="00FB0B18" w:rsidRPr="005D12B4">
        <w:t xml:space="preserve">115. st. </w:t>
      </w:r>
      <w:r w:rsidRPr="005D12B4">
        <w:t>1. S</w:t>
      </w:r>
      <w:r w:rsidR="00FB0B18" w:rsidRPr="005D12B4">
        <w:t>Z-a</w:t>
      </w:r>
      <w:r w:rsidRPr="005D12B4">
        <w:t>).</w:t>
      </w:r>
    </w:p>
    <w:p w:rsidRDefault="005E3EB7" w:rsidP="005E3EB7" w:rsidR="005E3EB7" w:rsidRPr="005D12B4">
      <w:pPr>
        <w:jc w:val="both"/>
      </w:pPr>
    </w:p>
    <w:p w:rsidRDefault="005E3EB7" w:rsidP="005E3EB7" w:rsidR="005E3EB7" w:rsidRPr="005D12B4">
      <w:pPr>
        <w:jc w:val="both"/>
      </w:pPr>
      <w:r w:rsidRPr="005D12B4">
        <w:t>DNA:</w:t>
      </w:r>
    </w:p>
    <w:p w:rsidRDefault="002E751B" w:rsidP="002E751B" w:rsidR="002E751B" w:rsidRPr="005D12B4">
      <w:pPr>
        <w:jc w:val="both"/>
      </w:pPr>
      <w:r w:rsidRPr="005D12B4">
        <w:t>- e-Oglasna ploča sudova 8 dana (čl. 12. SZ-a),</w:t>
      </w:r>
    </w:p>
    <w:p w:rsidRDefault="002E751B" w:rsidP="002E751B" w:rsidR="002E751B" w:rsidRPr="005D12B4">
      <w:pPr>
        <w:jc w:val="both"/>
        <w:rPr>
          <w:lang w:val="sv-SE"/>
        </w:rPr>
      </w:pPr>
      <w:r w:rsidRPr="005D12B4">
        <w:rPr>
          <w:lang w:val="sv-SE"/>
        </w:rPr>
        <w:t xml:space="preserve">- privremeni stečajni upravitelj </w:t>
      </w:r>
      <w:r w:rsidR="009F0647" w:rsidRPr="009F0647">
        <w:rPr>
          <w:lang w:val="pl-PL"/>
        </w:rPr>
        <w:t xml:space="preserve">Ivor </w:t>
      </w:r>
      <w:r w:rsidR="009F0647">
        <w:rPr>
          <w:lang w:val="pl-PL"/>
        </w:rPr>
        <w:t>Pl</w:t>
      </w:r>
      <w:r w:rsidR="009F0647" w:rsidRPr="009F0647">
        <w:rPr>
          <w:lang w:val="pl-PL"/>
        </w:rPr>
        <w:t>iskovac iz Rijeke, Ive Marinkovića 2</w:t>
      </w:r>
      <w:r w:rsidRPr="005D12B4">
        <w:rPr>
          <w:lang w:val="sv-SE"/>
        </w:rPr>
        <w:t xml:space="preserve">, </w:t>
      </w:r>
    </w:p>
    <w:p w:rsidRDefault="00147C9F" w:rsidP="00A02A37" w:rsidR="00147C9F" w:rsidRPr="005D12B4">
      <w:pPr>
        <w:jc w:val="both"/>
        <w:rPr>
          <w:lang w:val="sv-SE"/>
        </w:rPr>
      </w:pPr>
      <w:r w:rsidRPr="005D12B4">
        <w:rPr>
          <w:lang w:val="sv-SE"/>
        </w:rPr>
        <w:t>-</w:t>
      </w:r>
      <w:r w:rsidR="00D43139">
        <w:rPr>
          <w:lang w:val="sv-SE"/>
        </w:rPr>
        <w:t xml:space="preserve"> </w:t>
      </w:r>
      <w:r w:rsidRPr="005D12B4">
        <w:rPr>
          <w:lang w:val="sv-SE"/>
        </w:rPr>
        <w:t>predlagatelj Republika Hrvatska, Ministarstvo financija, Porezna uprava, Područni ured Istra, Primorje, Lika, po Županijskom državnom odvjetništvu u Puli – Pola</w:t>
      </w:r>
      <w:r w:rsidR="000873CD" w:rsidRPr="005D12B4">
        <w:rPr>
          <w:lang w:val="sv-SE"/>
        </w:rPr>
        <w:t>,</w:t>
      </w:r>
      <w:r w:rsidRPr="005D12B4">
        <w:rPr>
          <w:lang w:val="sv-SE"/>
        </w:rPr>
        <w:t xml:space="preserve"> </w:t>
      </w:r>
    </w:p>
    <w:p w:rsidRDefault="00147C9F" w:rsidP="00A02A37" w:rsidR="00A02A37" w:rsidRPr="005D12B4">
      <w:pPr>
        <w:jc w:val="both"/>
        <w:rPr>
          <w:lang w:val="sv-SE"/>
        </w:rPr>
      </w:pPr>
      <w:r w:rsidRPr="005D12B4">
        <w:rPr>
          <w:lang w:val="sv-SE"/>
        </w:rPr>
        <w:t xml:space="preserve">- </w:t>
      </w:r>
      <w:r w:rsidR="0080629B" w:rsidRPr="005D12B4">
        <w:rPr>
          <w:lang w:val="sv-SE"/>
        </w:rPr>
        <w:t>FINA, Podružnica Pula, Giardini 5,</w:t>
      </w:r>
    </w:p>
    <w:p w:rsidRDefault="000873CD" w:rsidP="005A4786" w:rsidR="005A4786" w:rsidRPr="005D12B4">
      <w:pPr>
        <w:jc w:val="both"/>
        <w:rPr>
          <w:lang w:val="sv-SE"/>
        </w:rPr>
      </w:pPr>
      <w:r w:rsidRPr="005D12B4">
        <w:rPr>
          <w:lang w:val="sv-SE"/>
        </w:rPr>
        <w:t>- dužnik</w:t>
      </w:r>
      <w:r w:rsidR="005A4786" w:rsidRPr="005D12B4">
        <w:rPr>
          <w:lang w:val="sv-SE"/>
        </w:rPr>
        <w:t xml:space="preserve">, </w:t>
      </w:r>
    </w:p>
    <w:p w:rsidRDefault="00147C9F" w:rsidP="002E751B" w:rsidR="002E751B" w:rsidRPr="005D12B4">
      <w:pPr>
        <w:jc w:val="both"/>
        <w:rPr>
          <w:lang w:val="sv-SE"/>
        </w:rPr>
      </w:pPr>
      <w:r w:rsidRPr="005D12B4">
        <w:rPr>
          <w:lang w:val="sv-SE"/>
        </w:rPr>
        <w:t xml:space="preserve">- zakonski zastupnik dužnika </w:t>
      </w:r>
      <w:r w:rsidR="009F0647" w:rsidRPr="009F0647">
        <w:rPr>
          <w:lang w:val="sv-SE"/>
        </w:rPr>
        <w:t>Darko Tomčić iz Poreča, Radoši kod Žbandaja 17 a.</w:t>
      </w:r>
    </w:p>
    <w:sectPr w:rsidSect="00D13CA9" w:rsidR="002E751B" w:rsidRPr="005D12B4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630" w:rsidP="005E3EB7" w:rsidR="00A00630">
      <w:r>
        <w:separator/>
      </w:r>
    </w:p>
  </w:endnote>
  <w:endnote w:id="0" w:type="continuationSeparator">
    <w:p w:rsidRDefault="00A00630" w:rsidP="005E3EB7" w:rsidR="00A00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630" w:rsidP="005E3EB7" w:rsidR="00A00630">
      <w:r>
        <w:separator/>
      </w:r>
    </w:p>
  </w:footnote>
  <w:footnote w:id="0" w:type="continuationSeparator">
    <w:p w:rsidRDefault="00A00630" w:rsidP="005E3EB7" w:rsidR="00A00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147C9F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0FB2">
          <w:rPr>
            <w:noProof/>
          </w:rPr>
          <w:t>2</w:t>
        </w:r>
        <w:r>
          <w:fldChar w:fldCharType="end"/>
        </w:r>
        <w:r>
          <w:tab/>
        </w:r>
        <w:r w:rsidR="005D12B4" w:rsidRPr="005D12B4">
          <w:t>Posl.br.: 10 St-4/17-10</w:t>
        </w:r>
      </w:p>
    </w:sdtContent>
  </w:sdt>
  <w:p w:rsidRDefault="00D50FB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Posl.br.: 10 St-</w:t>
    </w:r>
    <w:r w:rsidR="005D12B4">
      <w:t>4</w:t>
    </w:r>
    <w:r w:rsidR="0080629B">
      <w:t>/1</w:t>
    </w:r>
    <w:r w:rsidR="005D12B4">
      <w:t>7</w:t>
    </w:r>
    <w:r w:rsidR="00DF28E8">
      <w:t>-</w:t>
    </w:r>
    <w:r w:rsidR="005D12B4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647B"/>
    <w:rsid w:val="000873CD"/>
    <w:rsid w:val="000F6D84"/>
    <w:rsid w:val="00107DA9"/>
    <w:rsid w:val="00144527"/>
    <w:rsid w:val="00146239"/>
    <w:rsid w:val="00147C9F"/>
    <w:rsid w:val="001650D3"/>
    <w:rsid w:val="001771C1"/>
    <w:rsid w:val="00243371"/>
    <w:rsid w:val="00262377"/>
    <w:rsid w:val="00264035"/>
    <w:rsid w:val="0029389A"/>
    <w:rsid w:val="002C73DE"/>
    <w:rsid w:val="002D55AD"/>
    <w:rsid w:val="002E751B"/>
    <w:rsid w:val="003B74B1"/>
    <w:rsid w:val="00407562"/>
    <w:rsid w:val="004311CC"/>
    <w:rsid w:val="004403B7"/>
    <w:rsid w:val="0051365F"/>
    <w:rsid w:val="00554328"/>
    <w:rsid w:val="005A4786"/>
    <w:rsid w:val="005D12B4"/>
    <w:rsid w:val="005E3EB7"/>
    <w:rsid w:val="006E1647"/>
    <w:rsid w:val="006F2BCD"/>
    <w:rsid w:val="00723802"/>
    <w:rsid w:val="0075572E"/>
    <w:rsid w:val="00794BE7"/>
    <w:rsid w:val="0080629B"/>
    <w:rsid w:val="00814FDD"/>
    <w:rsid w:val="00877A7B"/>
    <w:rsid w:val="00880D71"/>
    <w:rsid w:val="008833E8"/>
    <w:rsid w:val="00985388"/>
    <w:rsid w:val="00997040"/>
    <w:rsid w:val="009A015A"/>
    <w:rsid w:val="009F0647"/>
    <w:rsid w:val="00A00630"/>
    <w:rsid w:val="00A02A37"/>
    <w:rsid w:val="00A43D8D"/>
    <w:rsid w:val="00A560B4"/>
    <w:rsid w:val="00B849FE"/>
    <w:rsid w:val="00C82279"/>
    <w:rsid w:val="00D13CA9"/>
    <w:rsid w:val="00D14604"/>
    <w:rsid w:val="00D43139"/>
    <w:rsid w:val="00D50FB2"/>
    <w:rsid w:val="00DD3051"/>
    <w:rsid w:val="00DF28E8"/>
    <w:rsid w:val="00E1576B"/>
    <w:rsid w:val="00E40527"/>
    <w:rsid w:val="00F2639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FB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FB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FB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FB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FB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FB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FB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FB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7932E-8C61-4427-A466-970D9FA18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2334</properties:Characters>
  <properties:Lines>74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2017-01-20T13:57:00Z</dcterms:created>
  <dc:creator>Jasmina Matika</dc:creator>
  <cp:lastModifiedBy>Sanja Lakošeljac</cp:lastModifiedBy>
  <dcterms:modified xmlns:xsi="http://www.w3.org/2001/XMLSchema-instance" xsi:type="dcterms:W3CDTF">2017-01-20T14:05:00Z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