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3cd3" w14:paraId="2563cd3" w:rsidRDefault="00CF1A19" w:rsidP="00D077D5" w:rsidR="00D077D5" w:rsidRPr="00D077D5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D077D5">
        <w:rPr>
          <w:rFonts w:cs="Times New Roman" w:hAnsi="Times New Roman" w:ascii="Times New Roman"/>
          <w:sz w:val="24"/>
          <w:szCs w:val="24"/>
        </w:rPr>
        <w:t xml:space="preserve">                                          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DC69AD">
        <w:rPr>
          <w:rFonts w:cs="Times New Roman" w:hAnsi="Times New Roman" w:ascii="Times New Roman"/>
          <w:sz w:val="24"/>
          <w:szCs w:val="24"/>
        </w:rPr>
        <w:t>105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D077D5" w:rsidRPr="00D077D5">
        <w:rPr>
          <w:rFonts w:cs="Times New Roman" w:hAnsi="Times New Roman" w:ascii="Times New Roman"/>
          <w:sz w:val="24"/>
          <w:szCs w:val="24"/>
        </w:rPr>
        <w:t>1</w:t>
      </w:r>
      <w:r w:rsidR="00DC69AD">
        <w:rPr>
          <w:rFonts w:cs="Times New Roman" w:hAnsi="Times New Roman" w:ascii="Times New Roman"/>
          <w:sz w:val="24"/>
          <w:szCs w:val="24"/>
        </w:rPr>
        <w:t>4</w:t>
      </w:r>
      <w:r w:rsidR="00D077D5" w:rsidRPr="00D077D5">
        <w:rPr>
          <w:rFonts w:cs="Times New Roman" w:hAnsi="Times New Roman" w:ascii="Times New Roman"/>
          <w:sz w:val="24"/>
          <w:szCs w:val="24"/>
        </w:rPr>
        <w:t>-</w:t>
      </w:r>
      <w:r w:rsidR="00DC69AD">
        <w:rPr>
          <w:rFonts w:cs="Times New Roman" w:hAnsi="Times New Roman" w:ascii="Times New Roman"/>
          <w:sz w:val="24"/>
          <w:szCs w:val="24"/>
        </w:rPr>
        <w:t>162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C69AD" w:rsidP="00DC69AD" w:rsidR="00DC69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Brdovčak, u stečajnom postupku nad dužnikom TIPOGRAFIJA d.d. Umag u stečaju, Joakima </w:t>
      </w:r>
      <w:proofErr w:type="spellStart"/>
      <w:r>
        <w:rPr>
          <w:rFonts w:cs="Times New Roman" w:hAnsi="Times New Roman" w:ascii="Times New Roman"/>
          <w:sz w:val="24"/>
          <w:szCs w:val="24"/>
        </w:rPr>
        <w:t>Rakovca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9, OIB: 57418678510, MBS: 040013466, kojeg zastupa stečajna upraviteljica Milena </w:t>
      </w:r>
      <w:proofErr w:type="spellStart"/>
      <w:r>
        <w:rPr>
          <w:rFonts w:cs="Times New Roman" w:hAnsi="Times New Roman" w:ascii="Times New Roman"/>
          <w:sz w:val="24"/>
          <w:szCs w:val="24"/>
        </w:rPr>
        <w:t>Veljović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Pule, </w:t>
      </w:r>
      <w:proofErr w:type="spellStart"/>
      <w:r>
        <w:rPr>
          <w:rFonts w:cs="Times New Roman" w:hAnsi="Times New Roman" w:ascii="Times New Roman"/>
          <w:sz w:val="24"/>
          <w:szCs w:val="24"/>
        </w:rPr>
        <w:t>Dobrilina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9, OIB: 90523902370, 31. listopada 2017.,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C69AD" w:rsidP="00DC69AD" w:rsidR="00DC69AD">
      <w:pPr>
        <w:spacing w:lineRule="auto" w:line="240" w:after="0"/>
        <w:jc w:val="both"/>
      </w:pPr>
      <w:r w:rsidRPr="00DC69AD">
        <w:rPr>
          <w:rFonts w:cs="Times New Roman" w:hAnsi="Times New Roman" w:ascii="Times New Roman"/>
          <w:sz w:val="24"/>
          <w:szCs w:val="24"/>
        </w:rPr>
        <w:t>I.</w:t>
      </w:r>
      <w:r w:rsidRPr="00DC69AD">
        <w:rPr>
          <w:rFonts w:cs="Times New Roman" w:hAnsi="Times New Roman" w:ascii="Times New Roman"/>
          <w:sz w:val="24"/>
          <w:szCs w:val="24"/>
        </w:rPr>
        <w:tab/>
      </w:r>
      <w:r w:rsidR="00D077D5" w:rsidRPr="00DC69AD">
        <w:rPr>
          <w:rFonts w:cs="Times New Roman" w:hAnsi="Times New Roman" w:ascii="Times New Roman"/>
          <w:sz w:val="24"/>
          <w:szCs w:val="24"/>
        </w:rPr>
        <w:t>P</w:t>
      </w:r>
      <w:r w:rsidR="00C44CB4" w:rsidRPr="00DC69AD">
        <w:rPr>
          <w:rFonts w:cs="Times New Roman" w:hAnsi="Times New Roman" w:ascii="Times New Roman"/>
          <w:sz w:val="24"/>
          <w:szCs w:val="24"/>
        </w:rPr>
        <w:t xml:space="preserve">ozivaju se stranke i osobe koje prema stanju spisa i prema podacima iz zemljišne knjige polažu pravo da se namire iz iznosa </w:t>
      </w:r>
      <w:proofErr w:type="spellStart"/>
      <w:r w:rsidR="00C44CB4" w:rsidRPr="00DC69A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44CB4" w:rsidRPr="00DC69AD">
        <w:rPr>
          <w:rFonts w:cs="Times New Roman" w:hAnsi="Times New Roman" w:ascii="Times New Roman"/>
          <w:sz w:val="24"/>
          <w:szCs w:val="24"/>
        </w:rPr>
        <w:t xml:space="preserve"> postignute za nekretnine stečajnog dužnika </w:t>
      </w:r>
      <w:r w:rsidR="00116A68" w:rsidRPr="00DC69AD">
        <w:rPr>
          <w:rFonts w:cs="Times New Roman" w:hAnsi="Times New Roman" w:ascii="Times New Roman"/>
          <w:bCs/>
          <w:sz w:val="24"/>
          <w:szCs w:val="24"/>
        </w:rPr>
        <w:t xml:space="preserve">upisane </w:t>
      </w:r>
      <w:r w:rsidRPr="00DC69AD">
        <w:rPr>
          <w:rFonts w:cs="Times New Roman" w:hAnsi="Times New Roman" w:ascii="Times New Roman"/>
          <w:sz w:val="24"/>
          <w:szCs w:val="24"/>
        </w:rPr>
        <w:t>u zemljišnim knjigama Općinskog suda u Puli, Zemljišno knjižni odjel Buje i to:</w:t>
      </w:r>
      <w:r>
        <w:t xml:space="preserve"> </w:t>
      </w:r>
    </w:p>
    <w:p w:rsidRDefault="00DC69AD" w:rsidP="00DC69AD" w:rsidR="00DC69AD">
      <w:pPr>
        <w:pStyle w:val="Odlomakpopisa"/>
        <w:ind w:left="1440"/>
        <w:jc w:val="both"/>
      </w:pPr>
    </w:p>
    <w:p w:rsidRDefault="00DC69AD" w:rsidP="00DC69AD" w:rsidR="00DC69AD">
      <w:pPr>
        <w:pStyle w:val="Odlomakpopisa"/>
        <w:ind w:left="0"/>
        <w:jc w:val="both"/>
      </w:pPr>
      <w:r>
        <w:t>-</w:t>
      </w:r>
      <w:r>
        <w:tab/>
        <w:t xml:space="preserve">nekretnina upisana u z.k.ul.1443, k.o. Umag, k.č.br. 2509/2, koja u naravi predstavlja oranicu, površine 468 m2,  </w:t>
      </w:r>
    </w:p>
    <w:p w:rsidRDefault="00DC69AD" w:rsidP="00DC69AD" w:rsidR="00DC69AD">
      <w:pPr>
        <w:pStyle w:val="Odlomakpopisa"/>
        <w:ind w:left="1440"/>
        <w:jc w:val="both"/>
      </w:pPr>
    </w:p>
    <w:p w:rsidRDefault="00DC69AD" w:rsidP="00DC69AD" w:rsidR="00DC69AD">
      <w:pPr>
        <w:pStyle w:val="Odlomakpopisa"/>
        <w:ind w:left="0"/>
        <w:jc w:val="both"/>
      </w:pPr>
      <w:r>
        <w:t>-</w:t>
      </w:r>
      <w:r>
        <w:tab/>
        <w:t xml:space="preserve">nekretnina upisana u z.k.ul. 4953, k.o. Umag, k.č.br. 2507, koja u naravi predstavlja kuću i dvorište površine 2365 m2.  </w:t>
      </w:r>
    </w:p>
    <w:p w:rsidRDefault="00DC69AD" w:rsidP="00DC69AD" w:rsidR="00DC69AD" w:rsidRPr="00DC69AD">
      <w:pPr>
        <w:pStyle w:val="Odlomakpopisa"/>
        <w:ind w:left="1080"/>
        <w:jc w:val="both"/>
        <w:rPr>
          <w:bCs/>
        </w:rPr>
      </w:pPr>
    </w:p>
    <w:p w:rsidRDefault="00C44CB4" w:rsidP="00116A68" w:rsidR="00C44CB4" w:rsidRPr="0011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16A68">
        <w:rPr>
          <w:rFonts w:cs="Times New Roman" w:hAnsi="Times New Roman" w:ascii="Times New Roman"/>
          <w:sz w:val="24"/>
          <w:szCs w:val="24"/>
        </w:rPr>
        <w:t xml:space="preserve">da pristupe ročištu za diobu koje će se održati </w:t>
      </w:r>
    </w:p>
    <w:p w:rsidRDefault="00DC69AD" w:rsidP="00C44CB4" w:rsidR="00C44CB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18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 xml:space="preserve">prosinca 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>201</w:t>
      </w:r>
      <w:r>
        <w:rPr>
          <w:rFonts w:cs="Times New Roman" w:hAnsi="Times New Roman" w:ascii="Times New Roman"/>
          <w:b/>
          <w:sz w:val="24"/>
          <w:szCs w:val="24"/>
        </w:rPr>
        <w:t>7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. u </w:t>
      </w:r>
      <w:r w:rsidR="003B775A">
        <w:rPr>
          <w:rFonts w:cs="Times New Roman" w:hAnsi="Times New Roman" w:ascii="Times New Roman"/>
          <w:b/>
          <w:sz w:val="24"/>
          <w:szCs w:val="24"/>
        </w:rPr>
        <w:t>1</w:t>
      </w:r>
      <w:r>
        <w:rPr>
          <w:rFonts w:cs="Times New Roman" w:hAnsi="Times New Roman" w:ascii="Times New Roman"/>
          <w:b/>
          <w:sz w:val="24"/>
          <w:szCs w:val="24"/>
        </w:rPr>
        <w:t>0</w:t>
      </w:r>
      <w:r w:rsidR="003B775A">
        <w:rPr>
          <w:rFonts w:cs="Times New Roman" w:hAnsi="Times New Roman" w:ascii="Times New Roman"/>
          <w:b/>
          <w:sz w:val="24"/>
          <w:szCs w:val="24"/>
        </w:rPr>
        <w:t>,00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 sati, sudnica 8, kat I.</w:t>
      </w:r>
    </w:p>
    <w:p w:rsidRDefault="00CF1A19" w:rsidP="00C44CB4" w:rsidR="00CF1A19" w:rsidRPr="00C44CB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</w:t>
      </w:r>
      <w:r w:rsidR="00CF1A19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emljišne knjige i spisa te da najkasnije na ročištu za diobu mogu drugome osporiti tražbinu, njezinu visinu i red namirenja. </w:t>
      </w: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DC69AD">
        <w:rPr>
          <w:rFonts w:cs="Times New Roman" w:hAnsi="Times New Roman" w:ascii="Times New Roman"/>
          <w:sz w:val="24"/>
          <w:szCs w:val="24"/>
        </w:rPr>
        <w:t>31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DC69AD">
        <w:rPr>
          <w:rFonts w:cs="Times New Roman" w:hAnsi="Times New Roman" w:ascii="Times New Roman"/>
          <w:sz w:val="24"/>
          <w:szCs w:val="24"/>
        </w:rPr>
        <w:t xml:space="preserve">listopada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 w:rsidR="00DC69AD">
        <w:rPr>
          <w:rFonts w:cs="Times New Roman" w:hAnsi="Times New Roman" w:ascii="Times New Roman"/>
          <w:sz w:val="24"/>
          <w:szCs w:val="24"/>
        </w:rPr>
        <w:t>7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3B775A" w:rsidP="00D077D5" w:rsidR="003B775A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3E00D6">
        <w:rPr>
          <w:rFonts w:cs="Times New Roman" w:hAnsi="Times New Roman" w:ascii="Times New Roman"/>
          <w:sz w:val="24"/>
          <w:szCs w:val="24"/>
        </w:rPr>
        <w:t xml:space="preserve">     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3B775A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B775A" w:rsidR="003B775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75A" w:rsidP="003B775A" w:rsidR="003B775A">
      <w:pPr>
        <w:spacing w:lineRule="auto" w:line="240" w:after="0"/>
      </w:pPr>
      <w:r>
        <w:separator/>
      </w:r>
    </w:p>
  </w:endnote>
  <w:end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75A" w:rsidP="003B775A" w:rsidR="003B775A">
      <w:pPr>
        <w:spacing w:lineRule="auto" w:line="240" w:after="0"/>
      </w:pPr>
      <w:r>
        <w:separator/>
      </w:r>
    </w:p>
  </w:footnote>
  <w:foot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75A" w:rsidP="003B775A" w:rsidR="003B775A" w:rsidRPr="00D077D5">
    <w:pPr>
      <w:spacing w:lineRule="auto" w:line="240" w:after="0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</w:t>
    </w:r>
    <w:r w:rsidRPr="00D077D5">
      <w:rPr>
        <w:rFonts w:cs="Times New Roman" w:hAnsi="Times New Roman" w:ascii="Times New Roman"/>
        <w:sz w:val="24"/>
        <w:szCs w:val="24"/>
      </w:rPr>
      <w:t>11-</w:t>
    </w:r>
    <w:r>
      <w:rPr>
        <w:rFonts w:cs="Times New Roman" w:hAnsi="Times New Roman" w:ascii="Times New Roman"/>
        <w:sz w:val="24"/>
        <w:szCs w:val="24"/>
      </w:rPr>
      <w:t>402</w:t>
    </w:r>
  </w:p>
  <w:p w:rsidRDefault="003B775A" w:rsidR="003B77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BB7" w:rsidP="00864BB7" w:rsidR="00864BB7" w:rsidRPr="00864BB7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64BB7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64BB7" w:rsidP="00210E4E" w:rsidR="00864BB7" w:rsidRPr="00864BB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64BB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64BB7" w:rsidP="00210E4E" w:rsidR="00864BB7" w:rsidRPr="00864BB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64BB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64BB7" w:rsidP="00A45EAD" w:rsidR="00864BB7" w:rsidRPr="00864BB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64BB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B0E21DF"/>
    <w:multiLevelType w:val="hybridMultilevel"/>
    <w:tmpl w:val="2764827A"/>
    <w:lvl w:tplc="B32C4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36C44"/>
    <w:rsid w:val="00116A68"/>
    <w:rsid w:val="00173E28"/>
    <w:rsid w:val="001B6D03"/>
    <w:rsid w:val="002121DB"/>
    <w:rsid w:val="002B4B9D"/>
    <w:rsid w:val="002D16FA"/>
    <w:rsid w:val="003636A7"/>
    <w:rsid w:val="003B775A"/>
    <w:rsid w:val="003E00D6"/>
    <w:rsid w:val="00560115"/>
    <w:rsid w:val="006D6251"/>
    <w:rsid w:val="008562EB"/>
    <w:rsid w:val="00864BB7"/>
    <w:rsid w:val="008D31C1"/>
    <w:rsid w:val="00996DB5"/>
    <w:rsid w:val="009C6088"/>
    <w:rsid w:val="00A90C37"/>
    <w:rsid w:val="00C44CB4"/>
    <w:rsid w:val="00CF1A19"/>
    <w:rsid w:val="00D077D5"/>
    <w:rsid w:val="00DC69AD"/>
    <w:rsid w:val="00F6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C69A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60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1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11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1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1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C69A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60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1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11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1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1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3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39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11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081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TIPOGRAFIJA d.d.  Umag</izvorni_sadrzaj>
    <derivirana_varijabla naziv="DomainObject.Predmet.ProtustrankaFormated_1">  TIPOGRAFIJA d.d.  Umag</derivirana_varijabla>
  </DomainObject.Predmet.ProtustrankaFormated>
  <DomainObject.Predmet.ProtustrankaFormatedOIB>
    <izvorni_sadrzaj>  TIPOGRAFIJA d.d.  Umag, OIB 57418678510</izvorni_sadrzaj>
    <derivirana_varijabla naziv="DomainObject.Predmet.ProtustrankaFormatedOIB_1">  TIPOGRAFIJA d.d.  Umag, OIB 57418678510</derivirana_varijabla>
  </DomainObject.Predmet.ProtustrankaFormatedOIB>
  <DomainObject.Predmet.ProtustrankaFormatedWithAdress>
    <izvorni_sadrzaj> TIPOGRAFIJA d.d.  Umag, Joakima Rakovca 9, 52470 Umag</izvorni_sadrzaj>
    <derivirana_varijabla naziv="DomainObject.Predmet.ProtustrankaFormatedWithAdress_1"> TIPOGRAFIJA d.d.  Umag, Joakima Rakovca 9, 52470 Umag</derivirana_varijabla>
  </DomainObject.Predmet.ProtustrankaFormatedWithAdress>
  <DomainObject.Predmet.ProtustrankaFormatedWithAdressOIB>
    <izvorni_sadrzaj> TIPOGRAFIJA d.d.  Umag, OIB 57418678510, Joakima Rakovca 9, 52470 Umag</izvorni_sadrzaj>
    <derivirana_varijabla naziv="DomainObject.Predmet.ProtustrankaFormatedWithAdressOIB_1"> TIPOGRAFIJA d.d.  Umag, OIB 57418678510, Joakima Rakovca 9, 52470 Umag</derivirana_varijabla>
  </DomainObject.Predmet.ProtustrankaFormatedWithAdressOIB>
  <DomainObject.Predmet.ProtustrankaWithAdress>
    <izvorni_sadrzaj>TIPOGRAFIJA d.d.  Umag Joakima Rakovca 9, 52470 Umag</izvorni_sadrzaj>
    <derivirana_varijabla naziv="DomainObject.Predmet.ProtustrankaWithAdress_1">TIPOGRAFIJA d.d.  Umag Joakima Rakovca 9, 52470 Umag</derivirana_varijabla>
  </DomainObject.Predmet.ProtustrankaWithAdress>
  <DomainObject.Predmet.ProtustrankaWithAdressOIB>
    <izvorni_sadrzaj>TIPOGRAFIJA d.d.  Umag, OIB 57418678510, Joakima Rakovca 9, 52470 Umag</izvorni_sadrzaj>
    <derivirana_varijabla naziv="DomainObject.Predmet.ProtustrankaWithAdressOIB_1">TIPOGRAFIJA d.d.  Umag, OIB 57418678510, Joakima Rakovca 9, 52470 Umag</derivirana_varijabla>
  </DomainObject.Predmet.ProtustrankaWithAdressOIB>
  <DomainObject.Predmet.ProtustrankaNazivFormated>
    <izvorni_sadrzaj>TIPOGRAFIJA d.d.  Umag</izvorni_sadrzaj>
    <derivirana_varijabla naziv="DomainObject.Predmet.ProtustrankaNazivFormated_1">TIPOGRAFIJA d.d.  Umag</derivirana_varijabla>
  </DomainObject.Predmet.ProtustrankaNazivFormated>
  <DomainObject.Predmet.ProtustrankaNazivFormatedOIB>
    <izvorni_sadrzaj>TIPOGRAFIJA d.d.  Umag, OIB 57418678510</izvorni_sadrzaj>
    <derivirana_varijabla naziv="DomainObject.Predmet.ProtustrankaNazivFormatedOIB_1">TIPOGRAFIJA d.d.  Umag, OIB 57418678510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Tatjana Popić</izvorni_sadrzaj>
    <derivirana_varijabla naziv="DomainObject.Predmet.StrankaFormated_1">  FINA  Pula; Tatjana Popić</derivirana_varijabla>
  </DomainObject.Predmet.StrankaFormated>
  <DomainObject.Predmet.StrankaFormatedOIB>
    <izvorni_sadrzaj>  FINA  Pula, OIB 85821130368; Tatjana Popić</izvorni_sadrzaj>
    <derivirana_varijabla naziv="DomainObject.Predmet.StrankaFormatedOIB_1">  FINA  Pula, OIB 85821130368; Tatjana Popić</derivirana_varijabla>
  </DomainObject.Predmet.StrankaFormatedOIB>
  <DomainObject.Predmet.StrankaFormatedWithAdress>
    <izvorni_sadrzaj> FINA  Pula, Giardini 5, 52100 Pula; Tatjana Popić</izvorni_sadrzaj>
    <derivirana_varijabla naziv="DomainObject.Predmet.StrankaFormatedWithAdress_1"> FINA  Pula, Giardini 5, 52100 Pula; Tatjana Popić</derivirana_varijabla>
  </DomainObject.Predmet.StrankaFormatedWithAdress>
  <DomainObject.Predmet.StrankaFormatedWithAdressOIB>
    <izvorni_sadrzaj> FINA  Pula, OIB 85821130368, Giardini 5, 52100 Pula; Tatjana Popić</izvorni_sadrzaj>
    <derivirana_varijabla naziv="DomainObject.Predmet.StrankaFormatedWithAdressOIB_1"> FINA  Pula, OIB 85821130368, Giardini 5, 52100 Pula; Tatjana Popić</derivirana_varijabla>
  </DomainObject.Predmet.StrankaFormatedWithAdressOIB>
  <DomainObject.Predmet.StrankaWithAdress>
    <izvorni_sadrzaj>FINA  Pula Giardini 5,52100 Pula,Tatjana Popić </izvorni_sadrzaj>
    <derivirana_varijabla naziv="DomainObject.Predmet.StrankaWithAdress_1">FINA  Pula Giardini 5,52100 Pula,Tatjana Popić </derivirana_varijabla>
  </DomainObject.Predmet.StrankaWithAdress>
  <DomainObject.Predmet.StrankaWithAdressOIB>
    <izvorni_sadrzaj>FINA  Pula, OIB 85821130368, Giardini 5,52100 Pula,Tatjana Popić</izvorni_sadrzaj>
    <derivirana_varijabla naziv="DomainObject.Predmet.StrankaWithAdressOIB_1">FINA  Pula, OIB 85821130368, Giardini 5,52100 Pula,Tatjana Popić</derivirana_varijabla>
  </DomainObject.Predmet.StrankaWithAdressOIB>
  <DomainObject.Predmet.StrankaNazivFormated>
    <izvorni_sadrzaj>FINA  Pula,Tatjana Popić</izvorni_sadrzaj>
    <derivirana_varijabla naziv="DomainObject.Predmet.StrankaNazivFormated_1">FINA  Pula,Tatjana Popić</derivirana_varijabla>
  </DomainObject.Predmet.StrankaNazivFormated>
  <DomainObject.Predmet.StrankaNazivFormatedOIB>
    <izvorni_sadrzaj>FINA  Pula, OIB 85821130368,Tatjana Popić</izvorni_sadrzaj>
    <derivirana_varijabla naziv="DomainObject.Predmet.StrankaNazivFormatedOIB_1">FINA  Pula, OIB 85821130368,Tatjana Popić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  <item>Tatjana Popić</item>
    </izvorni_sadrzaj>
    <derivirana_varijabla naziv="DomainObject.Predmet.StrankaListFormated_1">
      <item>FINA  Pula</item>
      <item>Tatjana Popić</item>
    </derivirana_varijabla>
  </DomainObject.Predmet.StrankaListFormated>
  <DomainObject.Predmet.StrankaListFormatedOIB>
    <izvorni_sadrzaj>
      <item>FINA  Pula, OIB 85821130368</item>
      <item>Tatjana Popić</item>
    </izvorni_sadrzaj>
    <derivirana_varijabla naziv="DomainObject.Predmet.StrankaListFormatedOIB_1">
      <item>FINA  Pula, OIB 85821130368</item>
      <item>Tatjana Popić</item>
    </derivirana_varijabla>
  </DomainObject.Predmet.StrankaListFormatedOIB>
  <DomainObject.Predmet.StrankaListFormatedWithAdress>
    <izvorni_sadrzaj>
      <item>FINA  Pula, Giardini 5, 52100 Pula</item>
      <item>Tatjana Popić</item>
    </izvorni_sadrzaj>
    <derivirana_varijabla naziv="DomainObject.Predmet.StrankaListFormatedWithAdress_1">
      <item>FINA  Pula, Giardini 5, 52100 Pula</item>
      <item>Tatjana Popić</item>
    </derivirana_varijabla>
  </DomainObject.Predmet.StrankaListFormatedWithAdress>
  <DomainObject.Predmet.StrankaListFormatedWithAdressOIB>
    <izvorni_sadrzaj>
      <item>FINA  Pula, OIB 85821130368, Giardini 5, 52100 Pula</item>
      <item>Tatjana Popić</item>
    </izvorni_sadrzaj>
    <derivirana_varijabla naziv="DomainObject.Predmet.StrankaListFormatedWithAdressOIB_1">
      <item>FINA  Pula, OIB 85821130368, Giardini 5, 52100 Pula</item>
      <item>Tatjana Popić</item>
    </derivirana_varijabla>
  </DomainObject.Predmet.StrankaListFormatedWithAdressOIB>
  <DomainObject.Predmet.StrankaListNazivFormated>
    <izvorni_sadrzaj>
      <item>FINA  Pula</item>
      <item>Tatjana Popić</item>
    </izvorni_sadrzaj>
    <derivirana_varijabla naziv="DomainObject.Predmet.StrankaListNazivFormated_1">
      <item>FINA  Pula</item>
      <item>Tatjana Popić</item>
    </derivirana_varijabla>
  </DomainObject.Predmet.StrankaListNazivFormated>
  <DomainObject.Predmet.StrankaListNazivFormatedOIB>
    <izvorni_sadrzaj>
      <item>FINA  Pula, OIB 85821130368</item>
      <item>Tatjana Popić</item>
    </izvorni_sadrzaj>
    <derivirana_varijabla naziv="DomainObject.Predmet.StrankaListNazivFormatedOIB_1">
      <item>FINA  Pula, OIB 85821130368</item>
      <item>Tatjana Popić</item>
    </derivirana_varijabla>
  </DomainObject.Predmet.StrankaListNazivFormatedOIB>
  <DomainObject.Predmet.ProtuStrankaListFormated>
    <izvorni_sadrzaj>
      <item>TIPOGRAFIJA d.d.  Umag</item>
    </izvorni_sadrzaj>
    <derivirana_varijabla naziv="DomainObject.Predmet.ProtuStrankaListFormated_1">
      <item>TIPOGRAFIJA d.d.  Umag</item>
    </derivirana_varijabla>
  </DomainObject.Predmet.ProtuStrankaListFormated>
  <DomainObject.Predmet.ProtuStrankaListFormatedOIB>
    <izvorni_sadrzaj>
      <item>TIPOGRAFIJA d.d.  Umag, OIB 57418678510</item>
    </izvorni_sadrzaj>
    <derivirana_varijabla naziv="DomainObject.Predmet.ProtuStrankaListFormatedOIB_1">
      <item>TIPOGRAFIJA d.d.  Umag, OIB 57418678510</item>
    </derivirana_varijabla>
  </DomainObject.Predmet.ProtuStrankaListFormatedOIB>
  <DomainObject.Predmet.ProtuStrankaListFormatedWithAdress>
    <izvorni_sadrzaj>
      <item>TIPOGRAFIJA d.d.  Umag, Joakima Rakovca 9, 52470 Umag</item>
    </izvorni_sadrzaj>
    <derivirana_varijabla naziv="DomainObject.Predmet.ProtuStrankaListFormatedWithAdress_1">
      <item>TIPOGRAFIJA d.d.  Umag, Joakima Rakovca 9, 52470 Umag</item>
    </derivirana_varijabla>
  </DomainObject.Predmet.ProtuStrankaListFormatedWithAdress>
  <DomainObject.Predmet.ProtuStrankaListFormatedWithAdressOIB>
    <izvorni_sadrzaj>
      <item>TIPOGRAFIJA d.d.  Umag, OIB 57418678510, Joakima Rakovca 9, 52470 Umag</item>
    </izvorni_sadrzaj>
    <derivirana_varijabla naziv="DomainObject.Predmet.ProtuStrankaListFormatedWithAdressOIB_1">
      <item>TIPOGRAFIJA d.d.  Umag, OIB 57418678510, Joakima Rakovca 9, 52470 Umag</item>
    </derivirana_varijabla>
  </DomainObject.Predmet.ProtuStrankaListFormatedWithAdressOIB>
  <DomainObject.Predmet.ProtuStrankaListNazivFormated>
    <izvorni_sadrzaj>
      <item>TIPOGRAFIJA d.d.  Umag</item>
    </izvorni_sadrzaj>
    <derivirana_varijabla naziv="DomainObject.Predmet.ProtuStrankaListNazivFormated_1">
      <item>TIPOGRAFIJA d.d.  Umag</item>
    </derivirana_varijabla>
  </DomainObject.Predmet.ProtuStrankaListNazivFormated>
  <DomainObject.Predmet.ProtuStrankaListNazivFormatedOIB>
    <izvorni_sadrzaj>
      <item>TIPOGRAFIJA d.d.  Umag, OIB 57418678510</item>
    </izvorni_sadrzaj>
    <derivirana_varijabla naziv="DomainObject.Predmet.ProtuStrankaListNazivFormatedOIB_1">
      <item>TIPOGRAFIJA d.d.  Umag, OIB 57418678510</item>
    </derivirana_varijabla>
  </DomainObject.Predmet.ProtuStrankaListNazivFormatedOIB>
  <DomainObject.Predmet.OstaliListFormated>
    <izvorni_sadrzaj>
      <item>Slavko Vidović</item>
      <item>Zajednički odvjetnički ured Marcan &amp; Marcan</item>
    </izvorni_sadrzaj>
    <derivirana_varijabla naziv="DomainObject.Predmet.OstaliListFormated_1">
      <item>Slavko Vidović</item>
      <item>Zajednički odvjetnički ured Marcan &amp; Marcan</item>
    </derivirana_varijabla>
  </DomainObject.Predmet.OstaliListFormated>
  <DomainObject.Predmet.OstaliListFormatedOIB>
    <izvorni_sadrzaj>
      <item>Slavko Vidović, OIB 97822508406</item>
      <item>Zajednički odvjetnički ured Marcan &amp; Marcan</item>
    </izvorni_sadrzaj>
    <derivirana_varijabla naziv="DomainObject.Predmet.OstaliListFormatedOIB_1">
      <item>Slavko Vidović, OIB 97822508406</item>
      <item>Zajednički odvjetnički ured Marcan &amp; Marcan</item>
    </derivirana_varijabla>
  </DomainObject.Predmet.OstaliListFormatedOIB>
  <DomainObject.Predmet.OstaliListFormatedWithAdress>
    <izvorni_sadrzaj>
      <item>Slavko Vidović, Vladimira Nazora 13 a, 52470 Umag</item>
      <item>Zajednički odvjetnički ured Marcan &amp; Marcan, 1. svibnja 4, 52470 Umag</item>
    </izvorni_sadrzaj>
    <derivirana_varijabla naziv="DomainObject.Predmet.OstaliListFormatedWithAdress_1">
      <item>Slavko Vidović, Vladimira Nazora 13 a, 52470 Umag</item>
      <item>Zajednički odvjetnički ured Marcan &amp; Marcan, 1. svibnja 4, 52470 Umag</item>
    </derivirana_varijabla>
  </DomainObject.Predmet.OstaliListFormatedWithAdress>
  <DomainObject.Predmet.OstaliListFormatedWithAdressOIB>
    <izvorni_sadrzaj>
      <item>Slavko Vidović, OIB 97822508406, Vladimira Nazora 13 a, 52470 Umag</item>
      <item>Zajednički odvjetnički ured Marcan &amp; Marcan, 1. svibnja 4, 52470 Umag</item>
    </izvorni_sadrzaj>
    <derivirana_varijabla naziv="DomainObject.Predmet.OstaliListFormatedWithAdressOIB_1">
      <item>Slavko Vidović, OIB 97822508406, Vladimira Nazora 13 a, 52470 Umag</item>
      <item>Zajednički odvjetnički ured Marcan &amp; Marcan, 1. svibnja 4, 52470 Umag</item>
    </derivirana_varijabla>
  </DomainObject.Predmet.OstaliListFormatedWithAdressOIB>
  <DomainObject.Predmet.OstaliListNazivFormated>
    <izvorni_sadrzaj>
      <item>Slavko Vidović</item>
      <item>Zajednički odvjetnički ured Marcan &amp; Marcan</item>
    </izvorni_sadrzaj>
    <derivirana_varijabla naziv="DomainObject.Predmet.OstaliListNazivFormated_1">
      <item>Slavko Vidović</item>
      <item>Zajednički odvjetnički ured Marcan &amp; Marcan</item>
    </derivirana_varijabla>
  </DomainObject.Predmet.OstaliListNazivFormated>
  <DomainObject.Predmet.OstaliListNazivFormatedOIB>
    <izvorni_sadrzaj>
      <item>Slavko Vidović, OIB 97822508406</item>
      <item>Zajednički odvjetnički ured Marcan &amp; Marcan</item>
    </izvorni_sadrzaj>
    <derivirana_varijabla naziv="DomainObject.Predmet.OstaliListNazivFormatedOIB_1">
      <item>Slavko Vidović, OIB 97822508406</item>
      <item>Zajednički odvjetnički ured Marcan &amp;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TIPOGRAFIJA d.d.  Umag</izvorni_sadrzaj>
    <derivirana_varijabla naziv="DomainObject.Predmet.ProtustrankaIDrugi_1">TIPOGRAFIJA d.d.  Umag</derivirana_varijabla>
  </DomainObject.Predmet.ProtustrankaIDrugi>
  <DomainObject.Predmet.StrankaIDrugiAdressOIB>
    <izvorni_sadrzaj>FINA  Pula, OIB 85821130368, Giardini 5, 52100 Pula i dr.</izvorni_sadrzaj>
    <derivirana_varijabla naziv="DomainObject.Predmet.StrankaIDrugiAdressOIB_1">FINA  Pula, OIB 85821130368, Giardini 5, 52100 Pula i dr.</derivirana_varijabla>
  </DomainObject.Predmet.StrankaIDrugiAdressOIB>
  <DomainObject.Predmet.ProtustrankaIDrugiAdressOIB>
    <izvorni_sadrzaj>TIPOGRAFIJA d.d.  Umag, OIB 57418678510, Joakima Rakovca 9, 52470 Umag</izvorni_sadrzaj>
    <derivirana_varijabla naziv="DomainObject.Predmet.ProtustrankaIDrugiAdressOIB_1">TIPOGRAFIJA d.d.  Umag, OIB 57418678510, Joakima Rakovca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TIPOGRAFIJA d.d.  Umag</item>
      <item>Slavko Vidović</item>
      <item>Zajednički odvjetnički ured Marcan &amp; Marcan</item>
      <item>Tatjana Popić</item>
    </izvorni_sadrzaj>
    <derivirana_varijabla naziv="DomainObject.Predmet.SudioniciListNaziv_1">
      <item>FINA  Pula</item>
      <item>TIPOGRAFIJA d.d.  Umag</item>
      <item>Slavko Vidović</item>
      <item>Zajednički odvjetnički ured Marcan &amp; Marcan</item>
      <item>Tatjana Popić</item>
    </derivirana_varijabla>
  </DomainObject.Predmet.SudioniciListNaziv>
  <DomainObject.Predmet.SudioniciListAdressOIB>
    <izvorni_sadrzaj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izvorni_sadrzaj>
    <derivirana_varijabla naziv="DomainObject.Predmet.SudioniciListAdressOIB_1"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57418678510</item>
      <item>, OIB 97822508406</item>
      <item>, OIB null</item>
      <item>, OIB null</item>
    </izvorni_sadrzaj>
    <derivirana_varijabla naziv="DomainObject.Predmet.SudioniciListNazivOIB_1">
      <item>, OIB 85821130368</item>
      <item>, OIB 57418678510</item>
      <item>, OIB 97822508406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AC148-A0EA-4259-8AD2-001AFD704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1148</properties:Characters>
  <properties:Lines>46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2017-10-31T13:53:00Z</dcterms:created>
  <dc:creator>Krunoslava Mikulić</dc:creator>
  <cp:lastModifiedBy>Renata Valić</cp:lastModifiedBy>
  <cp:lastPrinted>2017-10-31T13:58:00Z</cp:lastPrinted>
  <dcterms:modified xmlns:xsi="http://www.w3.org/2001/XMLSchema-instance" xsi:type="dcterms:W3CDTF">2017-11-02T08:24:00Z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