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0f56f" w14:paraId="850f56f" w:rsidRDefault="004A1BE2" w:rsidP="001940FB" w:rsidR="004A1BE2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4A1BE2" w:rsidR="001065A0" w:rsidRPr="004A1BE2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8F06FE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4A1BE2" w:rsidP="00AA6BCF" w:rsidR="004A1BE2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4A1BE2" w:rsidR="004A1BE2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4A1BE2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4A1BE2" w:rsidP="004A1BE2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4A1BE2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4A1BE2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su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710D91" w:rsidRPr="00710D91">
        <w:rPr>
          <w:rFonts w:cs="Calibri" w:hAnsi="Calibri" w:ascii="Calibri"/>
        </w:rPr>
        <w:t>DIANA ŠEĆER ROGULJIĆ</w:t>
      </w:r>
      <w:r w:rsidR="000A4152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4A1BE2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</w:t>
      </w:r>
      <w:r w:rsidR="004A1BE2">
        <w:rPr>
          <w:rFonts w:cs="Calibri" w:eastAsia="Arial Unicode MS" w:hAnsi="Calibri" w:ascii="Calibri"/>
          <w:color w:val="000000"/>
          <w:kern w:val="1"/>
          <w:lang w:eastAsia="ar-SA" w:val="hr-HR"/>
        </w:rPr>
        <w:t>od</w:t>
      </w:r>
      <w:r w:rsidRPr="00105491">
        <w:rPr>
          <w:rFonts w:cs="Calibri" w:eastAsia="Arial Unicode MS" w:hAnsi="Calibri" w:ascii="Calibri"/>
          <w:color w:val="000000"/>
          <w:kern w:val="1"/>
          <w:lang w:eastAsia="ar-SA" w:val="hr-HR"/>
        </w:rPr>
        <w:t xml:space="preserve"> </w:t>
      </w:r>
      <w:r w:rsidR="00710D91" w:rsidRPr="00710D91">
        <w:rPr>
          <w:rFonts w:cs="Calibri" w:hAnsi="Calibri" w:ascii="Calibri"/>
        </w:rPr>
        <w:t>73.822,37</w:t>
      </w:r>
      <w:r w:rsidR="001D182A" w:rsidRPr="001D182A">
        <w:rPr>
          <w:rFonts w:cs="Calibri" w:hAnsi="Calibri" w:ascii="Calibri"/>
        </w:rPr>
        <w:t xml:space="preserve">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710D91" w:rsidRPr="00710D91">
        <w:rPr>
          <w:rFonts w:cs="Calibri" w:hAnsi="Calibri" w:ascii="Calibri"/>
        </w:rPr>
        <w:t>68.022,37</w:t>
      </w:r>
      <w:r w:rsidR="001D182A" w:rsidRPr="001D182A">
        <w:rPr>
          <w:rFonts w:cs="Calibri" w:hAnsi="Calibri" w:ascii="Calibri"/>
        </w:rPr>
        <w:t xml:space="preserve"> kn</w:t>
      </w:r>
      <w:r w:rsidR="008F06FE">
        <w:rPr>
          <w:rFonts w:cs="Calibri" w:hAnsi="Calibri" w:ascii="Calibri"/>
        </w:rPr>
        <w:t>,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710D91" w:rsidRPr="00710D91">
        <w:rPr>
          <w:rFonts w:cs="Calibri" w:hAnsi="Calibri" w:ascii="Calibri"/>
        </w:rPr>
        <w:t>5.800,00</w:t>
      </w:r>
      <w:r w:rsidR="001D182A" w:rsidRPr="006E444E">
        <w:rPr>
          <w:rFonts w:cs="Calibri" w:hAnsi="Calibri" w:ascii="Calibri"/>
          <w:color w:val="FF0000"/>
        </w:rPr>
        <w:t xml:space="preserve"> </w:t>
      </w:r>
      <w:r w:rsidR="001D182A" w:rsidRPr="001D182A">
        <w:rPr>
          <w:rFonts w:cs="Calibri" w:hAnsi="Calibri" w:ascii="Calibri"/>
        </w:rPr>
        <w:t>kn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4A1BE2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1D182A" w:rsidR="000A4152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4A1BE2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4A1BE2" w:rsidRPr="004A1BE2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4A1BE2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6A12ED" w:rsidP="001D182A" w:rsidR="006A12ED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4A1BE2" w:rsidP="001D182A" w:rsidR="004A1BE2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1D182A" w:rsidP="00AA6BCF" w:rsidR="001D182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10D91" w:rsidP="00AA6BCF" w:rsidR="00AA6BCF" w:rsidRPr="006E444E">
            <w:pPr>
              <w:spacing w:after="0"/>
              <w:jc w:val="center"/>
              <w:rPr>
                <w:rFonts w:cs="Calibri" w:eastAsia="Times New Roman" w:hAnsi="Calibri" w:ascii="Calibri"/>
                <w:color w:val="FF0000"/>
                <w:lang w:val="hr-HR"/>
              </w:rPr>
            </w:pPr>
            <w:r w:rsidRPr="00710D91">
              <w:rPr>
                <w:rFonts w:cs="Calibri" w:hAnsi="Calibri" w:ascii="Calibri"/>
              </w:rPr>
              <w:t>DIANA ŠEĆER ROGULJIĆ</w:t>
            </w:r>
            <w:r w:rsidR="000A4152" w:rsidRPr="006E444E">
              <w:rPr>
                <w:rFonts w:cs="Calibri" w:hAnsi="Calibri" w:ascii="Calibri"/>
                <w:color w:val="FF0000"/>
              </w:rPr>
              <w:t xml:space="preserve">, </w:t>
            </w:r>
            <w:r w:rsidRPr="00710D91">
              <w:rPr>
                <w:rFonts w:cs="Calibri" w:hAnsi="Calibri" w:ascii="Calibri"/>
              </w:rPr>
              <w:t>Drage Markovića 22 1, Mravince</w:t>
            </w:r>
            <w:r w:rsidR="000A4152" w:rsidRPr="00710D91">
              <w:rPr>
                <w:rFonts w:cs="Calibri" w:hAnsi="Calibri" w:ascii="Calibri"/>
              </w:rPr>
              <w:t>,</w:t>
            </w:r>
            <w:r w:rsidRPr="00710D91">
              <w:rPr>
                <w:rFonts w:cs="Calibri" w:hAnsi="Calibri" w:ascii="Calibri"/>
              </w:rPr>
              <w:t xml:space="preserve"> </w:t>
            </w:r>
            <w:r w:rsidR="003A5883" w:rsidRPr="00710D91">
              <w:rPr>
                <w:rFonts w:cs="Calibri" w:hAnsi="Calibri" w:ascii="Calibri"/>
              </w:rPr>
              <w:t>OIB:</w:t>
            </w:r>
            <w:r w:rsidR="003A5883" w:rsidRPr="006E444E">
              <w:rPr>
                <w:rFonts w:cs="Calibri" w:hAnsi="Calibri" w:ascii="Calibri"/>
                <w:color w:val="FF0000"/>
              </w:rPr>
              <w:t xml:space="preserve"> </w:t>
            </w:r>
            <w:r w:rsidRPr="00710D91">
              <w:rPr>
                <w:rFonts w:cs="Calibri" w:hAnsi="Calibri" w:ascii="Calibri"/>
              </w:rPr>
              <w:t>71566885018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10D91" w:rsidP="001065A0" w:rsidR="00AA6BCF" w:rsidRPr="00A8589F">
            <w:pPr>
              <w:spacing w:after="0"/>
              <w:jc w:val="both"/>
              <w:rPr>
                <w:rFonts w:cs="Calibri" w:eastAsia="Times New Roman" w:hAnsi="Calibri" w:ascii="Calibri"/>
                <w:color w:val="FF0000"/>
                <w:lang w:eastAsia="hr-HR" w:val="hr-HR"/>
              </w:rPr>
            </w:pPr>
            <w:r w:rsidRPr="00710D91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710D91" w:rsidP="00AA6BCF" w:rsidR="00AA6BCF" w:rsidRPr="003B3AF4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710D91">
              <w:rPr>
                <w:rFonts w:cs="Calibri" w:hAnsi="Calibri" w:ascii="Calibri"/>
              </w:rPr>
              <w:t>73.822,37</w:t>
            </w:r>
            <w:r w:rsidR="001D182A" w:rsidRPr="003B3AF4">
              <w:rPr>
                <w:rFonts w:cs="Calibri" w:hAnsi="Calibri" w:ascii="Calibri"/>
                <w:color w:val="000000"/>
              </w:rPr>
              <w:t xml:space="preserve">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10D91" w:rsidP="001065A0" w:rsidR="00AA6BCF" w:rsidRPr="003B3AF4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710D91">
              <w:rPr>
                <w:rFonts w:cs="Calibri" w:hAnsi="Calibri" w:ascii="Calibri"/>
              </w:rPr>
              <w:t>68.022,37</w:t>
            </w:r>
            <w:r w:rsidR="001D182A" w:rsidRPr="003B3AF4">
              <w:rPr>
                <w:rFonts w:cs="Calibri" w:hAnsi="Calibri" w:ascii="Calibri"/>
                <w:color w:val="000000"/>
              </w:rPr>
              <w:t xml:space="preserve">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10D91" w:rsidP="001065A0" w:rsidR="00AA6BCF" w:rsidRPr="003B3AF4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710D91">
              <w:rPr>
                <w:rFonts w:cs="Calibri" w:hAnsi="Calibri" w:ascii="Calibri"/>
              </w:rPr>
              <w:t>5.800,00</w:t>
            </w:r>
            <w:r w:rsidR="001D182A" w:rsidRPr="003B3AF4">
              <w:rPr>
                <w:rFonts w:cs="Calibri" w:hAnsi="Calibri" w:ascii="Calibri"/>
                <w:color w:val="000000"/>
              </w:rPr>
              <w:t xml:space="preserve"> kn</w:t>
            </w:r>
          </w:p>
        </w:tc>
      </w:tr>
    </w:tbl>
    <w:p w:rsidRDefault="00AA6BCF" w:rsidP="00AA6BCF" w:rsidR="00AA6BCF" w:rsidRPr="00AA6BCF">
      <w:pPr>
        <w:suppressAutoHyphens/>
        <w:spacing w:after="0"/>
        <w:jc w:val="both"/>
        <w:rPr>
          <w:rFonts w:cs="font302" w:eastAsia="Arial Unicode MS" w:hAnsi="Calibri" w:ascii="Calibri"/>
          <w:kern w:val="1"/>
          <w:lang w:eastAsia="ar-SA" w:val="hr-HR"/>
        </w:rPr>
      </w:pPr>
    </w:p>
    <w:p w:rsidRDefault="00F94140" w:rsidP="00F94140" w:rsidR="00F94140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F23744" w:rsidP="00F94140" w:rsidR="00F94140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4140" w:rsidP="00F94140" w:rsidR="00F94140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F94140" w:rsidP="00F94140" w:rsidR="00F94140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F94140" w:rsidP="00F94140" w:rsidR="00F94140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F94140" w:rsidP="00F94140" w:rsidR="00F94140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F94140" w:rsidP="00F94140" w:rsidR="00F94140" w:rsidRPr="00B706F7">
      <w:pPr>
        <w:spacing w:after="0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951" w:rsidR="00CC5951">
      <w:pPr>
        <w:spacing w:after="0"/>
      </w:pPr>
      <w:r>
        <w:separator/>
      </w:r>
    </w:p>
  </w:endnote>
  <w:endnote w:id="0" w:type="continuationSeparator">
    <w:p w:rsidRDefault="00CC5951" w:rsidR="00CC595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font302">
    <w:altName w:val="Times New Roman"/>
    <w:charset w:val="EE"/>
    <w:family w:val="auto"/>
    <w:pitch w:val="variable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B72" w:rsidP="00650E7D" w:rsidR="00954B7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108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54B72" w:rsidP="00240F9F" w:rsidR="00954B7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B72" w:rsidP="00650E7D" w:rsidR="00954B7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954B72" w:rsidP="00240F9F" w:rsidR="00954B7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951" w:rsidR="00CC5951">
      <w:pPr>
        <w:spacing w:after="0"/>
      </w:pPr>
      <w:r>
        <w:separator/>
      </w:r>
    </w:p>
  </w:footnote>
  <w:footnote w:id="0" w:type="continuationSeparator">
    <w:p w:rsidRDefault="00CC5951" w:rsidR="00CC5951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1089" w:rsidR="00954B72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954B72" w:rsidP="00D51C39" w:rsidR="00954B72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F67B4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954B72" w:rsidP="00D51C39" w:rsidR="00954B72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954B72" w:rsidP="00D51C39" w:rsidR="00954B72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954B72" w:rsidP="00D51C39" w:rsidR="00954B72" w:rsidRPr="00FF67B4">
                <w:pPr>
                  <w:spacing w:after="0"/>
                  <w:rPr>
                    <w:rFonts w:hAnsi="Palatino" w:ascii="Palatino"/>
                  </w:rPr>
                </w:pPr>
              </w:p>
              <w:p w:rsidRDefault="00954B72" w:rsidP="00D51C39" w:rsidR="00954B72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F67B4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954B72" w:rsidP="00D51C39" w:rsidR="00954B72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954B72" w:rsidP="00356B0C" w:rsidR="00954B72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8A4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35D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152"/>
    <w:rsid w:val="000A4646"/>
    <w:rsid w:val="000A67AE"/>
    <w:rsid w:val="000A6D74"/>
    <w:rsid w:val="000B40D9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5491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182A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13B4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0DC3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2825"/>
    <w:rsid w:val="003A3E02"/>
    <w:rsid w:val="003A5883"/>
    <w:rsid w:val="003B25DF"/>
    <w:rsid w:val="003B3AF4"/>
    <w:rsid w:val="003C0378"/>
    <w:rsid w:val="003C084D"/>
    <w:rsid w:val="003C0D5B"/>
    <w:rsid w:val="003C5F98"/>
    <w:rsid w:val="003D3D79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1BE2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B13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4F5CF4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26A7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569F"/>
    <w:rsid w:val="00606043"/>
    <w:rsid w:val="0060637A"/>
    <w:rsid w:val="006077AC"/>
    <w:rsid w:val="00611B8E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669A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2ED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4E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0D91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F1CEB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6FE"/>
    <w:rsid w:val="008F0843"/>
    <w:rsid w:val="008F5FAD"/>
    <w:rsid w:val="008F7656"/>
    <w:rsid w:val="00901FE2"/>
    <w:rsid w:val="00902A6B"/>
    <w:rsid w:val="009052F0"/>
    <w:rsid w:val="00905660"/>
    <w:rsid w:val="00910104"/>
    <w:rsid w:val="00911089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54B72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97CD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E6A9B"/>
    <w:rsid w:val="009F1782"/>
    <w:rsid w:val="00A060E3"/>
    <w:rsid w:val="00A07699"/>
    <w:rsid w:val="00A15E01"/>
    <w:rsid w:val="00A16463"/>
    <w:rsid w:val="00A21D3E"/>
    <w:rsid w:val="00A24BB4"/>
    <w:rsid w:val="00A266D5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589F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B67"/>
    <w:rsid w:val="00CA0EA0"/>
    <w:rsid w:val="00CA3C1F"/>
    <w:rsid w:val="00CA5D54"/>
    <w:rsid w:val="00CA5FB8"/>
    <w:rsid w:val="00CB30E1"/>
    <w:rsid w:val="00CC2037"/>
    <w:rsid w:val="00CC254C"/>
    <w:rsid w:val="00CC278F"/>
    <w:rsid w:val="00CC5951"/>
    <w:rsid w:val="00CC6915"/>
    <w:rsid w:val="00CD047D"/>
    <w:rsid w:val="00CD652D"/>
    <w:rsid w:val="00CD7A9B"/>
    <w:rsid w:val="00CE47FE"/>
    <w:rsid w:val="00CE4BA9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30FA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37D74"/>
    <w:rsid w:val="00E42B83"/>
    <w:rsid w:val="00E45609"/>
    <w:rsid w:val="00E5386C"/>
    <w:rsid w:val="00E55249"/>
    <w:rsid w:val="00E62751"/>
    <w:rsid w:val="00E62DB6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64EC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3744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94140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  <w:rsid w:val="00FF67B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9110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1089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1089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1089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1089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9110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1089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1089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1089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1089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7C18BD-C575-4667-9C3E-62A4908B06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265</properties:Words>
  <properties:Characters>1460</properties:Characters>
  <properties:Lines>74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2018-08-23T10:30:00Z</dcterms:created>
  <dc:creator>Anja</dc:creator>
  <cp:keywords/>
  <cp:lastModifiedBy>Paško Bačić</cp:lastModifiedBy>
  <cp:lastPrinted>2018-07-04T07:00:00Z</cp:lastPrinted>
  <dcterms:modified xmlns:xsi="http://www.w3.org/2001/XMLSchema-instance" xsi:type="dcterms:W3CDTF">2018-08-23T11:05:00Z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St-651/2017-68 / Podnesak - Podnesak (-68.docx)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