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c1d8" w14:paraId="cd8c1d8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C13C62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5826" w:rsidP="00750994" w:rsidR="00BC5826">
      <w:pPr>
        <w:rPr>
          <w:b/>
          <w:sz w:val="24"/>
        </w:rPr>
      </w:pPr>
    </w:p>
    <w:p w:rsidRDefault="006F7455" w:rsidP="00750994" w:rsidR="0075099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750994" w:rsidRPr="00482933">
        <w:rPr>
          <w:sz w:val="24"/>
        </w:rPr>
        <w:t>40</w:t>
      </w:r>
      <w:proofErr w:type="spellEnd"/>
      <w:r w:rsidR="00750994" w:rsidRPr="00482933">
        <w:rPr>
          <w:sz w:val="24"/>
        </w:rPr>
        <w:t>.</w:t>
      </w:r>
      <w:r w:rsidR="00750994">
        <w:rPr>
          <w:b/>
          <w:sz w:val="24"/>
        </w:rPr>
        <w:t xml:space="preserve"> </w:t>
      </w:r>
      <w:r w:rsidR="00750994" w:rsidRPr="00482933">
        <w:rPr>
          <w:sz w:val="24"/>
        </w:rPr>
        <w:t>S</w:t>
      </w:r>
      <w:r w:rsidR="00750994">
        <w:rPr>
          <w:sz w:val="24"/>
        </w:rPr>
        <w:t>t-</w:t>
      </w:r>
      <w:proofErr w:type="spellStart"/>
      <w:r w:rsidR="00750994">
        <w:rPr>
          <w:sz w:val="24"/>
        </w:rPr>
        <w:t>878</w:t>
      </w:r>
      <w:proofErr w:type="spellEnd"/>
      <w:r w:rsidR="00750994">
        <w:rPr>
          <w:sz w:val="24"/>
        </w:rPr>
        <w:t>/</w:t>
      </w:r>
      <w:proofErr w:type="spellStart"/>
      <w:r w:rsidR="00750994">
        <w:rPr>
          <w:sz w:val="24"/>
        </w:rPr>
        <w:t>2018</w:t>
      </w:r>
      <w:proofErr w:type="spellEnd"/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BC5826" w:rsidP="00337798" w:rsidR="00BC5826">
      <w:pPr>
        <w:jc w:val="center"/>
        <w:rPr>
          <w:sz w:val="24"/>
        </w:rPr>
      </w:pP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326B3D" w:rsidR="00326B3D" w:rsidRPr="00337798">
      <w:pPr>
        <w:jc w:val="center"/>
        <w:rPr>
          <w:sz w:val="24"/>
        </w:rPr>
      </w:pPr>
    </w:p>
    <w:p w:rsidRDefault="006F7455" w:rsidP="00750994" w:rsidR="00750994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750994" w:rsidRPr="00337798">
        <w:rPr>
          <w:sz w:val="24"/>
          <w:szCs w:val="24"/>
        </w:rPr>
        <w:t>Trgovački sud u Zag</w:t>
      </w:r>
      <w:r w:rsidR="00750994" w:rsidRPr="00671B25">
        <w:rPr>
          <w:sz w:val="24"/>
          <w:szCs w:val="24"/>
        </w:rPr>
        <w:t>rebu</w:t>
      </w:r>
      <w:r w:rsidR="00750994" w:rsidRPr="00010102">
        <w:rPr>
          <w:sz w:val="24"/>
          <w:szCs w:val="24"/>
        </w:rPr>
        <w:t xml:space="preserve"> po sucu </w:t>
      </w:r>
      <w:r w:rsidR="00750994">
        <w:rPr>
          <w:sz w:val="24"/>
          <w:szCs w:val="24"/>
        </w:rPr>
        <w:t xml:space="preserve">tog suda </w:t>
      </w:r>
      <w:r w:rsidR="00750994" w:rsidRPr="00010102">
        <w:rPr>
          <w:sz w:val="24"/>
          <w:szCs w:val="24"/>
        </w:rPr>
        <w:t xml:space="preserve">Anti Galiću, </w:t>
      </w:r>
      <w:r w:rsidR="00750994">
        <w:rPr>
          <w:sz w:val="24"/>
          <w:szCs w:val="24"/>
        </w:rPr>
        <w:t xml:space="preserve">kao sucu pojedincu, </w:t>
      </w:r>
      <w:r w:rsidR="00084F01">
        <w:rPr>
          <w:sz w:val="24"/>
          <w:szCs w:val="24"/>
        </w:rPr>
        <w:t xml:space="preserve">s stečajnom postupku nad dužnikom </w:t>
      </w:r>
      <w:proofErr w:type="spellStart"/>
      <w:r w:rsidR="00750994">
        <w:rPr>
          <w:sz w:val="24"/>
          <w:szCs w:val="24"/>
        </w:rPr>
        <w:t>IN</w:t>
      </w:r>
      <w:proofErr w:type="spellEnd"/>
      <w:r w:rsidR="00750994">
        <w:rPr>
          <w:sz w:val="24"/>
          <w:szCs w:val="24"/>
        </w:rPr>
        <w:t xml:space="preserve"> </w:t>
      </w:r>
      <w:proofErr w:type="spellStart"/>
      <w:r w:rsidR="00750994">
        <w:rPr>
          <w:sz w:val="24"/>
          <w:szCs w:val="24"/>
        </w:rPr>
        <w:t>AND</w:t>
      </w:r>
      <w:proofErr w:type="spellEnd"/>
      <w:r w:rsidR="00750994">
        <w:rPr>
          <w:sz w:val="24"/>
          <w:szCs w:val="24"/>
        </w:rPr>
        <w:t xml:space="preserve"> </w:t>
      </w:r>
      <w:proofErr w:type="spellStart"/>
      <w:r w:rsidR="00750994">
        <w:rPr>
          <w:sz w:val="24"/>
          <w:szCs w:val="24"/>
        </w:rPr>
        <w:t>OUT</w:t>
      </w:r>
      <w:proofErr w:type="spellEnd"/>
      <w:r w:rsidR="00750994">
        <w:rPr>
          <w:sz w:val="24"/>
          <w:szCs w:val="24"/>
        </w:rPr>
        <w:t xml:space="preserve"> d.o.o.,</w:t>
      </w:r>
      <w:r w:rsidR="00084F01">
        <w:rPr>
          <w:sz w:val="24"/>
          <w:szCs w:val="24"/>
        </w:rPr>
        <w:t xml:space="preserve"> u stečaju, </w:t>
      </w:r>
      <w:r w:rsidR="00750994">
        <w:rPr>
          <w:sz w:val="24"/>
          <w:szCs w:val="24"/>
        </w:rPr>
        <w:t xml:space="preserve">Zagreb, Ulica grada Vukovara </w:t>
      </w:r>
      <w:proofErr w:type="spellStart"/>
      <w:r w:rsidR="00750994">
        <w:rPr>
          <w:sz w:val="24"/>
          <w:szCs w:val="24"/>
        </w:rPr>
        <w:t>284</w:t>
      </w:r>
      <w:proofErr w:type="spellEnd"/>
      <w:r w:rsidR="00750994">
        <w:rPr>
          <w:sz w:val="24"/>
          <w:szCs w:val="24"/>
        </w:rPr>
        <w:t xml:space="preserve">., </w:t>
      </w:r>
      <w:proofErr w:type="spellStart"/>
      <w:r w:rsidR="00750994">
        <w:rPr>
          <w:sz w:val="24"/>
          <w:szCs w:val="24"/>
        </w:rPr>
        <w:t>OIB</w:t>
      </w:r>
      <w:proofErr w:type="spellEnd"/>
      <w:r w:rsidR="00750994">
        <w:rPr>
          <w:sz w:val="24"/>
          <w:szCs w:val="24"/>
        </w:rPr>
        <w:t xml:space="preserve"> </w:t>
      </w:r>
      <w:proofErr w:type="spellStart"/>
      <w:r w:rsidR="00750994">
        <w:rPr>
          <w:sz w:val="24"/>
          <w:szCs w:val="24"/>
        </w:rPr>
        <w:t>97994252712</w:t>
      </w:r>
      <w:proofErr w:type="spellEnd"/>
      <w:r w:rsidR="00750994">
        <w:rPr>
          <w:sz w:val="24"/>
          <w:szCs w:val="24"/>
        </w:rPr>
        <w:t xml:space="preserve">, dana  </w:t>
      </w:r>
      <w:proofErr w:type="spellStart"/>
      <w:r w:rsidR="00BF11C7">
        <w:rPr>
          <w:sz w:val="24"/>
          <w:szCs w:val="24"/>
        </w:rPr>
        <w:t>20</w:t>
      </w:r>
      <w:r w:rsidR="006662FC">
        <w:rPr>
          <w:sz w:val="24"/>
          <w:szCs w:val="24"/>
        </w:rPr>
        <w:t>.studenog</w:t>
      </w:r>
      <w:proofErr w:type="spellEnd"/>
      <w:r w:rsidR="006662FC">
        <w:rPr>
          <w:sz w:val="24"/>
          <w:szCs w:val="24"/>
        </w:rPr>
        <w:t xml:space="preserve"> </w:t>
      </w:r>
      <w:r w:rsidR="00750994">
        <w:rPr>
          <w:sz w:val="24"/>
          <w:szCs w:val="24"/>
        </w:rPr>
        <w:t xml:space="preserve"> </w:t>
      </w:r>
      <w:proofErr w:type="spellStart"/>
      <w:r w:rsidR="00750994">
        <w:rPr>
          <w:sz w:val="24"/>
          <w:szCs w:val="24"/>
        </w:rPr>
        <w:t>201</w:t>
      </w:r>
      <w:r w:rsidR="00DB678E">
        <w:rPr>
          <w:sz w:val="24"/>
          <w:szCs w:val="24"/>
        </w:rPr>
        <w:t>8</w:t>
      </w:r>
      <w:proofErr w:type="spellEnd"/>
      <w:r w:rsidR="00750994">
        <w:rPr>
          <w:sz w:val="24"/>
          <w:szCs w:val="24"/>
        </w:rPr>
        <w:t>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22489F" w:rsidP="006662FC" w:rsidR="006662FC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662FC" w:rsidP="006662FC" w:rsidR="006662FC">
      <w:pPr>
        <w:jc w:val="center"/>
        <w:rPr>
          <w:b/>
          <w:sz w:val="24"/>
        </w:rPr>
      </w:pPr>
    </w:p>
    <w:p w:rsidRDefault="00995CF6" w:rsidP="006106CA" w:rsidR="00B44E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</w:t>
      </w:r>
      <w:r w:rsidR="00DB678E" w:rsidRPr="00995CF6">
        <w:rPr>
          <w:sz w:val="24"/>
          <w:szCs w:val="24"/>
        </w:rPr>
        <w:t xml:space="preserve">Nalaže se stečajnom upravitelju, u roku </w:t>
      </w:r>
      <w:r w:rsidR="006662FC" w:rsidRPr="00995CF6">
        <w:rPr>
          <w:sz w:val="24"/>
          <w:szCs w:val="24"/>
        </w:rPr>
        <w:t>8</w:t>
      </w:r>
      <w:r w:rsidR="00DB678E" w:rsidRPr="00995CF6">
        <w:rPr>
          <w:sz w:val="24"/>
          <w:szCs w:val="24"/>
        </w:rPr>
        <w:t xml:space="preserve"> dana, </w:t>
      </w:r>
      <w:r w:rsidR="00105ED9">
        <w:rPr>
          <w:sz w:val="24"/>
          <w:szCs w:val="24"/>
        </w:rPr>
        <w:t xml:space="preserve">dopuniti zahtjev </w:t>
      </w:r>
      <w:r w:rsidR="006D1CA6">
        <w:rPr>
          <w:sz w:val="24"/>
          <w:szCs w:val="24"/>
        </w:rPr>
        <w:t xml:space="preserve">od </w:t>
      </w:r>
      <w:proofErr w:type="spellStart"/>
      <w:r w:rsidR="006D1CA6">
        <w:rPr>
          <w:sz w:val="24"/>
          <w:szCs w:val="24"/>
        </w:rPr>
        <w:t>14.rujna</w:t>
      </w:r>
      <w:proofErr w:type="spellEnd"/>
      <w:r w:rsidR="006D1CA6">
        <w:rPr>
          <w:sz w:val="24"/>
          <w:szCs w:val="24"/>
        </w:rPr>
        <w:t xml:space="preserve"> </w:t>
      </w:r>
      <w:proofErr w:type="spellStart"/>
      <w:r w:rsidR="006B1B30">
        <w:rPr>
          <w:sz w:val="24"/>
          <w:szCs w:val="24"/>
        </w:rPr>
        <w:t>2018</w:t>
      </w:r>
      <w:proofErr w:type="spellEnd"/>
      <w:r w:rsidR="006B1B30">
        <w:rPr>
          <w:sz w:val="24"/>
          <w:szCs w:val="24"/>
        </w:rPr>
        <w:t xml:space="preserve">. kojim bi se naložila trećim osobama predaja stvari </w:t>
      </w:r>
      <w:r w:rsidR="006662FC" w:rsidRPr="00995CF6">
        <w:rPr>
          <w:sz w:val="24"/>
          <w:szCs w:val="24"/>
        </w:rPr>
        <w:t>dostav</w:t>
      </w:r>
      <w:r w:rsidR="006D1CA6">
        <w:rPr>
          <w:sz w:val="24"/>
          <w:szCs w:val="24"/>
        </w:rPr>
        <w:t>om</w:t>
      </w:r>
      <w:r w:rsidR="006662FC" w:rsidRPr="00995CF6">
        <w:rPr>
          <w:sz w:val="24"/>
          <w:szCs w:val="24"/>
        </w:rPr>
        <w:t xml:space="preserve"> sudu</w:t>
      </w:r>
      <w:r w:rsidR="006B1B30">
        <w:rPr>
          <w:sz w:val="24"/>
          <w:szCs w:val="24"/>
        </w:rPr>
        <w:t xml:space="preserve">: </w:t>
      </w:r>
      <w:r w:rsidR="003E73AD" w:rsidRPr="00995CF6">
        <w:rPr>
          <w:sz w:val="24"/>
          <w:szCs w:val="24"/>
        </w:rPr>
        <w:t>specifikacij</w:t>
      </w:r>
      <w:r w:rsidR="006D1CA6">
        <w:rPr>
          <w:sz w:val="24"/>
          <w:szCs w:val="24"/>
        </w:rPr>
        <w:t>e</w:t>
      </w:r>
      <w:r w:rsidR="003E73AD" w:rsidRPr="00995CF6">
        <w:rPr>
          <w:sz w:val="24"/>
          <w:szCs w:val="24"/>
        </w:rPr>
        <w:t xml:space="preserve"> stvari t</w:t>
      </w:r>
      <w:r w:rsidR="000F33FD">
        <w:rPr>
          <w:sz w:val="24"/>
          <w:szCs w:val="24"/>
        </w:rPr>
        <w:t xml:space="preserve">ako da se </w:t>
      </w:r>
      <w:r w:rsidR="003E73AD" w:rsidRPr="00995CF6">
        <w:rPr>
          <w:sz w:val="24"/>
          <w:szCs w:val="24"/>
        </w:rPr>
        <w:t>te stvari razlik</w:t>
      </w:r>
      <w:r w:rsidR="000F33FD">
        <w:rPr>
          <w:sz w:val="24"/>
          <w:szCs w:val="24"/>
        </w:rPr>
        <w:t xml:space="preserve">uju </w:t>
      </w:r>
      <w:r w:rsidR="003E73AD" w:rsidRPr="00995CF6">
        <w:rPr>
          <w:sz w:val="24"/>
          <w:szCs w:val="24"/>
        </w:rPr>
        <w:t>od dr</w:t>
      </w:r>
      <w:r w:rsidR="00105ED9">
        <w:rPr>
          <w:sz w:val="24"/>
          <w:szCs w:val="24"/>
        </w:rPr>
        <w:t>ugih</w:t>
      </w:r>
      <w:r w:rsidR="003E73AD" w:rsidRPr="00995CF6">
        <w:rPr>
          <w:sz w:val="24"/>
          <w:szCs w:val="24"/>
        </w:rPr>
        <w:t xml:space="preserve"> stvari iste vrste</w:t>
      </w:r>
      <w:r w:rsidR="006B1B30">
        <w:rPr>
          <w:sz w:val="24"/>
          <w:szCs w:val="24"/>
        </w:rPr>
        <w:t xml:space="preserve">; </w:t>
      </w:r>
      <w:r w:rsidR="00105ED9">
        <w:rPr>
          <w:sz w:val="24"/>
          <w:szCs w:val="24"/>
        </w:rPr>
        <w:t>dokaz</w:t>
      </w:r>
      <w:r w:rsidR="006B1B30">
        <w:rPr>
          <w:sz w:val="24"/>
          <w:szCs w:val="24"/>
        </w:rPr>
        <w:t>a</w:t>
      </w:r>
      <w:r w:rsidR="00105ED9">
        <w:rPr>
          <w:sz w:val="24"/>
          <w:szCs w:val="24"/>
        </w:rPr>
        <w:t xml:space="preserve"> o vlasništvu dužnika na stvarima</w:t>
      </w:r>
      <w:r w:rsidR="002F585C">
        <w:rPr>
          <w:sz w:val="24"/>
          <w:szCs w:val="24"/>
        </w:rPr>
        <w:t xml:space="preserve"> i označavanje mjesta gdje se stvari nalaze</w:t>
      </w:r>
    </w:p>
    <w:p w:rsidRDefault="006D1CA6" w:rsidP="006106CA" w:rsidR="006D1CA6" w:rsidRPr="00995C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Ako stečajni upravitelj </w:t>
      </w:r>
      <w:r w:rsidR="00B44E60">
        <w:rPr>
          <w:sz w:val="24"/>
          <w:szCs w:val="24"/>
        </w:rPr>
        <w:t xml:space="preserve">u </w:t>
      </w:r>
      <w:proofErr w:type="spellStart"/>
      <w:r w:rsidR="00B44E60">
        <w:rPr>
          <w:sz w:val="24"/>
          <w:szCs w:val="24"/>
        </w:rPr>
        <w:t>dodjeljenom</w:t>
      </w:r>
      <w:proofErr w:type="spellEnd"/>
      <w:r w:rsidR="00B44E60">
        <w:rPr>
          <w:sz w:val="24"/>
          <w:szCs w:val="24"/>
        </w:rPr>
        <w:t xml:space="preserve"> roku </w:t>
      </w:r>
      <w:r>
        <w:rPr>
          <w:sz w:val="24"/>
          <w:szCs w:val="24"/>
        </w:rPr>
        <w:t xml:space="preserve">ne udovolji nalogu suda iz </w:t>
      </w:r>
      <w:proofErr w:type="spellStart"/>
      <w:r>
        <w:rPr>
          <w:sz w:val="24"/>
          <w:szCs w:val="24"/>
        </w:rPr>
        <w:t>toč.</w:t>
      </w:r>
      <w:r w:rsidR="00B44E60">
        <w:rPr>
          <w:sz w:val="24"/>
          <w:szCs w:val="24"/>
        </w:rPr>
        <w:t>I</w:t>
      </w:r>
      <w:proofErr w:type="spellEnd"/>
      <w:r w:rsidR="00B44E60">
        <w:rPr>
          <w:sz w:val="24"/>
          <w:szCs w:val="24"/>
        </w:rPr>
        <w:t>. zaključka, sud će zahtjev stečajnog upravitelja odbaciti</w:t>
      </w:r>
    </w:p>
    <w:p w:rsidRDefault="00DB678E" w:rsidP="006106CA" w:rsidR="0018179B" w:rsidRPr="00995CF6">
      <w:pPr>
        <w:pStyle w:val="Odlomakpopisa"/>
        <w:ind w:left="1440"/>
        <w:rPr>
          <w:b/>
          <w:sz w:val="24"/>
        </w:rPr>
      </w:pPr>
      <w:r w:rsidRPr="00995CF6">
        <w:rPr>
          <w:sz w:val="24"/>
          <w:szCs w:val="24"/>
        </w:rPr>
        <w:t xml:space="preserve"> </w:t>
      </w:r>
    </w:p>
    <w:p w:rsidRDefault="0018179B" w:rsidP="0018179B" w:rsidR="0018179B">
      <w:pPr>
        <w:ind w:firstLine="720"/>
        <w:jc w:val="both"/>
        <w:rPr>
          <w:sz w:val="24"/>
        </w:rPr>
      </w:pPr>
    </w:p>
    <w:p w:rsidRDefault="0018179B" w:rsidP="0018179B" w:rsidR="0018179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F11C7">
        <w:rPr>
          <w:sz w:val="24"/>
        </w:rPr>
        <w:t>20</w:t>
      </w:r>
      <w:r w:rsidR="00B44E60">
        <w:rPr>
          <w:sz w:val="24"/>
        </w:rPr>
        <w:t>.studenog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2A3A81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18179B" w:rsidP="0003760B" w:rsidR="0018179B">
      <w:pPr>
        <w:ind w:firstLine="709"/>
        <w:jc w:val="both"/>
        <w:rPr>
          <w:sz w:val="24"/>
          <w:szCs w:val="24"/>
        </w:rPr>
      </w:pPr>
    </w:p>
    <w:p w:rsidRDefault="0018179B" w:rsidP="0003760B" w:rsidR="0018179B">
      <w:pPr>
        <w:ind w:firstLine="709"/>
        <w:jc w:val="both"/>
        <w:rPr>
          <w:sz w:val="24"/>
          <w:szCs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C28B0" w:rsidR="00B02CE9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F259F3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2A3A81" w:rsidR="002A3A81">
      <w:pPr>
        <w:jc w:val="both"/>
        <w:rPr>
          <w:sz w:val="24"/>
        </w:rPr>
      </w:pPr>
    </w:p>
    <w:p w:rsidRDefault="007C28B0" w:rsidR="007C28B0">
      <w:pPr>
        <w:jc w:val="both"/>
        <w:rPr>
          <w:sz w:val="24"/>
        </w:rPr>
      </w:pPr>
    </w:p>
    <w:p w:rsidRDefault="00F259F3" w:rsidP="00F259F3" w:rsidR="00F259F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259F3" w:rsidP="00422EE0" w:rsidR="00F259F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3BB7" w:rsidP="00F259F3" w:rsidR="00B32E61" w:rsidRPr="00B44E60">
      <w:pPr>
        <w:ind w:left="1363"/>
        <w:jc w:val="both"/>
        <w:rPr>
          <w:sz w:val="24"/>
        </w:rPr>
      </w:pPr>
      <w:r w:rsidRPr="00B44E60">
        <w:rPr>
          <w:sz w:val="24"/>
        </w:rPr>
        <w:t xml:space="preserve"> </w:t>
      </w:r>
    </w:p>
    <w:sectPr w:rsidR="00B32E61" w:rsidRPr="00B44E60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7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AD62B9D"/>
    <w:multiLevelType w:val="hybridMultilevel"/>
    <w:tmpl w:val="73422E0E"/>
    <w:lvl w:tplc="4DBA2A2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53E7C3D"/>
    <w:multiLevelType w:val="hybridMultilevel"/>
    <w:tmpl w:val="F0EC2AAE"/>
    <w:lvl w:tplc="B96CFC8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760B"/>
    <w:rsid w:val="000519B3"/>
    <w:rsid w:val="0005692D"/>
    <w:rsid w:val="00084F01"/>
    <w:rsid w:val="000F33FD"/>
    <w:rsid w:val="00105ED9"/>
    <w:rsid w:val="00113EC7"/>
    <w:rsid w:val="00131E99"/>
    <w:rsid w:val="00132D90"/>
    <w:rsid w:val="00160FF3"/>
    <w:rsid w:val="001662C4"/>
    <w:rsid w:val="0018179B"/>
    <w:rsid w:val="001A1A7F"/>
    <w:rsid w:val="001A5E86"/>
    <w:rsid w:val="001B44D2"/>
    <w:rsid w:val="001C1AB5"/>
    <w:rsid w:val="0022489F"/>
    <w:rsid w:val="00241F71"/>
    <w:rsid w:val="002431C4"/>
    <w:rsid w:val="00245373"/>
    <w:rsid w:val="00260A9E"/>
    <w:rsid w:val="00286FBD"/>
    <w:rsid w:val="002903F5"/>
    <w:rsid w:val="0029270E"/>
    <w:rsid w:val="002945A3"/>
    <w:rsid w:val="002A3523"/>
    <w:rsid w:val="002A3A81"/>
    <w:rsid w:val="002B24A4"/>
    <w:rsid w:val="002B5EE6"/>
    <w:rsid w:val="002D0838"/>
    <w:rsid w:val="002D6659"/>
    <w:rsid w:val="002F01C6"/>
    <w:rsid w:val="002F585C"/>
    <w:rsid w:val="00326B3D"/>
    <w:rsid w:val="00337798"/>
    <w:rsid w:val="00396DE2"/>
    <w:rsid w:val="003A1871"/>
    <w:rsid w:val="003B4B0D"/>
    <w:rsid w:val="003E555B"/>
    <w:rsid w:val="003E73AD"/>
    <w:rsid w:val="003F3AEF"/>
    <w:rsid w:val="00450221"/>
    <w:rsid w:val="00450676"/>
    <w:rsid w:val="00454BBA"/>
    <w:rsid w:val="00475CDF"/>
    <w:rsid w:val="00476E8D"/>
    <w:rsid w:val="00482933"/>
    <w:rsid w:val="00483785"/>
    <w:rsid w:val="004D2782"/>
    <w:rsid w:val="004D2841"/>
    <w:rsid w:val="004D477E"/>
    <w:rsid w:val="004E2FD0"/>
    <w:rsid w:val="004E5FEF"/>
    <w:rsid w:val="00515AD5"/>
    <w:rsid w:val="00516616"/>
    <w:rsid w:val="005167AF"/>
    <w:rsid w:val="0052413E"/>
    <w:rsid w:val="0056765A"/>
    <w:rsid w:val="00595096"/>
    <w:rsid w:val="005B0D9A"/>
    <w:rsid w:val="005B30C9"/>
    <w:rsid w:val="005B3F73"/>
    <w:rsid w:val="005B5A8A"/>
    <w:rsid w:val="005B5C24"/>
    <w:rsid w:val="005B7DE6"/>
    <w:rsid w:val="005C5E15"/>
    <w:rsid w:val="005E34A3"/>
    <w:rsid w:val="00601987"/>
    <w:rsid w:val="006106CA"/>
    <w:rsid w:val="00615A8B"/>
    <w:rsid w:val="00623484"/>
    <w:rsid w:val="00626395"/>
    <w:rsid w:val="006662FC"/>
    <w:rsid w:val="006B1B30"/>
    <w:rsid w:val="006C36E6"/>
    <w:rsid w:val="006C7E17"/>
    <w:rsid w:val="006D1CA6"/>
    <w:rsid w:val="006D7A0F"/>
    <w:rsid w:val="006F46EA"/>
    <w:rsid w:val="006F7455"/>
    <w:rsid w:val="00750994"/>
    <w:rsid w:val="0075681B"/>
    <w:rsid w:val="00795981"/>
    <w:rsid w:val="007B593F"/>
    <w:rsid w:val="007C28B0"/>
    <w:rsid w:val="007E1C99"/>
    <w:rsid w:val="00835792"/>
    <w:rsid w:val="008366A0"/>
    <w:rsid w:val="0085270F"/>
    <w:rsid w:val="00876285"/>
    <w:rsid w:val="00880F82"/>
    <w:rsid w:val="008A64C9"/>
    <w:rsid w:val="008E3BB7"/>
    <w:rsid w:val="008E6A96"/>
    <w:rsid w:val="008E79B9"/>
    <w:rsid w:val="00901AEB"/>
    <w:rsid w:val="009026BB"/>
    <w:rsid w:val="009128F5"/>
    <w:rsid w:val="00923121"/>
    <w:rsid w:val="009273F5"/>
    <w:rsid w:val="00973A1B"/>
    <w:rsid w:val="009850B8"/>
    <w:rsid w:val="00985606"/>
    <w:rsid w:val="00995CF6"/>
    <w:rsid w:val="00A110D0"/>
    <w:rsid w:val="00A15AB7"/>
    <w:rsid w:val="00A41CF2"/>
    <w:rsid w:val="00A44A71"/>
    <w:rsid w:val="00A54EB4"/>
    <w:rsid w:val="00A55F78"/>
    <w:rsid w:val="00A6313F"/>
    <w:rsid w:val="00A671F5"/>
    <w:rsid w:val="00A80EB3"/>
    <w:rsid w:val="00A828C1"/>
    <w:rsid w:val="00A90C82"/>
    <w:rsid w:val="00AB30B2"/>
    <w:rsid w:val="00AB67D3"/>
    <w:rsid w:val="00AD3398"/>
    <w:rsid w:val="00AF373B"/>
    <w:rsid w:val="00AF4C01"/>
    <w:rsid w:val="00B01169"/>
    <w:rsid w:val="00B02CE9"/>
    <w:rsid w:val="00B04930"/>
    <w:rsid w:val="00B22C36"/>
    <w:rsid w:val="00B32E61"/>
    <w:rsid w:val="00B35218"/>
    <w:rsid w:val="00B44E60"/>
    <w:rsid w:val="00B70115"/>
    <w:rsid w:val="00B844BF"/>
    <w:rsid w:val="00B93B9A"/>
    <w:rsid w:val="00BC4571"/>
    <w:rsid w:val="00BC5826"/>
    <w:rsid w:val="00BC7C81"/>
    <w:rsid w:val="00BF11C7"/>
    <w:rsid w:val="00C024EB"/>
    <w:rsid w:val="00C13C62"/>
    <w:rsid w:val="00C23B58"/>
    <w:rsid w:val="00C356A1"/>
    <w:rsid w:val="00C36359"/>
    <w:rsid w:val="00CB3E3F"/>
    <w:rsid w:val="00CC43BC"/>
    <w:rsid w:val="00CC7D07"/>
    <w:rsid w:val="00CE3890"/>
    <w:rsid w:val="00CE3B7D"/>
    <w:rsid w:val="00CE4F52"/>
    <w:rsid w:val="00D0257A"/>
    <w:rsid w:val="00D0799A"/>
    <w:rsid w:val="00D10A4F"/>
    <w:rsid w:val="00D31451"/>
    <w:rsid w:val="00D448E9"/>
    <w:rsid w:val="00D60187"/>
    <w:rsid w:val="00D60476"/>
    <w:rsid w:val="00D75B23"/>
    <w:rsid w:val="00D840AE"/>
    <w:rsid w:val="00D959BC"/>
    <w:rsid w:val="00DA5FA3"/>
    <w:rsid w:val="00DB678E"/>
    <w:rsid w:val="00DC6111"/>
    <w:rsid w:val="00DD67BA"/>
    <w:rsid w:val="00DE479D"/>
    <w:rsid w:val="00E24EDF"/>
    <w:rsid w:val="00E64D32"/>
    <w:rsid w:val="00E815AE"/>
    <w:rsid w:val="00E9166A"/>
    <w:rsid w:val="00E94EF5"/>
    <w:rsid w:val="00EB6341"/>
    <w:rsid w:val="00EC1564"/>
    <w:rsid w:val="00EC6E31"/>
    <w:rsid w:val="00EF0908"/>
    <w:rsid w:val="00F259F3"/>
    <w:rsid w:val="00F3761C"/>
    <w:rsid w:val="00F42A90"/>
    <w:rsid w:val="00F5779C"/>
    <w:rsid w:val="00F6227A"/>
    <w:rsid w:val="00F71AC5"/>
    <w:rsid w:val="00F75F88"/>
    <w:rsid w:val="00F83060"/>
    <w:rsid w:val="00F874C7"/>
    <w:rsid w:val="00F97D49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2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9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2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9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and out d.o.o.</izvorni_sadrzaj>
    <derivirana_varijabla naziv="DomainObject.Predmet.ProtustrankaFormated_1">  In and out d.o.o.</derivirana_varijabla>
  </DomainObject.Predmet.ProtustrankaFormated>
  <DomainObject.Predmet.ProtustrankaFormatedOIB>
    <izvorni_sadrzaj>  In and out d.o.o., OIB 97994252712</izvorni_sadrzaj>
    <derivirana_varijabla naziv="DomainObject.Predmet.ProtustrankaFormatedOIB_1">  In and out d.o.o., OIB 97994252712</derivirana_varijabla>
  </DomainObject.Predmet.ProtustrankaFormatedOIB>
  <DomainObject.Predmet.ProtustrankaFormatedWithAdress>
    <izvorni_sadrzaj> In and out d.o.o., Ulica grada Vukovara 284, 10000 Zagreb</izvorni_sadrzaj>
    <derivirana_varijabla naziv="DomainObject.Predmet.ProtustrankaFormatedWithAdress_1"> In and out d.o.o., Ulica grada Vukovara 284, 10000 Zagreb</derivirana_varijabla>
  </DomainObject.Predmet.ProtustrankaFormatedWithAdress>
  <DomainObject.Predmet.ProtustrankaFormatedWithAdressOIB>
    <izvorni_sadrzaj> In and out d.o.o., OIB 97994252712, Ulica grada Vukovara 284, 10000 Zagreb</izvorni_sadrzaj>
    <derivirana_varijabla naziv="DomainObject.Predmet.ProtustrankaFormatedWithAdressOIB_1"> In and out d.o.o., OIB 97994252712, Ulica grada Vukovara 284, 10000 Zagreb</derivirana_varijabla>
  </DomainObject.Predmet.ProtustrankaFormatedWithAdressOIB>
  <DomainObject.Predmet.ProtustrankaWithAdress>
    <izvorni_sadrzaj>In and out d.o.o. Ulica grada Vukovara 284, 10000 Zagreb</izvorni_sadrzaj>
    <derivirana_varijabla naziv="DomainObject.Predmet.ProtustrankaWithAdress_1">In and out d.o.o. Ulica grada Vukovara 284, 10000 Zagreb</derivirana_varijabla>
  </DomainObject.Predmet.ProtustrankaWithAdress>
  <DomainObject.Predmet.ProtustrankaWithAdressOIB>
    <izvorni_sadrzaj>In and out d.o.o., OIB 97994252712, Ulica grada Vukovara 284, 10000 Zagreb</izvorni_sadrzaj>
    <derivirana_varijabla naziv="DomainObject.Predmet.ProtustrankaWithAdressOIB_1">In and out d.o.o., OIB 97994252712, Ulica grada Vukovara 284, 10000 Zagreb</derivirana_varijabla>
  </DomainObject.Predmet.ProtustrankaWithAdressOIB>
  <DomainObject.Predmet.ProtustrankaNazivFormated>
    <izvorni_sadrzaj>In and out d.o.o.</izvorni_sadrzaj>
    <derivirana_varijabla naziv="DomainObject.Predmet.ProtustrankaNazivFormated_1">In and out d.o.o.</derivirana_varijabla>
  </DomainObject.Predmet.ProtustrankaNazivFormated>
  <DomainObject.Predmet.ProtustrankaNazivFormatedOIB>
    <izvorni_sadrzaj>In and out d.o.o., OIB 97994252712</izvorni_sadrzaj>
    <derivirana_varijabla naziv="DomainObject.Predmet.ProtustrankaNazivFormatedOIB_1">In and out d.o.o., OIB 97994252712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and out d.o.o.</izvorni_sadrzaj>
    <derivirana_varijabla naziv="DomainObject.Predmet.StrankaFormated_1">  In and out d.o.o.</derivirana_varijabla>
  </DomainObject.Predmet.StrankaFormated>
  <DomainObject.Predmet.StrankaFormatedOIB>
    <izvorni_sadrzaj>  In and out d.o.o., OIB 97994252712</izvorni_sadrzaj>
    <derivirana_varijabla naziv="DomainObject.Predmet.StrankaFormatedOIB_1">  In and out d.o.o., OIB 97994252712</derivirana_varijabla>
  </DomainObject.Predmet.StrankaFormatedOIB>
  <DomainObject.Predmet.StrankaFormatedWithAdress>
    <izvorni_sadrzaj> In and out d.o.o., Ulica grada Vukovara 284, 10000 Zagreb</izvorni_sadrzaj>
    <derivirana_varijabla naziv="DomainObject.Predmet.StrankaFormatedWithAdress_1"> In and out d.o.o., Ulica grada Vukovara 284, 10000 Zagreb</derivirana_varijabla>
  </DomainObject.Predmet.StrankaFormatedWithAdress>
  <DomainObject.Predmet.StrankaFormatedWithAdressOIB>
    <izvorni_sadrzaj> In and out d.o.o., OIB 97994252712, Ulica grada Vukovara 284, 10000 Zagreb</izvorni_sadrzaj>
    <derivirana_varijabla naziv="DomainObject.Predmet.StrankaFormatedWithAdressOIB_1"> In and out d.o.o., OIB 97994252712, Ulica grada Vukovara 284, 10000 Zagreb</derivirana_varijabla>
  </DomainObject.Predmet.StrankaFormatedWithAdressOIB>
  <DomainObject.Predmet.StrankaWithAdress>
    <izvorni_sadrzaj>In and out d.o.o. Ulica grada Vukovara 284,10000 Zagreb</izvorni_sadrzaj>
    <derivirana_varijabla naziv="DomainObject.Predmet.StrankaWithAdress_1">In and out d.o.o. Ulica grada Vukovara 284,10000 Zagreb</derivirana_varijabla>
  </DomainObject.Predmet.StrankaWithAdress>
  <DomainObject.Predmet.StrankaWithAdressOIB>
    <izvorni_sadrzaj>In and out d.o.o., OIB 97994252712, Ulica grada Vukovara 284,10000 Zagreb</izvorni_sadrzaj>
    <derivirana_varijabla naziv="DomainObject.Predmet.StrankaWithAdressOIB_1">In and out d.o.o., OIB 97994252712, Ulica grada Vukovara 284,10000 Zagreb</derivirana_varijabla>
  </DomainObject.Predmet.StrankaWithAdressOIB>
  <DomainObject.Predmet.StrankaNazivFormated>
    <izvorni_sadrzaj>In and out d.o.o.</izvorni_sadrzaj>
    <derivirana_varijabla naziv="DomainObject.Predmet.StrankaNazivFormated_1">In and out d.o.o.</derivirana_varijabla>
  </DomainObject.Predmet.StrankaNazivFormated>
  <DomainObject.Predmet.StrankaNazivFormatedOIB>
    <izvorni_sadrzaj>In and out d.o.o., OIB 97994252712</izvorni_sadrzaj>
    <derivirana_varijabla naziv="DomainObject.Predmet.StrankaNazivFormatedOIB_1">In and out d.o.o., OIB 97994252712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and out d.o.o.</item>
    </izvorni_sadrzaj>
    <derivirana_varijabla naziv="DomainObject.Predmet.StrankaListFormated_1">
      <item>In and out d.o.o.</item>
    </derivirana_varijabla>
  </DomainObject.Predmet.StrankaListFormated>
  <DomainObject.Predmet.StrankaListFormatedOIB>
    <izvorni_sadrzaj>
      <item>In and out d.o.o., OIB 97994252712</item>
    </izvorni_sadrzaj>
    <derivirana_varijabla naziv="DomainObject.Predmet.StrankaListFormatedOIB_1">
      <item>In and out d.o.o., OIB 97994252712</item>
    </derivirana_varijabla>
  </DomainObject.Predmet.StrankaListFormatedOIB>
  <DomainObject.Predmet.StrankaListFormatedWithAdress>
    <izvorni_sadrzaj>
      <item>In and out d.o.o., Ulica grada Vukovara 284, 10000 Zagreb</item>
    </izvorni_sadrzaj>
    <derivirana_varijabla naziv="DomainObject.Predmet.StrankaListFormatedWithAdress_1">
      <item>In and out d.o.o., Ulica grada Vukovara 284, 10000 Zagreb</item>
    </derivirana_varijabla>
  </DomainObject.Predmet.StrankaListFormatedWithAdress>
  <DomainObject.Predmet.StrankaListFormatedWithAdressOIB>
    <izvorni_sadrzaj>
      <item>In and out d.o.o., OIB 97994252712, Ulica grada Vukovara 284, 10000 Zagreb</item>
    </izvorni_sadrzaj>
    <derivirana_varijabla naziv="DomainObject.Predmet.StrankaListFormatedWithAdressOIB_1">
      <item>In and out d.o.o., OIB 97994252712, Ulica grada Vukovara 284, 10000 Zagreb</item>
    </derivirana_varijabla>
  </DomainObject.Predmet.StrankaListFormatedWithAdressOIB>
  <DomainObject.Predmet.StrankaListNazivFormated>
    <izvorni_sadrzaj>
      <item>In and out d.o.o.</item>
    </izvorni_sadrzaj>
    <derivirana_varijabla naziv="DomainObject.Predmet.StrankaListNazivFormated_1">
      <item>In and out d.o.o.</item>
    </derivirana_varijabla>
  </DomainObject.Predmet.StrankaListNazivFormated>
  <DomainObject.Predmet.StrankaListNazivFormatedOIB>
    <izvorni_sadrzaj>
      <item>In and out d.o.o., OIB 97994252712</item>
    </izvorni_sadrzaj>
    <derivirana_varijabla naziv="DomainObject.Predmet.StrankaListNazivFormatedOIB_1">
      <item>In and out d.o.o., OIB 97994252712</item>
    </derivirana_varijabla>
  </DomainObject.Predmet.StrankaListNazivFormatedOIB>
  <DomainObject.Predmet.ProtuStrankaListFormated>
    <izvorni_sadrzaj>
      <item>In and out d.o.o.</item>
    </izvorni_sadrzaj>
    <derivirana_varijabla naziv="DomainObject.Predmet.ProtuStrankaListFormated_1">
      <item>In and out d.o.o.</item>
    </derivirana_varijabla>
  </DomainObject.Predmet.ProtuStrankaListFormated>
  <DomainObject.Predmet.ProtuStrankaListFormatedOIB>
    <izvorni_sadrzaj>
      <item>In and out d.o.o., OIB 97994252712</item>
    </izvorni_sadrzaj>
    <derivirana_varijabla naziv="DomainObject.Predmet.ProtuStrankaListFormatedOIB_1">
      <item>In and out d.o.o., OIB 97994252712</item>
    </derivirana_varijabla>
  </DomainObject.Predmet.ProtuStrankaListFormatedOIB>
  <DomainObject.Predmet.ProtuStrankaListFormatedWithAdress>
    <izvorni_sadrzaj>
      <item>In and out d.o.o., Ulica grada Vukovara 284, 10000 Zagreb</item>
    </izvorni_sadrzaj>
    <derivirana_varijabla naziv="DomainObject.Predmet.ProtuStrankaListFormatedWithAdress_1">
      <item>In and out d.o.o., Ulica grada Vukovara 284, 10000 Zagreb</item>
    </derivirana_varijabla>
  </DomainObject.Predmet.ProtuStrankaListFormatedWithAdress>
  <DomainObject.Predmet.ProtuStrankaListFormatedWithAdressOIB>
    <izvorni_sadrzaj>
      <item>In and out d.o.o., OIB 97994252712, Ulica grada Vukovara 284, 10000 Zagreb</item>
    </izvorni_sadrzaj>
    <derivirana_varijabla naziv="DomainObject.Predmet.ProtuStrankaListFormatedWithAdressOIB_1">
      <item>In and out d.o.o., OIB 97994252712, Ulica grada Vukovara 284, 10000 Zagreb</item>
    </derivirana_varijabla>
  </DomainObject.Predmet.ProtuStrankaListFormatedWithAdressOIB>
  <DomainObject.Predmet.ProtuStrankaListNazivFormated>
    <izvorni_sadrzaj>
      <item>In and out d.o.o.</item>
    </izvorni_sadrzaj>
    <derivirana_varijabla naziv="DomainObject.Predmet.ProtuStrankaListNazivFormated_1">
      <item>In and out d.o.o.</item>
    </derivirana_varijabla>
  </DomainObject.Predmet.ProtuStrankaListNazivFormated>
  <DomainObject.Predmet.ProtuStrankaListNazivFormatedOIB>
    <izvorni_sadrzaj>
      <item>In and out d.o.o., OIB 97994252712</item>
    </izvorni_sadrzaj>
    <derivirana_varijabla naziv="DomainObject.Predmet.ProtuStrankaListNazivFormatedOIB_1">
      <item>In and out d.o.o., OIB 97994252712</item>
    </derivirana_varijabla>
  </DomainObject.Predmet.ProtuStrankaListNazivFormatedOIB>
  <DomainObject.Predmet.OstaliListFormated>
    <izvorni_sadrzaj>
      <item>Andrej Tošev</item>
    </izvorni_sadrzaj>
    <derivirana_varijabla naziv="DomainObject.Predmet.OstaliListFormated_1">
      <item>Andrej Tošev</item>
    </derivirana_varijabla>
  </DomainObject.Predmet.OstaliListFormated>
  <DomainObject.Predmet.OstaliListFormatedOIB>
    <izvorni_sadrzaj>
      <item>Andrej Tošev, OIB 11493385247</item>
    </izvorni_sadrzaj>
    <derivirana_varijabla naziv="DomainObject.Predmet.OstaliListFormatedOIB_1">
      <item>Andrej Tošev, OIB 11493385247</item>
    </derivirana_varijabla>
  </DomainObject.Predmet.OstaliListFormatedOIB>
  <DomainObject.Predmet.OstaliListFormatedWithAdress>
    <izvorni_sadrzaj>
      <item>Andrej Tošev, Popovačka ulica 4, 10000 Zagreb</item>
    </izvorni_sadrzaj>
    <derivirana_varijabla naziv="DomainObject.Predmet.OstaliListFormatedWithAdress_1">
      <item>Andrej Tošev, Popovačka ulica 4, 10000 Zagreb</item>
    </derivirana_varijabla>
  </DomainObject.Predmet.OstaliListFormatedWithAdress>
  <DomainObject.Predmet.OstaliListFormatedWithAdressOIB>
    <izvorni_sadrzaj>
      <item>Andrej Tošev, OIB 11493385247, Popovačka ulica 4, 10000 Zagreb</item>
    </izvorni_sadrzaj>
    <derivirana_varijabla naziv="DomainObject.Predmet.OstaliListFormatedWithAdressOIB_1">
      <item>Andrej Tošev, OIB 11493385247, Popovačka ulica 4, 10000 Zagreb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and out d.o.o.</izvorni_sadrzaj>
    <derivirana_varijabla naziv="DomainObject.Predmet.StrankaIDrugi_1">In and out d.o.o.</derivirana_varijabla>
  </DomainObject.Predmet.StrankaIDrugi>
  <DomainObject.Predmet.ProtustrankaIDrugi>
    <izvorni_sadrzaj>In and out d.o.o.</izvorni_sadrzaj>
    <derivirana_varijabla naziv="DomainObject.Predmet.ProtustrankaIDrugi_1">In and out d.o.o.</derivirana_varijabla>
  </DomainObject.Predmet.ProtustrankaIDrugi>
  <DomainObject.Predmet.StrankaIDrugiAdressOIB>
    <izvorni_sadrzaj>In and out d.o.o., OIB 97994252712, Ulica grada Vukovara 284, 10000 Zagreb</izvorni_sadrzaj>
    <derivirana_varijabla naziv="DomainObject.Predmet.StrankaIDrugiAdressOIB_1">In and out d.o.o., OIB 97994252712, Ulica grada Vukovara 284, 10000 Zagreb</derivirana_varijabla>
  </DomainObject.Predmet.StrankaIDrugiAdressOIB>
  <DomainObject.Predmet.ProtustrankaIDrugiAdressOIB>
    <izvorni_sadrzaj>In and out d.o.o., OIB 97994252712, Ulica grada Vukovara 284, 10000 Zagreb</izvorni_sadrzaj>
    <derivirana_varijabla naziv="DomainObject.Predmet.ProtustrankaIDrugiAdressOIB_1">In and out d.o.o., OIB 97994252712,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and out d.o.o.</item>
      <item>In and out d.o.o.</item>
      <item>Andrej Tošev</item>
    </izvorni_sadrzaj>
    <derivirana_varijabla naziv="DomainObject.Predmet.SudioniciListNaziv_1">
      <item>In and out d.o.o.</item>
      <item>In and out d.o.o.</item>
      <item>Andrej Tošev</item>
    </derivirana_varijabla>
  </DomainObject.Predmet.SudioniciListNaziv>
  <DomainObject.Predmet.SudioniciListAdressOIB>
    <izvorni_sadrzaj>
      <item>In and out d.o.o., OIB 97994252712, Ulica grada Vukovara 284,10000 Zagreb</item>
      <item>In and out d.o.o., OIB 97994252712, Ulica grada Vukovara 284,10000 Zagreb</item>
      <item>Andrej Tošev, OIB 11493385247, Popovačka ulica 4,10000 Zagreb</item>
    </izvorni_sadrzaj>
    <derivirana_varijabla naziv="DomainObject.Predmet.SudioniciListAdressOIB_1">
      <item>In and out d.o.o., OIB 97994252712, Ulica grada Vukovara 284,10000 Zagreb</item>
      <item>In and out d.o.o., OIB 97994252712,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97994252712</item>
      <item>, OIB 97994252712</item>
      <item>, OIB 11493385247</item>
    </izvorni_sadrzaj>
    <derivirana_varijabla naziv="DomainObject.Predmet.SudioniciListNazivOIB_1">
      <item>, OIB 97994252712</item>
      <item>, OIB 97994252712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St-878/2018-26</izvorni_sadrzaj>
    <derivirana_varijabla naziv="DomainObject.PredzadnjaOdlukaIzPredmeta.Oznaka_1">St-878/2018-26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840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2018-11-20T08:40:00Z</dcterms:created>
  <dc:creator>Unknown</dc:creator>
  <cp:lastModifiedBy>Valentina Delač</cp:lastModifiedBy>
  <cp:lastPrinted>2018-11-20T08:41:00Z</cp:lastPrinted>
  <dcterms:modified xmlns:xsi="http://www.w3.org/2001/XMLSchema-instance" xsi:type="dcterms:W3CDTF">2018-11-20T08:41:00Z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and aut  zaključak dopuna zahtjeva 216 st.3.docx)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