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83816" w14:paraId="ba83816" w:rsidRDefault="00076114" w:rsidP="00076114" w:rsidR="00076114" w:rsidRPr="00F12893">
      <w:pPr>
        <w15:collapsed w:val="false"/>
        <w:rPr>
          <w:sz w:val="22"/>
          <w:szCs w:val="22"/>
        </w:rPr>
      </w:pPr>
      <w:bookmarkStart w:name="_GoBack" w:id="0"/>
      <w:bookmarkEnd w:id="0"/>
    </w:p>
    <w:p w:rsidRDefault="00503C06" w:rsidR="00503C06">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076114" w:rsidP="00076114" w:rsidR="00076114" w:rsidRPr="00F12893">
      <w:pPr>
        <w:rPr>
          <w:sz w:val="22"/>
          <w:szCs w:val="22"/>
        </w:rPr>
      </w:pPr>
    </w:p>
    <w:p w:rsidRDefault="00664F42" w:rsidP="00664F42" w:rsidR="00664F42" w:rsidRPr="00F12893">
      <w:pPr>
        <w:rPr>
          <w:sz w:val="22"/>
          <w:szCs w:val="22"/>
        </w:rPr>
      </w:pPr>
      <w:r w:rsidRPr="00F12893">
        <w:rPr>
          <w:sz w:val="22"/>
          <w:szCs w:val="22"/>
        </w:rPr>
        <w:t>REPUBLIKA HRVATSKA</w:t>
      </w:r>
    </w:p>
    <w:p w:rsidRDefault="00664F42" w:rsidP="00664F42" w:rsidR="00664F42" w:rsidRPr="00F12893">
      <w:pPr>
        <w:rPr>
          <w:sz w:val="22"/>
          <w:szCs w:val="22"/>
        </w:rPr>
      </w:pPr>
      <w:r w:rsidRPr="00F12893">
        <w:rPr>
          <w:sz w:val="22"/>
          <w:szCs w:val="22"/>
        </w:rPr>
        <w:t>Trgovački sud u Zagrebu</w:t>
      </w:r>
    </w:p>
    <w:p w:rsidRDefault="00664F42" w:rsidP="00664F42" w:rsidR="00664F42" w:rsidRPr="00F12893">
      <w:pPr>
        <w:rPr>
          <w:sz w:val="22"/>
          <w:szCs w:val="22"/>
        </w:rPr>
      </w:pPr>
      <w:r w:rsidRPr="00F12893">
        <w:rPr>
          <w:sz w:val="22"/>
          <w:szCs w:val="22"/>
        </w:rPr>
        <w:t xml:space="preserve">Zagreb, Amruševa 2/II                                                                                 </w:t>
      </w:r>
      <w:r w:rsidR="00DA24B8" w:rsidRPr="00F12893">
        <w:rPr>
          <w:sz w:val="22"/>
          <w:szCs w:val="22"/>
        </w:rPr>
        <w:t xml:space="preserve">   </w:t>
      </w:r>
      <w:r w:rsidRPr="00F12893">
        <w:rPr>
          <w:sz w:val="22"/>
          <w:szCs w:val="22"/>
        </w:rPr>
        <w:t xml:space="preserve"> </w:t>
      </w:r>
      <w:r w:rsidR="00F12893">
        <w:rPr>
          <w:sz w:val="22"/>
          <w:szCs w:val="22"/>
        </w:rPr>
        <w:t xml:space="preserve">     </w:t>
      </w:r>
      <w:r w:rsidRPr="00F12893">
        <w:rPr>
          <w:sz w:val="22"/>
          <w:szCs w:val="22"/>
        </w:rPr>
        <w:t xml:space="preserve"> 67. St</w:t>
      </w:r>
      <w:r w:rsidR="00252ADE">
        <w:rPr>
          <w:sz w:val="22"/>
          <w:szCs w:val="22"/>
        </w:rPr>
        <w:t>-6416</w:t>
      </w:r>
      <w:r w:rsidR="00F12893">
        <w:rPr>
          <w:sz w:val="22"/>
          <w:szCs w:val="22"/>
        </w:rPr>
        <w:t>/16</w:t>
      </w:r>
      <w:r w:rsidR="0000343C">
        <w:rPr>
          <w:sz w:val="22"/>
          <w:szCs w:val="22"/>
        </w:rPr>
        <w:t>-56</w:t>
      </w:r>
    </w:p>
    <w:p w:rsidRDefault="00664F42" w:rsidP="00664F42" w:rsidR="00664F42" w:rsidRPr="00F12893">
      <w:pPr>
        <w:rPr>
          <w:sz w:val="22"/>
          <w:szCs w:val="22"/>
        </w:rPr>
      </w:pPr>
    </w:p>
    <w:p w:rsidRDefault="00664F42" w:rsidP="00664F42" w:rsidR="00664F42" w:rsidRPr="00F12893">
      <w:pPr>
        <w:rPr>
          <w:sz w:val="22"/>
          <w:szCs w:val="22"/>
        </w:rPr>
      </w:pPr>
    </w:p>
    <w:p w:rsidRDefault="00B26591" w:rsidP="00664F42" w:rsidR="00B26591">
      <w:pPr>
        <w:jc w:val="center"/>
        <w:rPr>
          <w:sz w:val="22"/>
          <w:szCs w:val="22"/>
        </w:rPr>
      </w:pPr>
      <w:r>
        <w:rPr>
          <w:sz w:val="22"/>
          <w:szCs w:val="22"/>
        </w:rPr>
        <w:t xml:space="preserve">R E P U B L I K A   H R V A T S K A </w:t>
      </w:r>
    </w:p>
    <w:p w:rsidRDefault="00B26591" w:rsidP="00664F42" w:rsidR="00B26591">
      <w:pPr>
        <w:jc w:val="center"/>
        <w:rPr>
          <w:sz w:val="22"/>
          <w:szCs w:val="22"/>
        </w:rPr>
      </w:pPr>
    </w:p>
    <w:p w:rsidRDefault="00B26591" w:rsidP="00664F42" w:rsidR="00664F42" w:rsidRPr="00F12893">
      <w:pPr>
        <w:jc w:val="center"/>
        <w:rPr>
          <w:sz w:val="22"/>
          <w:szCs w:val="22"/>
        </w:rPr>
      </w:pPr>
      <w:r>
        <w:rPr>
          <w:sz w:val="22"/>
          <w:szCs w:val="22"/>
        </w:rPr>
        <w:t>R J E Š E NJ E</w:t>
      </w:r>
    </w:p>
    <w:p w:rsidRDefault="00664F42" w:rsidP="00664F42" w:rsidR="00664F42" w:rsidRPr="00F12893">
      <w:pPr>
        <w:rPr>
          <w:b/>
          <w:sz w:val="22"/>
          <w:szCs w:val="22"/>
        </w:rPr>
      </w:pPr>
    </w:p>
    <w:p w:rsidRDefault="00391DF3" w:rsidP="00391DF3" w:rsidR="00391DF3" w:rsidRPr="00F12893">
      <w:pPr>
        <w:ind w:firstLine="720"/>
        <w:jc w:val="both"/>
        <w:rPr>
          <w:sz w:val="22"/>
          <w:szCs w:val="22"/>
        </w:rPr>
      </w:pPr>
      <w:r w:rsidRPr="00F12893">
        <w:rPr>
          <w:sz w:val="22"/>
          <w:szCs w:val="22"/>
        </w:rPr>
        <w:t>Trgovački sud u Zagrebu, po sucu Gordanu Zubaku, u stečajno</w:t>
      </w:r>
      <w:r w:rsidR="00012FFB" w:rsidRPr="00F12893">
        <w:rPr>
          <w:sz w:val="22"/>
          <w:szCs w:val="22"/>
        </w:rPr>
        <w:t>m  postupku</w:t>
      </w:r>
      <w:r w:rsidRPr="00F12893">
        <w:rPr>
          <w:sz w:val="22"/>
          <w:szCs w:val="22"/>
        </w:rPr>
        <w:t xml:space="preserve"> nad dužnikom </w:t>
      </w:r>
      <w:r w:rsidR="00252ADE" w:rsidRPr="00252ADE">
        <w:rPr>
          <w:bCs/>
          <w:sz w:val="22"/>
          <w:szCs w:val="22"/>
        </w:rPr>
        <w:t>AGRO PRIJEVOZ d.o.o. u stečaju, Križ, Milke Trnine 17, OIB: 84686920145</w:t>
      </w:r>
      <w:r w:rsidR="00012FFB" w:rsidRPr="00F12893">
        <w:rPr>
          <w:sz w:val="22"/>
          <w:szCs w:val="22"/>
        </w:rPr>
        <w:t xml:space="preserve">, </w:t>
      </w:r>
      <w:r w:rsidR="00B26591">
        <w:rPr>
          <w:sz w:val="22"/>
          <w:szCs w:val="22"/>
        </w:rPr>
        <w:t>22. kolovoza</w:t>
      </w:r>
      <w:r w:rsidR="00252ADE">
        <w:rPr>
          <w:sz w:val="22"/>
          <w:szCs w:val="22"/>
        </w:rPr>
        <w:t xml:space="preserve"> 2017</w:t>
      </w:r>
      <w:r w:rsidRPr="00F12893">
        <w:rPr>
          <w:sz w:val="22"/>
          <w:szCs w:val="22"/>
        </w:rPr>
        <w:t>.,</w:t>
      </w:r>
    </w:p>
    <w:p w:rsidRDefault="00664F42" w:rsidP="00664F42" w:rsidR="00664F42" w:rsidRPr="00F12893">
      <w:pPr>
        <w:ind w:firstLine="708"/>
        <w:jc w:val="both"/>
        <w:rPr>
          <w:sz w:val="22"/>
          <w:szCs w:val="22"/>
        </w:rPr>
      </w:pPr>
    </w:p>
    <w:p w:rsidRDefault="00664F42" w:rsidP="00076114" w:rsidR="00664F42" w:rsidRPr="00F12893">
      <w:pPr>
        <w:rPr>
          <w:sz w:val="22"/>
          <w:szCs w:val="22"/>
        </w:rPr>
      </w:pPr>
    </w:p>
    <w:p w:rsidRDefault="00B26591" w:rsidP="00664F42" w:rsidR="00076114" w:rsidRPr="00F12893">
      <w:pPr>
        <w:jc w:val="center"/>
        <w:rPr>
          <w:sz w:val="22"/>
          <w:szCs w:val="22"/>
        </w:rPr>
      </w:pPr>
      <w:r>
        <w:rPr>
          <w:sz w:val="22"/>
          <w:szCs w:val="22"/>
        </w:rPr>
        <w:t>r i j e š</w:t>
      </w:r>
      <w:r w:rsidR="00012FFB" w:rsidRPr="00F12893">
        <w:rPr>
          <w:sz w:val="22"/>
          <w:szCs w:val="22"/>
        </w:rPr>
        <w:t xml:space="preserve"> i o</w:t>
      </w:r>
      <w:r w:rsidR="00076114" w:rsidRPr="00F12893">
        <w:rPr>
          <w:sz w:val="22"/>
          <w:szCs w:val="22"/>
        </w:rPr>
        <w:t xml:space="preserve">    j e</w:t>
      </w:r>
    </w:p>
    <w:p w:rsidRDefault="00A16819" w:rsidP="00A16819" w:rsidR="00A16819" w:rsidRPr="00F12893">
      <w:pPr>
        <w:ind w:firstLine="360"/>
        <w:jc w:val="both"/>
        <w:rPr>
          <w:sz w:val="22"/>
          <w:szCs w:val="22"/>
        </w:rPr>
      </w:pPr>
    </w:p>
    <w:p w:rsidRDefault="00DC2A8B" w:rsidP="00252ADE" w:rsidR="00252ADE" w:rsidRPr="00252ADE">
      <w:pPr>
        <w:ind w:firstLine="360"/>
        <w:jc w:val="both"/>
        <w:rPr>
          <w:sz w:val="22"/>
          <w:szCs w:val="22"/>
        </w:rPr>
      </w:pPr>
      <w:r>
        <w:rPr>
          <w:sz w:val="22"/>
          <w:szCs w:val="22"/>
        </w:rPr>
        <w:t>I.</w:t>
      </w:r>
      <w:r w:rsidR="00E958D0">
        <w:rPr>
          <w:sz w:val="22"/>
          <w:szCs w:val="22"/>
        </w:rPr>
        <w:t>Naređuje</w:t>
      </w:r>
      <w:r w:rsidR="00A16819" w:rsidRPr="00F12893">
        <w:rPr>
          <w:sz w:val="22"/>
          <w:szCs w:val="22"/>
        </w:rPr>
        <w:t xml:space="preserve"> se</w:t>
      </w:r>
      <w:r w:rsidR="00252ADE">
        <w:rPr>
          <w:sz w:val="22"/>
          <w:szCs w:val="22"/>
        </w:rPr>
        <w:t xml:space="preserve"> Veri Kucelj iz</w:t>
      </w:r>
      <w:r w:rsidR="00252ADE" w:rsidRPr="00252ADE">
        <w:rPr>
          <w:sz w:val="22"/>
          <w:szCs w:val="22"/>
        </w:rPr>
        <w:t xml:space="preserve"> Vezišća, Vezišće 56</w:t>
      </w:r>
      <w:r w:rsidR="00E958D0">
        <w:rPr>
          <w:sz w:val="22"/>
          <w:szCs w:val="22"/>
        </w:rPr>
        <w:t>,</w:t>
      </w:r>
      <w:r w:rsidR="00252ADE">
        <w:rPr>
          <w:sz w:val="22"/>
          <w:szCs w:val="22"/>
        </w:rPr>
        <w:t xml:space="preserve"> bivšoj zastupnici po zakonu </w:t>
      </w:r>
      <w:r w:rsidR="00E958D0">
        <w:rPr>
          <w:sz w:val="22"/>
          <w:szCs w:val="22"/>
        </w:rPr>
        <w:t>stečajnog dužni</w:t>
      </w:r>
      <w:r w:rsidR="00252ADE">
        <w:rPr>
          <w:sz w:val="22"/>
          <w:szCs w:val="22"/>
        </w:rPr>
        <w:t>ka, u roku 15 dana dostaviti stečajnom upravitelju Anđelku Stankusu iz Varaždina, Jalkovec, Braće Radić 20,</w:t>
      </w:r>
      <w:r w:rsidR="00F12893">
        <w:rPr>
          <w:sz w:val="22"/>
          <w:szCs w:val="22"/>
        </w:rPr>
        <w:t xml:space="preserve"> za stečajnog dužnika </w:t>
      </w:r>
      <w:r w:rsidR="00252ADE" w:rsidRPr="00252ADE">
        <w:rPr>
          <w:bCs/>
          <w:sz w:val="22"/>
          <w:szCs w:val="22"/>
        </w:rPr>
        <w:t>AGRO PRIJEVOZ d.o.o. u stečaju, Križ, Milke Trnine 17, OIB: 84686920145</w:t>
      </w:r>
      <w:r w:rsidR="00F12893">
        <w:rPr>
          <w:sz w:val="22"/>
          <w:szCs w:val="22"/>
          <w:lang w:val="pt-BR"/>
        </w:rPr>
        <w:t>, sljedeću dokumentaciju:</w:t>
      </w:r>
      <w:r w:rsidR="00252ADE">
        <w:rPr>
          <w:sz w:val="22"/>
          <w:szCs w:val="22"/>
        </w:rPr>
        <w:t xml:space="preserve"> </w:t>
      </w:r>
      <w:r w:rsidR="00252ADE" w:rsidRPr="00252ADE">
        <w:rPr>
          <w:sz w:val="22"/>
          <w:szCs w:val="22"/>
        </w:rPr>
        <w:t>bruto bilance na dan 31.12.2014., 31.12.2015., 31.12.2016.</w:t>
      </w:r>
      <w:r w:rsidR="00252ADE">
        <w:rPr>
          <w:sz w:val="22"/>
          <w:szCs w:val="22"/>
        </w:rPr>
        <w:t xml:space="preserve"> i na dan </w:t>
      </w:r>
      <w:r w:rsidR="00252ADE" w:rsidRPr="00252ADE">
        <w:rPr>
          <w:sz w:val="22"/>
          <w:szCs w:val="22"/>
        </w:rPr>
        <w:t xml:space="preserve">otvaranja stečajnog postupka, otvorene stavke svih potraživanja i obveza na dan 30.1.2017., analitiku osnovnih sredstava na dan 30.1.2017., financijska izvješća, bilance,  račun dobiti i gubitka, te prijavu poreza na dobit za 2014., 2015., 2016. </w:t>
      </w:r>
    </w:p>
    <w:p w:rsidRDefault="00DC2A8B" w:rsidP="00DC2A8B" w:rsidR="00A610CA" w:rsidRPr="00F12893">
      <w:pPr>
        <w:ind w:firstLine="360"/>
        <w:jc w:val="both"/>
        <w:rPr>
          <w:sz w:val="22"/>
          <w:szCs w:val="22"/>
        </w:rPr>
      </w:pPr>
      <w:r>
        <w:rPr>
          <w:sz w:val="22"/>
          <w:szCs w:val="22"/>
        </w:rPr>
        <w:t>II.Ako Vera Kucelj</w:t>
      </w:r>
      <w:r w:rsidR="00B26591" w:rsidRPr="00B26591">
        <w:rPr>
          <w:sz w:val="22"/>
          <w:szCs w:val="22"/>
        </w:rPr>
        <w:t xml:space="preserve"> iz Vezišća, Vezišće 56</w:t>
      </w:r>
      <w:r w:rsidR="00B26591">
        <w:rPr>
          <w:sz w:val="22"/>
          <w:szCs w:val="22"/>
        </w:rPr>
        <w:t xml:space="preserve">, bivša zastupnica po zakonu stečajnog dužnika, ne postupi po naredbi suda iz točke I. izreke ovog </w:t>
      </w:r>
      <w:r w:rsidR="00711A37">
        <w:rPr>
          <w:sz w:val="22"/>
          <w:szCs w:val="22"/>
        </w:rPr>
        <w:t>rješenja</w:t>
      </w:r>
      <w:r w:rsidR="00B26591">
        <w:rPr>
          <w:sz w:val="22"/>
          <w:szCs w:val="22"/>
        </w:rPr>
        <w:t>, sud će joj izreći novčanu kaznu u iznosu od 1.000,00 kn i zaprijetiti joj</w:t>
      </w:r>
      <w:r w:rsidR="00B26591" w:rsidRPr="00B26591">
        <w:rPr>
          <w:sz w:val="22"/>
          <w:szCs w:val="22"/>
        </w:rPr>
        <w:t xml:space="preserve"> novim novčanim kaznama u iznosu od 2.000,00 kn</w:t>
      </w:r>
      <w:r w:rsidR="00B26591">
        <w:rPr>
          <w:sz w:val="22"/>
          <w:szCs w:val="22"/>
        </w:rPr>
        <w:t>.</w:t>
      </w:r>
    </w:p>
    <w:p w:rsidRDefault="00A610CA" w:rsidP="00D76FED" w:rsidR="00A610CA" w:rsidRPr="00F12893">
      <w:pPr>
        <w:jc w:val="both"/>
        <w:rPr>
          <w:sz w:val="22"/>
          <w:szCs w:val="22"/>
        </w:rPr>
      </w:pPr>
    </w:p>
    <w:p w:rsidRDefault="00076114" w:rsidP="00664F42" w:rsidR="00076114" w:rsidRPr="00F12893">
      <w:pPr>
        <w:jc w:val="center"/>
        <w:rPr>
          <w:sz w:val="22"/>
          <w:szCs w:val="22"/>
        </w:rPr>
      </w:pPr>
      <w:r w:rsidRPr="00F12893">
        <w:rPr>
          <w:sz w:val="22"/>
          <w:szCs w:val="22"/>
        </w:rPr>
        <w:t>Obrazloženje</w:t>
      </w:r>
    </w:p>
    <w:p w:rsidRDefault="00076114" w:rsidP="00076114" w:rsidR="00076114" w:rsidRPr="00F12893">
      <w:pPr>
        <w:rPr>
          <w:sz w:val="22"/>
          <w:szCs w:val="22"/>
        </w:rPr>
      </w:pPr>
    </w:p>
    <w:p w:rsidRDefault="000A58B1" w:rsidP="00BF62E2" w:rsidR="00252ADE">
      <w:pPr>
        <w:pStyle w:val="Tijeloteksta"/>
        <w:ind w:firstLine="720"/>
        <w:rPr>
          <w:sz w:val="22"/>
          <w:szCs w:val="22"/>
        </w:rPr>
      </w:pPr>
      <w:r w:rsidRPr="00F12893">
        <w:rPr>
          <w:sz w:val="22"/>
          <w:szCs w:val="22"/>
        </w:rPr>
        <w:t xml:space="preserve">Stečajni upravitelj </w:t>
      </w:r>
      <w:r w:rsidR="00252ADE">
        <w:rPr>
          <w:sz w:val="22"/>
          <w:szCs w:val="22"/>
        </w:rPr>
        <w:t>Anđelko Stankus</w:t>
      </w:r>
      <w:r w:rsidR="007C7F33" w:rsidRPr="00F12893">
        <w:rPr>
          <w:sz w:val="22"/>
          <w:szCs w:val="22"/>
        </w:rPr>
        <w:t xml:space="preserve"> izv</w:t>
      </w:r>
      <w:r w:rsidRPr="00F12893">
        <w:rPr>
          <w:sz w:val="22"/>
          <w:szCs w:val="22"/>
        </w:rPr>
        <w:t>i</w:t>
      </w:r>
      <w:r w:rsidR="007C7F33" w:rsidRPr="00F12893">
        <w:rPr>
          <w:sz w:val="22"/>
          <w:szCs w:val="22"/>
        </w:rPr>
        <w:t>j</w:t>
      </w:r>
      <w:r w:rsidRPr="00F12893">
        <w:rPr>
          <w:sz w:val="22"/>
          <w:szCs w:val="22"/>
        </w:rPr>
        <w:t xml:space="preserve">estio je ovaj sud </w:t>
      </w:r>
      <w:r w:rsidR="00252ADE">
        <w:rPr>
          <w:sz w:val="22"/>
          <w:szCs w:val="22"/>
        </w:rPr>
        <w:t xml:space="preserve">da mu Vera Kucelj, bivša zastupnica po zakonu stečajnog dužnika, nije dostavila knjigovodstvenu dokumentaciju koju je precizirao na izvještajnom ročištu od 9. svibnja 2017. te je predložio da sud istu pozove na dostavljanje te dokumentacije. </w:t>
      </w:r>
      <w:r w:rsidR="00B26591">
        <w:rPr>
          <w:sz w:val="22"/>
          <w:szCs w:val="22"/>
        </w:rPr>
        <w:t>Sud je zaključkom od 11. svibnja 2017. naredio Veri Kucelj dostavljenje dokumentacije navedene u točki I. izreke ovog rješenja stečajnom upravitelju.</w:t>
      </w:r>
      <w:r w:rsidR="00711A37">
        <w:rPr>
          <w:sz w:val="22"/>
          <w:szCs w:val="22"/>
        </w:rPr>
        <w:t xml:space="preserve"> Bivša zastupnica po zakonu dužnika, uredno je primila zaključak od 11. svibnja 2017. ali je stečajni upravitelj</w:t>
      </w:r>
      <w:r w:rsidR="00B26591">
        <w:rPr>
          <w:sz w:val="22"/>
          <w:szCs w:val="22"/>
        </w:rPr>
        <w:t xml:space="preserve"> obavijestio sud podneskom od 16. kolovoza 2017.</w:t>
      </w:r>
      <w:r w:rsidR="00711A37">
        <w:rPr>
          <w:sz w:val="22"/>
          <w:szCs w:val="22"/>
        </w:rPr>
        <w:t xml:space="preserve"> da mu ista</w:t>
      </w:r>
      <w:r w:rsidR="00B26591">
        <w:rPr>
          <w:sz w:val="22"/>
          <w:szCs w:val="22"/>
        </w:rPr>
        <w:t xml:space="preserve"> nije dostavila spomenutu dokumentaciju, zbog čega je onemogućen u obavljanju stečajnoupraviteljske dužnosti u ovom postupku. </w:t>
      </w:r>
    </w:p>
    <w:p w:rsidRDefault="004B042B" w:rsidP="00252ADE" w:rsidR="004B042B" w:rsidRPr="00F12893">
      <w:pPr>
        <w:pStyle w:val="Tijeloteksta"/>
        <w:rPr>
          <w:sz w:val="22"/>
          <w:szCs w:val="22"/>
        </w:rPr>
      </w:pPr>
    </w:p>
    <w:p w:rsidRDefault="00D76FED" w:rsidP="00A16819" w:rsidR="00A16819" w:rsidRPr="00F12893">
      <w:pPr>
        <w:pStyle w:val="Tijeloteksta"/>
        <w:ind w:firstLine="720"/>
        <w:rPr>
          <w:sz w:val="22"/>
          <w:szCs w:val="22"/>
        </w:rPr>
      </w:pPr>
      <w:r w:rsidRPr="00F12893">
        <w:rPr>
          <w:sz w:val="22"/>
          <w:szCs w:val="22"/>
        </w:rPr>
        <w:t xml:space="preserve">Prema odredbi čl. </w:t>
      </w:r>
      <w:r w:rsidR="008F3CF3">
        <w:rPr>
          <w:sz w:val="22"/>
          <w:szCs w:val="22"/>
        </w:rPr>
        <w:t>117</w:t>
      </w:r>
      <w:r w:rsidRPr="00F12893">
        <w:rPr>
          <w:sz w:val="22"/>
          <w:szCs w:val="22"/>
        </w:rPr>
        <w:t xml:space="preserve">. st. 1. Stečajnog zakona („Narodne novine“ broj </w:t>
      </w:r>
      <w:r w:rsidR="008F3CF3">
        <w:rPr>
          <w:sz w:val="22"/>
          <w:szCs w:val="22"/>
        </w:rPr>
        <w:t>71/15</w:t>
      </w:r>
      <w:r w:rsidRPr="00F12893">
        <w:rPr>
          <w:sz w:val="22"/>
          <w:szCs w:val="22"/>
        </w:rPr>
        <w:t xml:space="preserve">, dalje: SZ) </w:t>
      </w:r>
      <w:r w:rsidR="008F3CF3">
        <w:rPr>
          <w:sz w:val="22"/>
          <w:szCs w:val="22"/>
        </w:rPr>
        <w:t>o</w:t>
      </w:r>
      <w:r w:rsidR="008F3CF3" w:rsidRPr="008F3CF3">
        <w:rPr>
          <w:sz w:val="22"/>
          <w:szCs w:val="22"/>
        </w:rPr>
        <w:t>sobe ovlaštene za zastupanje dužnika po zakonu, članovi tijela dužnika, radnici dužnika i u slučaju ako im je prestala dužnost odnosno zaposlenje, te tijela javne vlasti, dužni su nakon podnošenja prijedloga za otvaranje stečajnoga postupka stečajnim tijelima, na njihov zahtjev, bez odgode, pružiti sve potrebne podatke i obavijesti</w:t>
      </w:r>
      <w:r w:rsidR="00A16819" w:rsidRPr="00F12893">
        <w:rPr>
          <w:sz w:val="22"/>
          <w:szCs w:val="22"/>
        </w:rPr>
        <w:t>.</w:t>
      </w:r>
      <w:r w:rsidR="00B26591">
        <w:rPr>
          <w:sz w:val="22"/>
          <w:szCs w:val="22"/>
        </w:rPr>
        <w:t xml:space="preserve"> Na takve dužnosti bivših zastupnika po zakonu dužnika upućuju i odredbe čl. 177. i 180. SZ-a.</w:t>
      </w:r>
      <w:r w:rsidR="000A58B1" w:rsidRPr="00F12893">
        <w:rPr>
          <w:sz w:val="22"/>
          <w:szCs w:val="22"/>
        </w:rPr>
        <w:t xml:space="preserve"> </w:t>
      </w:r>
    </w:p>
    <w:p w:rsidRDefault="000A58B1" w:rsidP="00A16819" w:rsidR="000A58B1" w:rsidRPr="00F12893">
      <w:pPr>
        <w:pStyle w:val="Tijeloteksta"/>
        <w:ind w:firstLine="720"/>
        <w:rPr>
          <w:sz w:val="22"/>
          <w:szCs w:val="22"/>
        </w:rPr>
      </w:pPr>
    </w:p>
    <w:p w:rsidRDefault="000A58B1" w:rsidP="00E958D0" w:rsidR="00BD5348" w:rsidRPr="00F12893">
      <w:pPr>
        <w:pStyle w:val="Tijeloteksta"/>
        <w:ind w:firstLine="720"/>
        <w:rPr>
          <w:sz w:val="22"/>
          <w:szCs w:val="22"/>
        </w:rPr>
      </w:pPr>
      <w:r w:rsidRPr="00F12893">
        <w:rPr>
          <w:sz w:val="22"/>
          <w:szCs w:val="22"/>
        </w:rPr>
        <w:t xml:space="preserve">S obzirom na to da, prema navodima stečajnog upravitelja, </w:t>
      </w:r>
      <w:r w:rsidR="00252ADE">
        <w:rPr>
          <w:sz w:val="22"/>
          <w:szCs w:val="22"/>
        </w:rPr>
        <w:t xml:space="preserve">Vera Kucelj nije dostavila knjigovodstvenu dokumentaciju stečajnog dužnika, stečajni upravitelj onemogućen je  </w:t>
      </w:r>
      <w:r w:rsidRPr="00F12893">
        <w:rPr>
          <w:sz w:val="22"/>
          <w:szCs w:val="22"/>
        </w:rPr>
        <w:t xml:space="preserve">u ostvarivanju zadataka propisanih čl. </w:t>
      </w:r>
      <w:r w:rsidR="008F3CF3">
        <w:rPr>
          <w:sz w:val="22"/>
          <w:szCs w:val="22"/>
        </w:rPr>
        <w:t>89</w:t>
      </w:r>
      <w:r w:rsidRPr="00F12893">
        <w:rPr>
          <w:sz w:val="22"/>
          <w:szCs w:val="22"/>
        </w:rPr>
        <w:t xml:space="preserve">. SZ-a. Takvim postupanjem </w:t>
      </w:r>
      <w:r w:rsidR="00BF62E2" w:rsidRPr="00F12893">
        <w:rPr>
          <w:sz w:val="22"/>
          <w:szCs w:val="22"/>
        </w:rPr>
        <w:t>otežana je</w:t>
      </w:r>
      <w:r w:rsidR="008F3CF3">
        <w:rPr>
          <w:sz w:val="22"/>
          <w:szCs w:val="22"/>
        </w:rPr>
        <w:t xml:space="preserve"> svrha</w:t>
      </w:r>
      <w:r w:rsidRPr="00F12893">
        <w:rPr>
          <w:sz w:val="22"/>
          <w:szCs w:val="22"/>
        </w:rPr>
        <w:t xml:space="preserve"> stečajnog postupka u vidu </w:t>
      </w:r>
      <w:r w:rsidRPr="00F12893">
        <w:rPr>
          <w:sz w:val="22"/>
          <w:szCs w:val="22"/>
        </w:rPr>
        <w:lastRenderedPageBreak/>
        <w:t>skupnog namirenja vjerovnika stečajnog dužnika unovčenjem njegove imovine i podjelom prikupljenih sredstava vjerovnicima</w:t>
      </w:r>
      <w:r w:rsidR="00711A37">
        <w:rPr>
          <w:sz w:val="22"/>
          <w:szCs w:val="22"/>
        </w:rPr>
        <w:t>. Slijedom navedenog, sud je riješio kao u točki I. izreke uz upozorenje na pravne posljedice iz čl. 178. st. 2. SZ-a ako ne postupi po naredbi točke I. izreke ovog rješenja.</w:t>
      </w:r>
    </w:p>
    <w:p w:rsidRDefault="00076114" w:rsidP="00076114" w:rsidR="00076114" w:rsidRPr="00F12893">
      <w:pPr>
        <w:rPr>
          <w:sz w:val="22"/>
          <w:szCs w:val="22"/>
        </w:rPr>
      </w:pPr>
    </w:p>
    <w:p w:rsidRDefault="00664F42" w:rsidP="00664F42" w:rsidR="00076114" w:rsidRPr="00F12893">
      <w:pPr>
        <w:jc w:val="center"/>
        <w:rPr>
          <w:sz w:val="22"/>
          <w:szCs w:val="22"/>
        </w:rPr>
      </w:pPr>
      <w:r w:rsidRPr="00F12893">
        <w:rPr>
          <w:sz w:val="22"/>
          <w:szCs w:val="22"/>
        </w:rPr>
        <w:t xml:space="preserve">U </w:t>
      </w:r>
      <w:r w:rsidR="00076114" w:rsidRPr="00F12893">
        <w:rPr>
          <w:sz w:val="22"/>
          <w:szCs w:val="22"/>
        </w:rPr>
        <w:t>Zagreb</w:t>
      </w:r>
      <w:r w:rsidR="004B042B" w:rsidRPr="00F12893">
        <w:rPr>
          <w:sz w:val="22"/>
          <w:szCs w:val="22"/>
        </w:rPr>
        <w:t xml:space="preserve">u </w:t>
      </w:r>
      <w:r w:rsidR="00711A37">
        <w:rPr>
          <w:sz w:val="22"/>
          <w:szCs w:val="22"/>
        </w:rPr>
        <w:t>22. kolovoza</w:t>
      </w:r>
      <w:r w:rsidR="00E958D0">
        <w:rPr>
          <w:sz w:val="22"/>
          <w:szCs w:val="22"/>
        </w:rPr>
        <w:t xml:space="preserve"> 2017</w:t>
      </w:r>
      <w:r w:rsidR="00076114" w:rsidRPr="00F12893">
        <w:rPr>
          <w:sz w:val="22"/>
          <w:szCs w:val="22"/>
        </w:rPr>
        <w:t>.</w:t>
      </w:r>
    </w:p>
    <w:p w:rsidRDefault="00076114" w:rsidP="00076114" w:rsidR="00076114" w:rsidRPr="00F12893">
      <w:pPr>
        <w:rPr>
          <w:sz w:val="22"/>
          <w:szCs w:val="22"/>
        </w:rPr>
      </w:pPr>
    </w:p>
    <w:p w:rsidRDefault="00076114" w:rsidP="00664F42" w:rsidR="00076114" w:rsidRPr="00F12893">
      <w:pPr>
        <w:jc w:val="right"/>
        <w:rPr>
          <w:sz w:val="22"/>
          <w:szCs w:val="22"/>
        </w:rPr>
      </w:pPr>
      <w:r w:rsidRPr="00F12893">
        <w:rPr>
          <w:sz w:val="22"/>
          <w:szCs w:val="22"/>
        </w:rPr>
        <w:t xml:space="preserve">Sudac: </w:t>
      </w:r>
    </w:p>
    <w:p w:rsidRDefault="00664F42" w:rsidP="00664F42" w:rsidR="00076114" w:rsidRPr="00F12893">
      <w:pPr>
        <w:jc w:val="right"/>
        <w:rPr>
          <w:sz w:val="22"/>
          <w:szCs w:val="22"/>
        </w:rPr>
      </w:pPr>
      <w:r w:rsidRPr="00F12893">
        <w:rPr>
          <w:sz w:val="22"/>
          <w:szCs w:val="22"/>
        </w:rPr>
        <w:t>Gordan Zubak</w:t>
      </w:r>
      <w:r w:rsidR="0000343C">
        <w:rPr>
          <w:sz w:val="22"/>
          <w:szCs w:val="22"/>
        </w:rPr>
        <w:t>,v.r.</w:t>
      </w:r>
    </w:p>
    <w:p w:rsidRDefault="00076114" w:rsidP="00076114" w:rsidR="00076114" w:rsidRPr="00F12893">
      <w:pPr>
        <w:rPr>
          <w:sz w:val="22"/>
          <w:szCs w:val="22"/>
        </w:rPr>
      </w:pPr>
    </w:p>
    <w:p w:rsidRDefault="00076114" w:rsidP="00076114" w:rsidR="00076114" w:rsidRPr="00F12893">
      <w:pPr>
        <w:rPr>
          <w:sz w:val="22"/>
          <w:szCs w:val="22"/>
        </w:rPr>
      </w:pPr>
    </w:p>
    <w:p w:rsidRDefault="00076114" w:rsidP="00076114" w:rsidR="00076114" w:rsidRPr="00F12893">
      <w:pPr>
        <w:rPr>
          <w:sz w:val="22"/>
          <w:szCs w:val="22"/>
        </w:rPr>
      </w:pPr>
      <w:r w:rsidRPr="00F12893">
        <w:rPr>
          <w:sz w:val="22"/>
          <w:szCs w:val="22"/>
        </w:rPr>
        <w:t xml:space="preserve">Uputa o pravnom lijeku: </w:t>
      </w:r>
    </w:p>
    <w:p w:rsidRDefault="004B042B" w:rsidP="00664F42" w:rsidR="00076114" w:rsidRPr="00F12893">
      <w:pPr>
        <w:jc w:val="both"/>
        <w:rPr>
          <w:sz w:val="22"/>
          <w:szCs w:val="22"/>
        </w:rPr>
      </w:pPr>
      <w:r w:rsidRPr="00F12893">
        <w:rPr>
          <w:sz w:val="22"/>
          <w:szCs w:val="22"/>
        </w:rPr>
        <w:t xml:space="preserve">Protiv ovog </w:t>
      </w:r>
      <w:r w:rsidR="00711A37">
        <w:rPr>
          <w:sz w:val="22"/>
          <w:szCs w:val="22"/>
        </w:rPr>
        <w:t>rješenja</w:t>
      </w:r>
      <w:r w:rsidRPr="00F12893">
        <w:rPr>
          <w:sz w:val="22"/>
          <w:szCs w:val="22"/>
        </w:rPr>
        <w:t xml:space="preserve"> žalba nije dopuštena.</w:t>
      </w:r>
      <w:r w:rsidR="00076114" w:rsidRPr="00F12893">
        <w:rPr>
          <w:sz w:val="22"/>
          <w:szCs w:val="22"/>
        </w:rPr>
        <w:t xml:space="preserve"> </w:t>
      </w:r>
    </w:p>
    <w:p w:rsidRDefault="00076114" w:rsidP="00076114" w:rsidR="00076114">
      <w:pPr>
        <w:rPr>
          <w:sz w:val="22"/>
          <w:szCs w:val="22"/>
        </w:rPr>
      </w:pPr>
    </w:p>
    <w:p w:rsidRDefault="0000343C" w:rsidP="00076114" w:rsidR="0000343C" w:rsidRPr="00F12893">
      <w:pPr>
        <w:rPr>
          <w:sz w:val="22"/>
          <w:szCs w:val="22"/>
        </w:rPr>
      </w:pPr>
    </w:p>
    <w:p w:rsidRDefault="0000343C" w:rsidP="00BA7734" w:rsidR="0000343C" w:rsidRPr="00BA7734">
      <w:pPr>
        <w:tabs>
          <w:tab w:pos="5134" w:val="left"/>
        </w:tabs>
        <w:jc w:val="right"/>
      </w:pPr>
      <w:r w:rsidRPr="00BA7734">
        <w:t>Za točnost o</w:t>
      </w:r>
      <w:r>
        <w:t>tpravka – ovlašteni službenik</w:t>
      </w:r>
    </w:p>
    <w:p w:rsidRDefault="0000343C" w:rsidP="00BA7734" w:rsidR="0000343C" w:rsidRPr="00BA7734">
      <w:pPr>
        <w:tabs>
          <w:tab w:pos="5134" w:val="left"/>
        </w:tabs>
        <w:jc w:val="center"/>
      </w:pPr>
      <w:r>
        <w:tab/>
      </w:r>
      <w:r w:rsidRPr="00BA7734">
        <w:t>Katica Franjić</w:t>
      </w:r>
    </w:p>
    <w:p w:rsidRDefault="00850FB0" w:rsidP="00076114" w:rsidR="00850FB0" w:rsidRPr="00F12893">
      <w:pPr>
        <w:rPr>
          <w:sz w:val="22"/>
          <w:szCs w:val="22"/>
        </w:rPr>
      </w:pPr>
    </w:p>
    <w:p w:rsidRDefault="00076114" w:rsidP="00076114" w:rsidR="00076114" w:rsidRPr="00F12893">
      <w:pPr>
        <w:rPr>
          <w:sz w:val="22"/>
          <w:szCs w:val="22"/>
        </w:rPr>
      </w:pPr>
    </w:p>
    <w:sectPr w:rsidSect="00503C06" w:rsidR="00076114" w:rsidRPr="00F12893">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3C06" w:rsidP="00503C06" w:rsidR="00503C06">
      <w:r>
        <w:separator/>
      </w:r>
    </w:p>
  </w:endnote>
  <w:endnote w:id="0" w:type="continuationSeparator">
    <w:p w:rsidRDefault="00503C06" w:rsidP="00503C06" w:rsidR="00503C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3C06" w:rsidP="00503C06" w:rsidR="00503C06">
      <w:r>
        <w:separator/>
      </w:r>
    </w:p>
  </w:footnote>
  <w:footnote w:id="0" w:type="continuationSeparator">
    <w:p w:rsidRDefault="00503C06" w:rsidP="00503C06" w:rsidR="00503C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3C06" w:rsidP="00503C06" w:rsidR="00503C06">
    <w:pPr>
      <w:pStyle w:val="Zaglavlje"/>
      <w:tabs>
        <w:tab w:pos="7180" w:val="left"/>
      </w:tabs>
    </w:pPr>
    <w:r>
      <w:tab/>
    </w:r>
    <w:sdt>
      <w:sdtPr>
        <w:id w:val="-45450606"/>
        <w:docPartObj>
          <w:docPartGallery w:val="Page Numbers (Top of Page)"/>
          <w:docPartUnique/>
        </w:docPartObj>
      </w:sdtPr>
      <w:sdtEndPr/>
      <w:sdtContent>
        <w:r>
          <w:fldChar w:fldCharType="begin"/>
        </w:r>
        <w:r>
          <w:instrText>PAGE   \* MERGEFORMAT</w:instrText>
        </w:r>
        <w:r>
          <w:fldChar w:fldCharType="separate"/>
        </w:r>
        <w:r w:rsidR="0000343C">
          <w:rPr>
            <w:noProof/>
          </w:rPr>
          <w:t>2</w:t>
        </w:r>
        <w:r>
          <w:fldChar w:fldCharType="end"/>
        </w:r>
      </w:sdtContent>
    </w:sdt>
    <w:r>
      <w:tab/>
    </w:r>
    <w:r w:rsidRPr="00F12893">
      <w:rPr>
        <w:sz w:val="22"/>
        <w:szCs w:val="22"/>
      </w:rPr>
      <w:t>67. St</w:t>
    </w:r>
    <w:r w:rsidR="003E2775">
      <w:rPr>
        <w:sz w:val="22"/>
        <w:szCs w:val="22"/>
      </w:rPr>
      <w:t>-6416</w:t>
    </w:r>
    <w:r>
      <w:rPr>
        <w:sz w:val="22"/>
        <w:szCs w:val="22"/>
      </w:rPr>
      <w:t>/16</w:t>
    </w:r>
  </w:p>
  <w:p w:rsidRDefault="00503C06" w:rsidR="00503C0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94D75A2"/>
    <w:multiLevelType w:val="hybridMultilevel"/>
    <w:tmpl w:val="82FECF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72E10351"/>
    <w:multiLevelType w:val="hybridMultilevel"/>
    <w:tmpl w:val="F8E6165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1"/>
  </w:num>
  <w:num w:numId="3">
    <w:abstractNumId w:val="0"/>
  </w:num>
  <w:num w:numId="4">
    <w:abstractNumId w:val="2"/>
  </w:num>
  <w:num w:numId="5">
    <w:abstractNumId w:val="5"/>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hdrShapeDefaults>
    <o:shapedefaults v:ext="edit" spidmax="92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114"/>
    <w:rsid w:val="0000343C"/>
    <w:rsid w:val="00012FFB"/>
    <w:rsid w:val="00076114"/>
    <w:rsid w:val="000A58B1"/>
    <w:rsid w:val="0023291B"/>
    <w:rsid w:val="00252ADE"/>
    <w:rsid w:val="003069FE"/>
    <w:rsid w:val="00341047"/>
    <w:rsid w:val="00391DF3"/>
    <w:rsid w:val="003E2775"/>
    <w:rsid w:val="004B042B"/>
    <w:rsid w:val="00503C06"/>
    <w:rsid w:val="00664F42"/>
    <w:rsid w:val="006C411E"/>
    <w:rsid w:val="00711A37"/>
    <w:rsid w:val="007B172D"/>
    <w:rsid w:val="007C7F33"/>
    <w:rsid w:val="007E2030"/>
    <w:rsid w:val="00850FB0"/>
    <w:rsid w:val="008F3CF3"/>
    <w:rsid w:val="009C7423"/>
    <w:rsid w:val="009D2546"/>
    <w:rsid w:val="00A16819"/>
    <w:rsid w:val="00A610CA"/>
    <w:rsid w:val="00AB4D5B"/>
    <w:rsid w:val="00B26591"/>
    <w:rsid w:val="00B65D4E"/>
    <w:rsid w:val="00BD5348"/>
    <w:rsid w:val="00BE38B5"/>
    <w:rsid w:val="00BF62E2"/>
    <w:rsid w:val="00C12313"/>
    <w:rsid w:val="00CC1220"/>
    <w:rsid w:val="00D42FE0"/>
    <w:rsid w:val="00D76FED"/>
    <w:rsid w:val="00DA24B8"/>
    <w:rsid w:val="00DC2A8B"/>
    <w:rsid w:val="00E27123"/>
    <w:rsid w:val="00E958D0"/>
    <w:rsid w:val="00F128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A24B8"/>
    <w:pPr>
      <w:jc w:val="both"/>
    </w:pPr>
  </w:style>
  <w:style w:customStyle="true" w:styleId="TijelotekstaChar" w:type="character">
    <w:name w:val="Tijelo teksta Char"/>
    <w:link w:val="Tijeloteksta"/>
    <w:semiHidden/>
    <w:locked/>
    <w:rsid w:val="00DA24B8"/>
    <w:rPr>
      <w:sz w:val="24"/>
      <w:szCs w:val="24"/>
      <w:lang w:bidi="ar-SA" w:eastAsia="hr-HR" w:val="hr-HR"/>
    </w:rPr>
  </w:style>
  <w:style w:customStyle="true" w:styleId="BodyTextChar" w:type="character">
    <w:name w:val="Body Text Char"/>
    <w:basedOn w:val="Zadanifontodlomka"/>
    <w:semiHidden/>
    <w:locked/>
    <w:rsid w:val="009C7423"/>
    <w:rPr>
      <w:sz w:val="24"/>
      <w:szCs w:val="24"/>
      <w:lang w:bidi="ar-SA" w:eastAsia="hr-HR" w:val="hr-HR"/>
    </w:rPr>
  </w:style>
  <w:style w:styleId="Tekstbalonia" w:type="paragraph">
    <w:name w:val="Balloon Text"/>
    <w:basedOn w:val="Normal"/>
    <w:link w:val="TekstbaloniaChar"/>
    <w:rsid w:val="00503C06"/>
    <w:rPr>
      <w:rFonts w:cs="Tahoma" w:hAnsi="Tahoma" w:ascii="Tahoma"/>
      <w:sz w:val="16"/>
      <w:szCs w:val="16"/>
    </w:rPr>
  </w:style>
  <w:style w:customStyle="true" w:styleId="TekstbaloniaChar" w:type="character">
    <w:name w:val="Tekst balončića Char"/>
    <w:basedOn w:val="Zadanifontodlomka"/>
    <w:link w:val="Tekstbalonia"/>
    <w:rsid w:val="00503C06"/>
    <w:rPr>
      <w:rFonts w:cs="Tahoma" w:hAnsi="Tahoma" w:ascii="Tahoma"/>
      <w:sz w:val="16"/>
      <w:szCs w:val="16"/>
    </w:rPr>
  </w:style>
  <w:style w:styleId="Zaglavlje" w:type="paragraph">
    <w:name w:val="header"/>
    <w:basedOn w:val="Normal"/>
    <w:link w:val="ZaglavljeChar"/>
    <w:uiPriority w:val="99"/>
    <w:rsid w:val="00503C06"/>
    <w:pPr>
      <w:tabs>
        <w:tab w:pos="4536" w:val="center"/>
        <w:tab w:pos="9072" w:val="right"/>
      </w:tabs>
    </w:pPr>
  </w:style>
  <w:style w:customStyle="true" w:styleId="ZaglavljeChar" w:type="character">
    <w:name w:val="Zaglavlje Char"/>
    <w:basedOn w:val="Zadanifontodlomka"/>
    <w:link w:val="Zaglavlje"/>
    <w:uiPriority w:val="99"/>
    <w:rsid w:val="00503C06"/>
    <w:rPr>
      <w:sz w:val="24"/>
      <w:szCs w:val="24"/>
    </w:rPr>
  </w:style>
  <w:style w:styleId="Podnoje" w:type="paragraph">
    <w:name w:val="footer"/>
    <w:basedOn w:val="Normal"/>
    <w:link w:val="PodnojeChar"/>
    <w:rsid w:val="00503C06"/>
    <w:pPr>
      <w:tabs>
        <w:tab w:pos="4536" w:val="center"/>
        <w:tab w:pos="9072" w:val="right"/>
      </w:tabs>
    </w:pPr>
  </w:style>
  <w:style w:customStyle="true" w:styleId="PodnojeChar" w:type="character">
    <w:name w:val="Podnožje Char"/>
    <w:basedOn w:val="Zadanifontodlomka"/>
    <w:link w:val="Podnoje"/>
    <w:rsid w:val="00503C06"/>
    <w:rPr>
      <w:sz w:val="24"/>
      <w:szCs w:val="24"/>
    </w:rPr>
  </w:style>
  <w:style w:styleId="Tekstrezerviranogmjesta" w:type="character">
    <w:name w:val="Placeholder Text"/>
    <w:basedOn w:val="Zadanifontodlomka"/>
    <w:uiPriority w:val="99"/>
    <w:semiHidden/>
    <w:rsid w:val="0000343C"/>
    <w:rPr>
      <w:color w:val="808080"/>
      <w:bdr w:space="0" w:sz="0" w:color="auto" w:val="none"/>
      <w:shd w:fill="auto" w:color="auto" w:val="clear"/>
    </w:rPr>
  </w:style>
  <w:style w:customStyle="true" w:styleId="eSPISCCParagraphDefaultFont" w:type="character">
    <w:name w:val="eSPIS_CC_Paragraph Default Font"/>
    <w:basedOn w:val="Zadanifontodlomka"/>
    <w:rsid w:val="0000343C"/>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0343C"/>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0343C"/>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0343C"/>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A24B8"/>
    <w:pPr>
      <w:jc w:val="both"/>
    </w:pPr>
  </w:style>
  <w:style w:customStyle="1" w:styleId="TijelotekstaChar" w:type="character">
    <w:name w:val="Tijelo teksta Char"/>
    <w:link w:val="Tijeloteksta"/>
    <w:semiHidden/>
    <w:locked/>
    <w:rsid w:val="00DA24B8"/>
    <w:rPr>
      <w:sz w:val="24"/>
      <w:szCs w:val="24"/>
      <w:lang w:bidi="ar-SA" w:eastAsia="hr-HR" w:val="hr-HR"/>
    </w:rPr>
  </w:style>
  <w:style w:customStyle="1" w:styleId="BodyTextChar" w:type="character">
    <w:name w:val="Body Text Char"/>
    <w:basedOn w:val="Zadanifontodlomka"/>
    <w:semiHidden/>
    <w:locked/>
    <w:rsid w:val="009C7423"/>
    <w:rPr>
      <w:sz w:val="24"/>
      <w:szCs w:val="24"/>
      <w:lang w:bidi="ar-SA" w:eastAsia="hr-HR" w:val="hr-HR"/>
    </w:rPr>
  </w:style>
  <w:style w:styleId="Tekstbalonia" w:type="paragraph">
    <w:name w:val="Balloon Text"/>
    <w:basedOn w:val="Normal"/>
    <w:link w:val="TekstbaloniaChar"/>
    <w:rsid w:val="00503C06"/>
    <w:rPr>
      <w:rFonts w:ascii="Tahoma" w:cs="Tahoma" w:hAnsi="Tahoma"/>
      <w:sz w:val="16"/>
      <w:szCs w:val="16"/>
    </w:rPr>
  </w:style>
  <w:style w:customStyle="1" w:styleId="TekstbaloniaChar" w:type="character">
    <w:name w:val="Tekst balončića Char"/>
    <w:basedOn w:val="Zadanifontodlomka"/>
    <w:link w:val="Tekstbalonia"/>
    <w:rsid w:val="00503C06"/>
    <w:rPr>
      <w:rFonts w:ascii="Tahoma" w:cs="Tahoma" w:hAnsi="Tahoma"/>
      <w:sz w:val="16"/>
      <w:szCs w:val="16"/>
    </w:rPr>
  </w:style>
  <w:style w:styleId="Zaglavlje" w:type="paragraph">
    <w:name w:val="header"/>
    <w:basedOn w:val="Normal"/>
    <w:link w:val="ZaglavljeChar"/>
    <w:uiPriority w:val="99"/>
    <w:rsid w:val="00503C06"/>
    <w:pPr>
      <w:tabs>
        <w:tab w:pos="4536" w:val="center"/>
        <w:tab w:pos="9072" w:val="right"/>
      </w:tabs>
    </w:pPr>
  </w:style>
  <w:style w:customStyle="1" w:styleId="ZaglavljeChar" w:type="character">
    <w:name w:val="Zaglavlje Char"/>
    <w:basedOn w:val="Zadanifontodlomka"/>
    <w:link w:val="Zaglavlje"/>
    <w:uiPriority w:val="99"/>
    <w:rsid w:val="00503C06"/>
    <w:rPr>
      <w:sz w:val="24"/>
      <w:szCs w:val="24"/>
    </w:rPr>
  </w:style>
  <w:style w:styleId="Podnoje" w:type="paragraph">
    <w:name w:val="footer"/>
    <w:basedOn w:val="Normal"/>
    <w:link w:val="PodnojeChar"/>
    <w:rsid w:val="00503C06"/>
    <w:pPr>
      <w:tabs>
        <w:tab w:pos="4536" w:val="center"/>
        <w:tab w:pos="9072" w:val="right"/>
      </w:tabs>
    </w:pPr>
  </w:style>
  <w:style w:customStyle="1" w:styleId="PodnojeChar" w:type="character">
    <w:name w:val="Podnožje Char"/>
    <w:basedOn w:val="Zadanifontodlomka"/>
    <w:link w:val="Podnoje"/>
    <w:rsid w:val="00503C06"/>
    <w:rPr>
      <w:sz w:val="24"/>
      <w:szCs w:val="24"/>
    </w:rPr>
  </w:style>
  <w:style w:styleId="Tekstrezerviranogmjesta" w:type="character">
    <w:name w:val="Placeholder Text"/>
    <w:basedOn w:val="Zadanifontodlomka"/>
    <w:uiPriority w:val="99"/>
    <w:semiHidden/>
    <w:rsid w:val="0000343C"/>
    <w:rPr>
      <w:color w:val="808080"/>
      <w:bdr w:color="auto" w:space="0" w:sz="0" w:val="none"/>
      <w:shd w:color="auto" w:fill="auto" w:val="clear"/>
    </w:rPr>
  </w:style>
  <w:style w:customStyle="1" w:styleId="eSPISCCParagraphDefaultFont" w:type="character">
    <w:name w:val="eSPIS_CC_Paragraph Default Font"/>
    <w:basedOn w:val="Zadanifontodlomka"/>
    <w:rsid w:val="0000343C"/>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0343C"/>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0343C"/>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0343C"/>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kolovoza 2017.</izvorni_sadrzaj>
    <derivirana_varijabla naziv="DomainObject.DatumDonosenjaOdluke_1">22.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dostava dokumentacije</izvorni_sadrzaj>
    <derivirana_varijabla naziv="DomainObject.Primjedba_1">dostava dokumentacije</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6416</izvorni_sadrzaj>
    <derivirana_varijabla naziv="DomainObject.Predmet.Broj_1">6416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orginal spisa dostavljen u ref.2.3.17.</izvorni_sadrzaj>
    <derivirana_varijabla naziv="DomainObject.Predmet.Opis_1">orginal spisa dostavljen u ref.2.3.17.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St-6416/2016</izvorni_sadrzaj>
    <derivirana_varijabla naziv="DomainObject.Predmet.OznakaBroj_1">St-6416/2016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 PRIJEVOZ d.o.o.</izvorni_sadrzaj>
    <derivirana_varijabla naziv="DomainObject.Predmet.ProtustrankaFormated_1">  AGRO PRIJEVOZ d.o.o.</derivirana_varijabla>
  </DomainObject.Predmet.ProtustrankaFormated>
  <DomainObject.Predmet.ProtustrankaFormatedOIB>
    <izvorni_sadrzaj>  AGRO PRIJEVOZ d.o.o., OIB 84686920145</izvorni_sadrzaj>
    <derivirana_varijabla naziv="DomainObject.Predmet.ProtustrankaFormatedOIB_1">  AGRO PRIJEVOZ d.o.o., OIB 84686920145</derivirana_varijabla>
  </DomainObject.Predmet.ProtustrankaFormatedOIB>
  <DomainObject.Predmet.ProtustrankaFormatedWithAdress>
    <izvorni_sadrzaj> AGRO PRIJEVOZ d.o.o., Milke Trnine 17, 10314 Križ</izvorni_sadrzaj>
    <derivirana_varijabla naziv="DomainObject.Predmet.ProtustrankaFormatedWithAdress_1"> AGRO PRIJEVOZ d.o.o., Milke Trnine 17, 10314 Križ</derivirana_varijabla>
  </DomainObject.Predmet.ProtustrankaFormatedWithAdress>
  <DomainObject.Predmet.ProtustrankaFormatedWithAdressOIB>
    <izvorni_sadrzaj> AGRO PRIJEVOZ d.o.o., OIB 84686920145, Milke Trnine 17, 10314 Križ</izvorni_sadrzaj>
    <derivirana_varijabla naziv="DomainObject.Predmet.ProtustrankaFormatedWithAdressOIB_1"> AGRO PRIJEVOZ d.o.o., OIB 84686920145, Milke Trnine 17, 10314 Križ</derivirana_varijabla>
  </DomainObject.Predmet.ProtustrankaFormatedWithAdressOIB>
  <DomainObject.Predmet.ProtustrankaWithAdress>
    <izvorni_sadrzaj>AGRO PRIJEVOZ d.o.o. Milke Trnine 17, 10314 Križ</izvorni_sadrzaj>
    <derivirana_varijabla naziv="DomainObject.Predmet.ProtustrankaWithAdress_1">AGRO PRIJEVOZ d.o.o. Milke Trnine 17, 10314 Križ</derivirana_varijabla>
  </DomainObject.Predmet.ProtustrankaWithAdress>
  <DomainObject.Predmet.ProtustrankaWithAdressOIB>
    <izvorni_sadrzaj>AGRO PRIJEVOZ d.o.o., OIB 84686920145, Milke Trnine 17, 10314 Križ</izvorni_sadrzaj>
    <derivirana_varijabla naziv="DomainObject.Predmet.ProtustrankaWithAdressOIB_1">AGRO PRIJEVOZ d.o.o., OIB 84686920145, Milke Trnine 17, 10314 Križ</derivirana_varijabla>
  </DomainObject.Predmet.ProtustrankaWithAdressOIB>
  <DomainObject.Predmet.ProtustrankaNazivFormated>
    <izvorni_sadrzaj>AGRO PRIJEVOZ d.o.o.</izvorni_sadrzaj>
    <derivirana_varijabla naziv="DomainObject.Predmet.ProtustrankaNazivFormated_1">AGRO PRIJEVOZ d.o.o.</derivirana_varijabla>
  </DomainObject.Predmet.ProtustrankaNazivFormated>
  <DomainObject.Predmet.ProtustrankaNazivFormatedOIB>
    <izvorni_sadrzaj>AGRO PRIJEVOZ d.o.o., OIB 84686920145</izvorni_sadrzaj>
    <derivirana_varijabla naziv="DomainObject.Predmet.ProtustrankaNazivFormatedOIB_1">AGRO PRIJEVOZ d.o.o., OIB 84686920145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AGRO PRIJEVOZ d.o.o.</item>
    </izvorni_sadrzaj>
    <derivirana_varijabla naziv="DomainObject.Predmet.ProtuStrankaListFormated_1">
      <item>AGRO PRIJEVOZ d.o.o.</item>
    </derivirana_varijabla>
  </DomainObject.Predmet.ProtuStrankaListFormated>
  <DomainObject.Predmet.ProtuStrankaListFormatedOIB>
    <izvorni_sadrzaj>
      <item>AGRO PRIJEVOZ d.o.o., OIB 84686920145</item>
    </izvorni_sadrzaj>
    <derivirana_varijabla naziv="DomainObject.Predmet.ProtuStrankaListFormatedOIB_1">
      <item>AGRO PRIJEVOZ d.o.o., OIB 84686920145</item>
    </derivirana_varijabla>
  </DomainObject.Predmet.ProtuStrankaListFormatedOIB>
  <DomainObject.Predmet.ProtuStrankaListFormatedWithAdress>
    <izvorni_sadrzaj>
      <item>AGRO PRIJEVOZ d.o.o., Milke Trnine 17, 10314 Križ</item>
    </izvorni_sadrzaj>
    <derivirana_varijabla naziv="DomainObject.Predmet.ProtuStrankaListFormatedWithAdress_1">
      <item>AGRO PRIJEVOZ d.o.o., Milke Trnine 17, 10314 Križ</item>
    </derivirana_varijabla>
  </DomainObject.Predmet.ProtuStrankaListFormatedWithAdress>
  <DomainObject.Predmet.ProtuStrankaListFormatedWithAdressOIB>
    <izvorni_sadrzaj>
      <item>AGRO PRIJEVOZ d.o.o., OIB 84686920145, Milke Trnine 17, 10314 Križ</item>
    </izvorni_sadrzaj>
    <derivirana_varijabla naziv="DomainObject.Predmet.ProtuStrankaListFormatedWithAdressOIB_1">
      <item>AGRO PRIJEVOZ d.o.o., OIB 84686920145, Milke Trnine 17, 10314 Križ</item>
    </derivirana_varijabla>
  </DomainObject.Predmet.ProtuStrankaListFormatedWithAdressOIB>
  <DomainObject.Predmet.ProtuStrankaListNazivFormated>
    <izvorni_sadrzaj>
      <item>AGRO PRIJEVOZ d.o.o.</item>
    </izvorni_sadrzaj>
    <derivirana_varijabla naziv="DomainObject.Predmet.ProtuStrankaListNazivFormated_1">
      <item>AGRO PRIJEVOZ d.o.o.</item>
    </derivirana_varijabla>
  </DomainObject.Predmet.ProtuStrankaListNazivFormated>
  <DomainObject.Predmet.ProtuStrankaListNazivFormatedOIB>
    <izvorni_sadrzaj>
      <item>AGRO PRIJEVOZ d.o.o., OIB 84686920145</item>
    </izvorni_sadrzaj>
    <derivirana_varijabla naziv="DomainObject.Predmet.ProtuStrankaListNazivFormatedOIB_1">
      <item>AGRO PRIJEVOZ d.o.o., OIB 84686920145</item>
    </derivirana_varijabla>
  </DomainObject.Predmet.ProtuStrankaListNazivFormatedOIB>
  <DomainObject.Predmet.OstaliListFormated>
    <izvorni_sadrzaj>
      <item>Asja Piplović</item>
      <item>Vera Kucelj</item>
      <item>Financijska agencija</item>
      <item>Raiffeisenbank Austria d.d.</item>
      <item>Sberbank d.d.</item>
      <item>Addiko Bank dioničko društvo</item>
      <item>HRVATSKA POŠTANSKA BANKA, dioničko društvo</item>
      <item>Posojilnica bank, Egen, Republika Austrija</item>
      <item>Odvj. Maja Miljuš</item>
    </izvorni_sadrzaj>
    <derivirana_varijabla naziv="DomainObject.Predmet.OstaliListFormated_1">
      <item>Asja Piplović</item>
      <item>Vera Kucelj</item>
      <item>Financijska agencija</item>
      <item>Raiffeisenbank Austria d.d.</item>
      <item>Sberbank d.d.</item>
      <item>Addiko Bank dioničko društvo</item>
      <item>HRVATSKA POŠTANSKA BANKA, dioničko društvo</item>
      <item>Posojilnica bank, Egen, Republika Austrija</item>
      <item>Odvj. Maja Miljuš</item>
    </derivirana_varijabla>
  </DomainObject.Predmet.OstaliListFormated>
  <DomainObject.Predmet.OstaliListFormatedOIB>
    <izvorni_sadrzaj>
      <item>Asja Piplović</item>
      <item>Vera Kucelj, OIB 67784698196</item>
      <item>Financijska agencija, OIB 85821130368</item>
      <item>Raiffeisenbank Austria d.d., OIB 53056966535</item>
      <item>Sberbank d.d., OIB 78427478595</item>
      <item>Addiko Bank dioničko društvo, OIB 14036333877</item>
      <item>HRVATSKA POŠTANSKA BANKA, dioničko društvo, OIB 87939104217</item>
      <item>Posojilnica bank, Egen, Republika Austrija</item>
      <item>Odvj. Maja Miljuš</item>
    </izvorni_sadrzaj>
    <derivirana_varijabla naziv="DomainObject.Predmet.OstaliListFormatedOIB_1">
      <item>Asja Piplović</item>
      <item>Vera Kucelj, OIB 67784698196</item>
      <item>Financijska agencija, OIB 85821130368</item>
      <item>Raiffeisenbank Austria d.d., OIB 53056966535</item>
      <item>Sberbank d.d., OIB 78427478595</item>
      <item>Addiko Bank dioničko društvo, OIB 14036333877</item>
      <item>HRVATSKA POŠTANSKA BANKA, dioničko društvo, OIB 87939104217</item>
      <item>Posojilnica bank, Egen, Republika Austrija</item>
      <item>Odvj. Maja Miljuš</item>
    </derivirana_varijabla>
  </DomainObject.Predmet.OstaliListFormatedOIB>
  <DomainObject.Predmet.OstaliListFormatedWithAdress>
    <izvorni_sadrzaj>
      <item>Asja Piplović, Istarska 22, 52460 Buje</item>
      <item>Vera Kucelj, Vezišće 56, 10314 Vezišće</item>
      <item>Financijska agencija, Ulica grada Vukovara 70, 10000 Zagreb</item>
      <item>Raiffeisenbank Austria d.d., Magazinska cesta 69, 10000 Zagreb</item>
      <item>Sberbank d.d., Varšavska 9, 10000 Zagreb</item>
      <item>Addiko Bank dioničko društvo, Slavonska avenija 6, 10000 Zagreb</item>
      <item>HRVATSKA POŠTANSKA BANKA, dioničko društvo, Jurišićeva 4, 10000 Zagreb</item>
      <item>Posojilnica bank, Egen, Republika Austrija</item>
      <item>Odvj. Maja Miljuš, Đorđićeva 6, 10000 Zagreb</item>
    </izvorni_sadrzaj>
    <derivirana_varijabla naziv="DomainObject.Predmet.OstaliListFormatedWithAdress_1">
      <item>Asja Piplović, Istarska 22, 52460 Buje</item>
      <item>Vera Kucelj, Vezišće 56, 10314 Vezišće</item>
      <item>Financijska agencija, Ulica grada Vukovara 70, 10000 Zagreb</item>
      <item>Raiffeisenbank Austria d.d., Magazinska cesta 69, 10000 Zagreb</item>
      <item>Sberbank d.d., Varšavska 9, 10000 Zagreb</item>
      <item>Addiko Bank dioničko društvo, Slavonska avenija 6, 10000 Zagreb</item>
      <item>HRVATSKA POŠTANSKA BANKA, dioničko društvo, Jurišićeva 4, 10000 Zagreb</item>
      <item>Posojilnica bank, Egen, Republika Austrija</item>
      <item>Odvj. Maja Miljuš, Đorđićeva 6, 10000 Zagreb</item>
    </derivirana_varijabla>
  </DomainObject.Predmet.OstaliListFormatedWithAdress>
  <DomainObject.Predmet.OstaliListFormatedWithAdressOIB>
    <izvorni_sadrzaj>
      <item>Asja Piplović, Istarska 22, 52460 Buje</item>
      <item>Vera Kucelj, OIB 67784698196, Vezišće 56, 10314 Vezišće</item>
      <item>Financijska agencija, OIB 85821130368, Ulica grada Vukovara 70, 10000 Zagreb</item>
      <item>Raiffeisenbank Austria d.d., OIB 53056966535, Magazinska cesta 69, 10000 Zagreb</item>
      <item>Sberbank d.d., OIB 78427478595, Varšavska 9, 10000 Zagreb</item>
      <item>Addiko Bank dioničko društvo, OIB 14036333877, Slavonska avenija 6, 10000 Zagreb</item>
      <item>HRVATSKA POŠTANSKA BANKA, dioničko društvo, OIB 87939104217, Jurišićeva 4, 10000 Zagreb</item>
      <item>Posojilnica bank, Egen, Republika Austrija</item>
      <item>Odvj. Maja Miljuš, Đorđićeva 6, 10000 Zagreb</item>
    </izvorni_sadrzaj>
    <derivirana_varijabla naziv="DomainObject.Predmet.OstaliListFormatedWithAdressOIB_1">
      <item>Asja Piplović, Istarska 22, 52460 Buje</item>
      <item>Vera Kucelj, OIB 67784698196, Vezišće 56, 10314 Vezišće</item>
      <item>Financijska agencija, OIB 85821130368, Ulica grada Vukovara 70, 10000 Zagreb</item>
      <item>Raiffeisenbank Austria d.d., OIB 53056966535, Magazinska cesta 69, 10000 Zagreb</item>
      <item>Sberbank d.d., OIB 78427478595, Varšavska 9, 10000 Zagreb</item>
      <item>Addiko Bank dioničko društvo, OIB 14036333877, Slavonska avenija 6, 10000 Zagreb</item>
      <item>HRVATSKA POŠTANSKA BANKA, dioničko društvo, OIB 87939104217, Jurišićeva 4, 10000 Zagreb</item>
      <item>Posojilnica bank, Egen, Republika Austrija</item>
      <item>Odvj. Maja Miljuš, Đorđićeva 6, 10000 Zagreb</item>
    </derivirana_varijabla>
  </DomainObject.Predmet.OstaliListFormatedWithAdressOIB>
  <DomainObject.Predmet.OstaliListNazivFormated>
    <izvorni_sadrzaj>
      <item>Asja Piplović</item>
      <item>Vera Kucelj</item>
      <item>Financijska agencija</item>
      <item>Raiffeisenbank Austria d.d.</item>
      <item>Sberbank d.d.</item>
      <item>Addiko Bank dioničko društvo</item>
      <item>HRVATSKA POŠTANSKA BANKA, dioničko društvo</item>
      <item>Posojilnica bank, Egen, Republika Austrija</item>
      <item>Odvj. Maja Miljuš</item>
    </izvorni_sadrzaj>
    <derivirana_varijabla naziv="DomainObject.Predmet.OstaliListNazivFormated_1">
      <item>Asja Piplović</item>
      <item>Vera Kucelj</item>
      <item>Financijska agencija</item>
      <item>Raiffeisenbank Austria d.d.</item>
      <item>Sberbank d.d.</item>
      <item>Addiko Bank dioničko društvo</item>
      <item>HRVATSKA POŠTANSKA BANKA, dioničko društvo</item>
      <item>Posojilnica bank, Egen, Republika Austrija</item>
      <item>Odvj. Maja Miljuš</item>
    </derivirana_varijabla>
  </DomainObject.Predmet.OstaliListNazivFormated>
  <DomainObject.Predmet.OstaliListNazivFormatedOIB>
    <izvorni_sadrzaj>
      <item>Asja Piplović</item>
      <item>Vera Kucelj, OIB 67784698196</item>
      <item>Financijska agencija, OIB 85821130368</item>
      <item>Raiffeisenbank Austria d.d., OIB 53056966535</item>
      <item>Sberbank d.d., OIB 78427478595</item>
      <item>Addiko Bank dioničko društvo, OIB 14036333877</item>
      <item>HRVATSKA POŠTANSKA BANKA, dioničko društvo, OIB 87939104217</item>
      <item>Posojilnica bank, Egen, Republika Austrija</item>
      <item>Odvj. Maja Miljuš</item>
    </izvorni_sadrzaj>
    <derivirana_varijabla naziv="DomainObject.Predmet.OstaliListNazivFormatedOIB_1">
      <item>Asja Piplović</item>
      <item>Vera Kucelj, OIB 67784698196</item>
      <item>Financijska agencija, OIB 85821130368</item>
      <item>Raiffeisenbank Austria d.d., OIB 53056966535</item>
      <item>Sberbank d.d., OIB 78427478595</item>
      <item>Addiko Bank dioničko društvo, OIB 14036333877</item>
      <item>HRVATSKA POŠTANSKA BANKA, dioničko društvo, OIB 87939104217</item>
      <item>Posojilnica bank, Egen, Republika Austrija</item>
      <item>Odvj. Maja Miljuš</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2017.</izvorni_sadrzaj>
    <derivirana_varijabla naziv="DomainObject.Datum_1">22.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AGRO PRIJEVOZ d.o.o.</izvorni_sadrzaj>
    <derivirana_varijabla naziv="DomainObject.Predmet.ProtustrankaIDrugi_1">AGRO PRIJEVOZ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AGRO PRIJEVOZ d.o.o., OIB 84686920145, Milke Trnine 17, 10314 Križ</izvorni_sadrzaj>
    <derivirana_varijabla naziv="DomainObject.Predmet.ProtustrankaIDrugiAdressOIB_1">AGRO PRIJEVOZ d.o.o., OIB 84686920145, Milke Trnine 17, 10314 Križ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 PRIJEVOZ d.o.o.</item>
      <item>FINA Regionalni centar Zagreb</item>
      <item>Asja Piplović</item>
      <item>Vera Kucelj</item>
      <item>Financijska agencija</item>
      <item>Raiffeisenbank Austria d.d.</item>
      <item>Sberbank d.d.</item>
      <item>Addiko Bank dioničko društvo</item>
      <item>HRVATSKA POŠTANSKA BANKA, dioničko društvo</item>
      <item>Posojilnica bank, Egen, Republika Austrija</item>
      <item>Odvj. Maja Miljuš</item>
    </izvorni_sadrzaj>
    <derivirana_varijabla naziv="DomainObject.Predmet.SudioniciListNaziv_1">
      <item>AGRO PRIJEVOZ d.o.o.</item>
      <item>FINA Regionalni centar Zagreb</item>
      <item>Asja Piplović</item>
      <item>Vera Kucelj</item>
      <item>Financijska agencija</item>
      <item>Raiffeisenbank Austria d.d.</item>
      <item>Sberbank d.d.</item>
      <item>Addiko Bank dioničko društvo</item>
      <item>HRVATSKA POŠTANSKA BANKA, dioničko društvo</item>
      <item>Posojilnica bank, Egen, Republika Austrija</item>
      <item>Odvj. Maja Miljuš</item>
    </derivirana_varijabla>
  </DomainObject.Predmet.SudioniciListNaziv>
  <DomainObject.Predmet.SudioniciListAdressOIB>
    <izvorni_sadrzaj>
      <item>AGRO PRIJEVOZ d.o.o., OIB 84686920145, Milke Trnine 17,10314 Križ</item>
      <item>FINA Regionalni centar Zagreb, OIB 85821130368, Trg svibanjskih žrtava 1995. 1,10000 Zagreb</item>
      <item>Asja Piplović, Istarska 22,52460 Buje</item>
      <item>Vera Kucelj, OIB 67784698196, Vezišće 56,10314 Vezišće</item>
      <item>Financijska agencija, OIB 85821130368, Ulica grada Vukovara 70,10000 Zagreb</item>
      <item>Raiffeisenbank Austria d.d., OIB 53056966535, Magazinska cesta 69,10000 Zagreb</item>
      <item>Sberbank d.d., OIB 78427478595, Varšavska 9,10000 Zagreb</item>
      <item>Addiko Bank dioničko društvo, OIB 14036333877, Slavonska avenija 6,10000 Zagreb</item>
      <item>HRVATSKA POŠTANSKA BANKA, dioničko društvo, OIB 87939104217, Jurišićeva 4,10000 Zagreb</item>
      <item>Posojilnica bank, Egen, Republika Austrija</item>
      <item>Odvj. Maja Miljuš, Đorđićeva 6,10000 Zagreb</item>
    </izvorni_sadrzaj>
    <derivirana_varijabla naziv="DomainObject.Predmet.SudioniciListAdressOIB_1">
      <item>AGRO PRIJEVOZ d.o.o., OIB 84686920145, Milke Trnine 17,10314 Križ</item>
      <item>FINA Regionalni centar Zagreb, OIB 85821130368, Trg svibanjskih žrtava 1995. 1,10000 Zagreb</item>
      <item>Asja Piplović, Istarska 22,52460 Buje</item>
      <item>Vera Kucelj, OIB 67784698196, Vezišće 56,10314 Vezišće</item>
      <item>Financijska agencija, OIB 85821130368, Ulica grada Vukovara 70,10000 Zagreb</item>
      <item>Raiffeisenbank Austria d.d., OIB 53056966535, Magazinska cesta 69,10000 Zagreb</item>
      <item>Sberbank d.d., OIB 78427478595, Varšavska 9,10000 Zagreb</item>
      <item>Addiko Bank dioničko društvo, OIB 14036333877, Slavonska avenija 6,10000 Zagreb</item>
      <item>HRVATSKA POŠTANSKA BANKA, dioničko društvo, OIB 87939104217, Jurišićeva 4,10000 Zagreb</item>
      <item>Posojilnica bank, Egen, Republika Austrija</item>
      <item>Odvj. Maja Miljuš, Đorđićeva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84686920145</item>
      <item>, OIB 85821130368</item>
      <item>, OIB null</item>
      <item>, OIB 67784698196</item>
      <item>, OIB 85821130368</item>
      <item>, OIB 53056966535</item>
      <item>, OIB 78427478595</item>
      <item>, OIB 14036333877</item>
      <item>, OIB 87939104217</item>
      <item>, OIB null</item>
      <item>, OIB null</item>
    </izvorni_sadrzaj>
    <derivirana_varijabla naziv="DomainObject.Predmet.SudioniciListNazivOIB_1">
      <item>, OIB 84686920145</item>
      <item>, OIB 85821130368</item>
      <item>, OIB null</item>
      <item>, OIB 67784698196</item>
      <item>, OIB 85821130368</item>
      <item>, OIB 53056966535</item>
      <item>, OIB 78427478595</item>
      <item>, OIB 14036333877</item>
      <item>, OIB 87939104217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Anđelko Stankus, OIB 11168088853, Braće Radić 20, Jalkovec Varaždin</item>
    </izvorni_sadrzaj>
    <derivirana_varijabla naziv="DomainObject.Predmet.StecajniUpraviteljiListAddressOIB_1">
      <item>Anđelko Stankus, OIB 11168088853, Braće Radić 20, Jalkovec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497</properties:Words>
  <properties:Characters>2762</properties:Characters>
  <properties:Lines>68</properties:Lines>
  <properties:Paragraphs>20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2017-08-22T08:56:00Z</dcterms:created>
  <dc:creator>gzubak</dc:creator>
  <cp:lastModifiedBy>Katica Franjić</cp:lastModifiedBy>
  <cp:lastPrinted>2017-08-22T10:55:00Z</cp:lastPrinted>
  <dcterms:modified xmlns:xsi="http://www.w3.org/2001/XMLSchema-instance" xsi:type="dcterms:W3CDTF">2017-08-22T10:56:00Z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