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2b79" w14:paraId="1812b79" w:rsidRDefault="00E4099C" w:rsidP="00E4099C" w:rsidR="00E4099C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St-175/17-7</w:t>
      </w:r>
    </w:p>
    <w:p w:rsidRDefault="00EF1976" w:rsidP="0073588E" w:rsidR="00EF1976" w:rsidRPr="00EF1D21"/>
    <w:p w:rsidRDefault="00EF1976" w:rsidP="0073588E" w:rsidR="00EF1976" w:rsidRPr="00EF1D21"/>
    <w:p w:rsidRDefault="00E4099C" w:rsidP="0073588E" w:rsidR="00E4099C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56E07" w:rsidP="00E56E07" w:rsidR="007E0C40">
      <w:pPr>
        <w:tabs>
          <w:tab w:pos="2143" w:val="left"/>
        </w:tabs>
        <w:rPr>
          <w:bCs/>
        </w:rPr>
      </w:pPr>
      <w:r>
        <w:rPr>
          <w:bCs/>
        </w:rPr>
        <w:tab/>
      </w: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E0C40" w:rsidP="008965DC" w:rsidR="007E0C40">
      <w:pPr>
        <w:jc w:val="center"/>
        <w:rPr>
          <w:bCs/>
        </w:rPr>
      </w:pPr>
    </w:p>
    <w:p w:rsidRDefault="007E0C40" w:rsidP="00E4099C" w:rsidR="008965DC" w:rsidRPr="007C295B">
      <w:pPr>
        <w:ind w:firstLine="720"/>
        <w:jc w:val="both"/>
        <w:rPr>
          <w:bCs/>
        </w:rPr>
      </w:pPr>
      <w:r w:rsidRPr="007E0C40">
        <w:rPr>
          <w:bCs/>
        </w:rPr>
        <w:t xml:space="preserve">Trgovački sud u Rijeci po stečajnoj sutkinji Emi Brdovčak, u stečajnom postupku nad dužnikom </w:t>
      </w:r>
      <w:r>
        <w:rPr>
          <w:bCs/>
        </w:rPr>
        <w:t xml:space="preserve">STEČAJNA MASA iza ELKAS d.o.o. u stečaju, Pula, Koparska 37, OIB: 51691713434, kojeg zastupa </w:t>
      </w:r>
      <w:r w:rsidRPr="007E0C40">
        <w:rPr>
          <w:bCs/>
        </w:rPr>
        <w:t>stečajni upravitelj Damir Maj</w:t>
      </w:r>
      <w:r>
        <w:rPr>
          <w:bCs/>
        </w:rPr>
        <w:t>storović iz Pule, Koparska 37, 12. siječnja 2018</w:t>
      </w:r>
      <w:r w:rsidRPr="007E0C40">
        <w:rPr>
          <w:bCs/>
        </w:rPr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E4099C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520141">
        <w:t xml:space="preserve">za razdoblje od </w:t>
      </w:r>
      <w:r w:rsidR="007E0C40">
        <w:t>3</w:t>
      </w:r>
      <w:r w:rsidR="00FF3DD5">
        <w:t xml:space="preserve">. </w:t>
      </w:r>
      <w:r w:rsidR="007E0C40">
        <w:t>ožujka</w:t>
      </w:r>
      <w:r w:rsidR="008130C2">
        <w:t xml:space="preserve"> 2017.</w:t>
      </w:r>
      <w:r w:rsidR="007E0C40">
        <w:t xml:space="preserve"> do 31. prosinca</w:t>
      </w:r>
      <w:r w:rsidR="00AD470D">
        <w:t xml:space="preserve"> 2017. u iznosu od </w:t>
      </w:r>
      <w:r w:rsidR="007E0C40">
        <w:t xml:space="preserve">2.206,00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902F4D">
        <w:rPr>
          <w:bCs/>
        </w:rPr>
        <w:t>28</w:t>
      </w:r>
      <w:r w:rsidR="00040192">
        <w:rPr>
          <w:bCs/>
        </w:rPr>
        <w:t xml:space="preserve">. </w:t>
      </w:r>
      <w:r w:rsidR="00902F4D">
        <w:rPr>
          <w:bCs/>
        </w:rPr>
        <w:t>rujna</w:t>
      </w:r>
      <w:r w:rsidR="00707753">
        <w:rPr>
          <w:bCs/>
        </w:rPr>
        <w:t xml:space="preserve">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</w:t>
      </w:r>
      <w:r w:rsidR="00902F4D">
        <w:rPr>
          <w:bCs/>
        </w:rPr>
        <w:t xml:space="preserve">i zaključen </w:t>
      </w:r>
      <w:r w:rsidR="00EF3160">
        <w:rPr>
          <w:bCs/>
        </w:rPr>
        <w:t xml:space="preserve">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  <w:r w:rsidR="00902F4D">
        <w:rPr>
          <w:bCs/>
        </w:rPr>
        <w:t xml:space="preserve">Rješenjem od 9. </w:t>
      </w:r>
      <w:r w:rsidR="007C295B">
        <w:rPr>
          <w:bCs/>
        </w:rPr>
        <w:t>l</w:t>
      </w:r>
      <w:r w:rsidR="00902F4D">
        <w:rPr>
          <w:bCs/>
        </w:rPr>
        <w:t xml:space="preserve">ipnja 2017. </w:t>
      </w:r>
      <w:r w:rsidR="007C295B">
        <w:rPr>
          <w:bCs/>
        </w:rPr>
        <w:t>u</w:t>
      </w:r>
      <w:r w:rsidR="00902F4D">
        <w:rPr>
          <w:bCs/>
        </w:rPr>
        <w:t xml:space="preserve"> sudski registar suda upisana je stečajna masa iza dužnika ELKAS d.o.o.</w:t>
      </w:r>
      <w:r w:rsidR="007C295B">
        <w:rPr>
          <w:bCs/>
        </w:rPr>
        <w:t xml:space="preserve"> u stečaju, a s obzirom na to d</w:t>
      </w:r>
      <w:r w:rsidR="00902F4D">
        <w:rPr>
          <w:bCs/>
        </w:rPr>
        <w:t>a</w:t>
      </w:r>
      <w:r w:rsidR="007C295B">
        <w:rPr>
          <w:bCs/>
        </w:rPr>
        <w:t xml:space="preserve"> </w:t>
      </w:r>
      <w:r w:rsidR="00902F4D">
        <w:rPr>
          <w:bCs/>
        </w:rPr>
        <w:t>je stečajni upravitelj naknadno utvrdio kako stečajni dužnik ima tražbinu prema Antoniu Barbiću iz Poreča te je radi namirenja n</w:t>
      </w:r>
      <w:r w:rsidR="007C295B">
        <w:rPr>
          <w:bCs/>
        </w:rPr>
        <w:t>avedene tražbine pokrenut ovršni p</w:t>
      </w:r>
      <w:r w:rsidR="00902F4D">
        <w:rPr>
          <w:bCs/>
        </w:rPr>
        <w:t xml:space="preserve">ostupak pred Općinskim sudom u Bujama. </w:t>
      </w:r>
    </w:p>
    <w:p w:rsidRDefault="00EF3160" w:rsidP="004D6A56" w:rsidR="00EF3160">
      <w:pPr>
        <w:jc w:val="both"/>
        <w:rPr>
          <w:bCs/>
        </w:rPr>
      </w:pPr>
    </w:p>
    <w:p w:rsidRDefault="00902F4D" w:rsidP="00EF3160" w:rsidR="00EF3160">
      <w:pPr>
        <w:ind w:firstLine="720"/>
        <w:jc w:val="both"/>
        <w:rPr>
          <w:bCs/>
        </w:rPr>
      </w:pPr>
      <w:r>
        <w:rPr>
          <w:bCs/>
        </w:rPr>
        <w:t xml:space="preserve">Podneskom od 3. </w:t>
      </w:r>
      <w:r w:rsidR="007C295B">
        <w:rPr>
          <w:bCs/>
        </w:rPr>
        <w:t>l</w:t>
      </w:r>
      <w:r>
        <w:rPr>
          <w:bCs/>
        </w:rPr>
        <w:t xml:space="preserve">istopada 2017. </w:t>
      </w:r>
      <w:r w:rsidR="008E4E56">
        <w:rPr>
          <w:bCs/>
        </w:rPr>
        <w:t>stečajni upravitelj je zatražio</w:t>
      </w:r>
      <w:r w:rsidR="00EF3160">
        <w:rPr>
          <w:bCs/>
        </w:rPr>
        <w:t xml:space="preserve"> naknadu stvarnih troškova za razdoblje </w:t>
      </w:r>
      <w:r w:rsidR="00AD470D">
        <w:rPr>
          <w:bCs/>
        </w:rPr>
        <w:t xml:space="preserve">od </w:t>
      </w:r>
      <w:r>
        <w:rPr>
          <w:bCs/>
        </w:rPr>
        <w:t>3. ožujka</w:t>
      </w:r>
      <w:r w:rsidR="00AD470D" w:rsidRPr="00AD470D">
        <w:rPr>
          <w:bCs/>
        </w:rPr>
        <w:t xml:space="preserve"> 2017.</w:t>
      </w:r>
      <w:r>
        <w:rPr>
          <w:bCs/>
        </w:rPr>
        <w:t xml:space="preserve"> </w:t>
      </w:r>
      <w:r w:rsidR="007C295B">
        <w:rPr>
          <w:bCs/>
        </w:rPr>
        <w:t>d</w:t>
      </w:r>
      <w:r>
        <w:rPr>
          <w:bCs/>
        </w:rPr>
        <w:t xml:space="preserve">o 30. </w:t>
      </w:r>
      <w:r w:rsidR="007C295B">
        <w:rPr>
          <w:bCs/>
        </w:rPr>
        <w:t>r</w:t>
      </w:r>
      <w:r>
        <w:rPr>
          <w:bCs/>
        </w:rPr>
        <w:t xml:space="preserve">ujna </w:t>
      </w:r>
      <w:r w:rsidR="007C295B">
        <w:rPr>
          <w:bCs/>
        </w:rPr>
        <w:t>2017.</w:t>
      </w:r>
      <w:r w:rsidR="00AD470D" w:rsidRPr="00AD470D">
        <w:rPr>
          <w:bCs/>
        </w:rPr>
        <w:t xml:space="preserve"> </w:t>
      </w:r>
      <w:r>
        <w:rPr>
          <w:bCs/>
        </w:rPr>
        <w:t>i to u iznosu od 14</w:t>
      </w:r>
      <w:r w:rsidR="00847CF5">
        <w:rPr>
          <w:bCs/>
        </w:rPr>
        <w:t>0,00 kn na</w:t>
      </w:r>
      <w:r w:rsidR="00FF3DD5">
        <w:rPr>
          <w:bCs/>
        </w:rPr>
        <w:t xml:space="preserve"> ime telefonskih troškova, </w:t>
      </w:r>
      <w:r>
        <w:rPr>
          <w:bCs/>
        </w:rPr>
        <w:t xml:space="preserve">1.657,00 </w:t>
      </w:r>
      <w:r w:rsidR="00567BD5">
        <w:rPr>
          <w:bCs/>
        </w:rPr>
        <w:t xml:space="preserve">kn 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 w:rsidR="00520141">
        <w:rPr>
          <w:bCs/>
        </w:rPr>
        <w:t xml:space="preserve"> stečajno upraviteljske službe,</w:t>
      </w:r>
      <w:r>
        <w:rPr>
          <w:bCs/>
        </w:rPr>
        <w:t xml:space="preserve"> 105</w:t>
      </w:r>
      <w:r w:rsidR="002B619F">
        <w:rPr>
          <w:bCs/>
        </w:rPr>
        <w:t>,</w:t>
      </w:r>
      <w:r w:rsidR="00520141">
        <w:rPr>
          <w:bCs/>
        </w:rPr>
        <w:t>00 k</w:t>
      </w:r>
      <w:r w:rsidR="00847CF5">
        <w:rPr>
          <w:bCs/>
        </w:rPr>
        <w:t>n</w:t>
      </w:r>
      <w:r>
        <w:rPr>
          <w:bCs/>
        </w:rPr>
        <w:t xml:space="preserve"> na ime troškova cestarine te </w:t>
      </w:r>
      <w:r w:rsidR="00AD470D">
        <w:rPr>
          <w:bCs/>
        </w:rPr>
        <w:t>4</w:t>
      </w:r>
      <w:r w:rsidR="00520141">
        <w:rPr>
          <w:bCs/>
        </w:rPr>
        <w:t>,00 kn na ime troškova parkirne karte,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 w:rsidR="00AD470D">
        <w:rPr>
          <w:bCs/>
        </w:rPr>
        <w:t xml:space="preserve">dnosno u ukupnom iznosu </w:t>
      </w:r>
      <w:r>
        <w:rPr>
          <w:bCs/>
        </w:rPr>
        <w:t xml:space="preserve">od 1.906,00 </w:t>
      </w:r>
      <w:r w:rsidR="00567BD5">
        <w:rPr>
          <w:bCs/>
        </w:rPr>
        <w:t>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847CF5">
        <w:t xml:space="preserve"> i nalog za službeno putovanje,</w:t>
      </w:r>
      <w:r w:rsidR="002B619F">
        <w:t xml:space="preserve"> račune za cestarinu</w:t>
      </w:r>
      <w:r w:rsidR="00520141">
        <w:t xml:space="preserve"> i parkirnu kartu</w:t>
      </w:r>
      <w:r w:rsidR="0039098A">
        <w:t xml:space="preserve"> te obračun troškova telefona</w:t>
      </w:r>
      <w:r w:rsidR="008E4E56">
        <w:t xml:space="preserve">. </w:t>
      </w:r>
    </w:p>
    <w:p w:rsidRDefault="00902F4D" w:rsidP="00EF3160" w:rsidR="00902F4D">
      <w:pPr>
        <w:jc w:val="both"/>
      </w:pPr>
    </w:p>
    <w:p w:rsidRDefault="00902F4D" w:rsidP="00902F4D" w:rsidR="00902F4D">
      <w:pPr>
        <w:ind w:firstLine="720"/>
        <w:jc w:val="both"/>
      </w:pPr>
      <w:r>
        <w:t>Nadalje, podneskom od 4. siječnja 2018</w:t>
      </w:r>
      <w:r w:rsidRPr="00902F4D">
        <w:t>. stečajni upravitelj je zatražio naknadu stv</w:t>
      </w:r>
      <w:r>
        <w:t>arnih troškova za razdoblje od 1. listopada</w:t>
      </w:r>
      <w:r w:rsidR="007C295B">
        <w:t xml:space="preserve"> 2017. d</w:t>
      </w:r>
      <w:r>
        <w:t>o 31. prosinca 201</w:t>
      </w:r>
      <w:r w:rsidR="007C295B">
        <w:t>7.</w:t>
      </w:r>
      <w:r>
        <w:t xml:space="preserve"> i to u iznosu od 60</w:t>
      </w:r>
      <w:r w:rsidRPr="00902F4D">
        <w:t>,00 kn na ime telef</w:t>
      </w:r>
      <w:r>
        <w:t xml:space="preserve">onskih troškova te 240,00 </w:t>
      </w:r>
      <w:r w:rsidRPr="00902F4D">
        <w:t>kn na ime troškova korištenja osobnog vozila radi obavljanja</w:t>
      </w:r>
      <w:r>
        <w:t xml:space="preserve"> stečajno upraviteljske službe, odnosno u ukupnom iznosu od 300,00</w:t>
      </w:r>
      <w:r w:rsidRPr="00902F4D">
        <w:t xml:space="preserve"> kn.</w:t>
      </w:r>
      <w:r>
        <w:t xml:space="preserve"> U privitku podneska </w:t>
      </w:r>
      <w:r>
        <w:lastRenderedPageBreak/>
        <w:t xml:space="preserve">dostavio je obračun naknade za korištenje osobnog automobila u službene svrhe </w:t>
      </w:r>
      <w:r w:rsidRPr="00902F4D">
        <w:t>te obračun troškova telefona.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="007C295B">
        <w:t xml:space="preserve"> (iz kojih</w:t>
      </w:r>
      <w:r w:rsidR="00FF3DD5">
        <w:t xml:space="preserve"> proizlazi da je stečajni upravitelj koristio osobno vozilo radi </w:t>
      </w:r>
      <w:r w:rsidR="00902F4D">
        <w:t>odlazaka na Općinski sud u Poreču gdje se prov</w:t>
      </w:r>
      <w:r w:rsidR="007C295B">
        <w:t>odi postupak ovrhe na nekretnina</w:t>
      </w:r>
      <w:r w:rsidR="00902F4D">
        <w:t>ma dužnikovog dužnika, obilaska nekretnine dužnikovog dužnika u Novoj Vasi</w:t>
      </w:r>
      <w:r w:rsidR="007C295B">
        <w:t>, odlazaka u Rijeku i dr.)</w:t>
      </w:r>
      <w:r w:rsidRPr="00AA6DFA">
        <w:t>, ovaj sud je utvrdio da je zahtjev za odobrenje tih troškova</w:t>
      </w:r>
      <w:r w:rsidR="002B619F">
        <w:t>, zajedno sa troškovima cestarine</w:t>
      </w:r>
      <w:r w:rsidRPr="00AA6DFA">
        <w:t xml:space="preserve"> </w:t>
      </w:r>
      <w:r w:rsidR="00520141">
        <w:t xml:space="preserve">i parkirne karte </w:t>
      </w:r>
      <w:r w:rsidRPr="00AA6DFA">
        <w:t>osnovan</w:t>
      </w:r>
      <w:r>
        <w:t xml:space="preserve">. Isto tako, stečajnom upravitelju priznat je i trošak </w:t>
      </w:r>
      <w:r w:rsidRPr="00AA6DFA">
        <w:t xml:space="preserve">telefona </w:t>
      </w:r>
      <w:r w:rsidR="007C295B">
        <w:t xml:space="preserve">u iznosu od </w:t>
      </w:r>
      <w:r w:rsidR="0039098A">
        <w:t>2</w:t>
      </w:r>
      <w:r w:rsidR="007C295B">
        <w:t>0</w:t>
      </w:r>
      <w:r w:rsidR="0039098A">
        <w:t>0</w:t>
      </w:r>
      <w:r w:rsidR="004A00B2">
        <w:t>,00 kn</w:t>
      </w:r>
      <w:r w:rsidR="007C295B">
        <w:t xml:space="preserve"> za obuhvaćeno razdoblje</w:t>
      </w:r>
      <w:r w:rsidR="004A00B2">
        <w:t xml:space="preserve"> koji trošak</w:t>
      </w:r>
      <w:r w:rsidRPr="00AA6DFA">
        <w:t xml:space="preserve"> ovaj sud smatra realnim i opravdanim</w:t>
      </w:r>
      <w:r w:rsidR="00FF3DD5">
        <w:t xml:space="preserve"> troškom nastalim u </w:t>
      </w:r>
      <w:r w:rsidR="007C295B">
        <w:t xml:space="preserve">devetomjesečnom </w:t>
      </w:r>
      <w:r w:rsidR="00FF3DD5">
        <w:t>razdoblju</w:t>
      </w:r>
      <w:r w:rsidRPr="00AA6DFA">
        <w:t xml:space="preserve">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>Slijedom navedenog, primjenom odredbe čl. 94. st. 1. Stečajnog zakona ("Narodne novine" broj 71/15; dalje: SZ) u vezi s čl. 13. st. 5. Pravilnika o porezu na dohodak („Narodne 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7C295B">
        <w:t>12</w:t>
      </w:r>
      <w:r w:rsidR="00EF1D21" w:rsidRPr="00EF1D21">
        <w:t xml:space="preserve">. </w:t>
      </w:r>
      <w:r w:rsidR="007C295B">
        <w:t>siječnja</w:t>
      </w:r>
      <w:r w:rsidR="00847CF5">
        <w:t xml:space="preserve"> </w:t>
      </w:r>
      <w:r w:rsidR="008965DC" w:rsidRPr="00EF1D21">
        <w:t>201</w:t>
      </w:r>
      <w:r w:rsidR="007C295B">
        <w:t>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520141">
        <w:t xml:space="preserve">   </w:t>
      </w:r>
      <w:r w:rsidR="00520141">
        <w:tab/>
      </w:r>
      <w:r w:rsidR="00E4099C">
        <w:tab/>
      </w:r>
      <w:r w:rsidR="00E4099C">
        <w:tab/>
      </w:r>
      <w:r w:rsidR="0052014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E4099C">
        <w:tab/>
      </w:r>
      <w:r w:rsidR="00E4099C">
        <w:tab/>
        <w:t xml:space="preserve">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E4099C" w:rsidP="00AD1726" w:rsidR="00E4099C"/>
    <w:p w:rsidRDefault="00E4099C" w:rsidP="00AD1726" w:rsidR="00E4099C"/>
    <w:p w:rsidRDefault="00E4099C" w:rsidP="00AD1726" w:rsidR="00E4099C"/>
    <w:p w:rsidRDefault="00E4099C" w:rsidP="00AD1726" w:rsidR="00E4099C"/>
    <w:p w:rsidRDefault="00AD1726" w:rsidP="00AD1726" w:rsidR="00AD1726">
      <w:r>
        <w:t>UPUTA O PRAVNOM LIJEKU:</w:t>
      </w:r>
    </w:p>
    <w:p w:rsidRDefault="00AD1726" w:rsidP="00E4099C" w:rsidR="00AD1726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Republike Hrvatske.</w:t>
      </w:r>
    </w:p>
    <w:p w:rsidRDefault="00AD1726" w:rsidP="00AD1726" w:rsidR="00AD1726"/>
    <w:p w:rsidRDefault="00E4099C" w:rsidP="00AD1726" w:rsidR="00E4099C"/>
    <w:p w:rsidRDefault="00E4099C" w:rsidP="00AD1726" w:rsidR="00E4099C"/>
    <w:p w:rsidRDefault="005853F3" w:rsidP="00AD1726" w:rsidR="005853F3"/>
    <w:p w:rsidRDefault="00095F3E" w:rsidP="005853F3" w:rsidR="00095F3E" w:rsidRPr="00EF1D21">
      <w:pPr>
        <w:ind w:left="720"/>
      </w:pPr>
    </w:p>
    <w:sectPr w:rsidSect="00E4099C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4E8" w:rsidR="001D24E8">
      <w:r>
        <w:separator/>
      </w:r>
    </w:p>
  </w:endnote>
  <w:endnote w:id="0" w:type="continuationSeparator">
    <w:p w:rsidRDefault="001D24E8" w:rsidR="001D2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1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4E8" w:rsidR="001D24E8">
      <w:r>
        <w:separator/>
      </w:r>
    </w:p>
  </w:footnote>
  <w:footnote w:id="0" w:type="continuationSeparator">
    <w:p w:rsidRDefault="001D24E8" w:rsidR="001D2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6E07" w:rsidP="00E56E07" w:rsidR="00E56E07">
    <w:pPr>
      <w:pStyle w:val="Zaglavlje"/>
      <w:jc w:val="right"/>
    </w:pPr>
    <w:r>
      <w:tab/>
    </w:r>
    <w:r>
      <w:tab/>
      <w:t>8 St-175/17-7</w:t>
    </w:r>
  </w:p>
  <w:p w:rsidRDefault="00E56E07" w:rsidR="00E56E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9C" w:rsidP="00A45EAD" w:rsidR="00E4099C" w:rsidRPr="00E4099C">
    <w:pPr>
      <w:ind w:firstLine="708"/>
      <w:rPr>
        <w:sz w:val="20"/>
        <w:szCs w:val="20"/>
      </w:rPr>
    </w:pPr>
    <w:r w:rsidRPr="00E4099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4099C" w:rsidP="00210E4E" w:rsidR="00E4099C" w:rsidRPr="00E4099C">
    <w:pPr>
      <w:rPr>
        <w:sz w:val="20"/>
        <w:szCs w:val="20"/>
      </w:rPr>
    </w:pPr>
    <w:r w:rsidRPr="00E4099C">
      <w:rPr>
        <w:rFonts w:eastAsia="MS Mincho"/>
        <w:sz w:val="20"/>
        <w:szCs w:val="20"/>
      </w:rPr>
      <w:t>REPUBLIKA HRVATSKA</w:t>
    </w:r>
  </w:p>
  <w:p w:rsidRDefault="00E4099C" w:rsidP="00210E4E" w:rsidR="00E4099C" w:rsidRPr="00E4099C">
    <w:pPr>
      <w:rPr>
        <w:sz w:val="20"/>
        <w:szCs w:val="20"/>
      </w:rPr>
    </w:pPr>
    <w:r w:rsidRPr="00E4099C">
      <w:rPr>
        <w:rFonts w:eastAsia="MS Mincho"/>
        <w:sz w:val="20"/>
        <w:szCs w:val="20"/>
      </w:rPr>
      <w:t>TRGOVAČKI SUD U RIJECI</w:t>
    </w:r>
  </w:p>
  <w:p w:rsidRDefault="00E4099C" w:rsidP="00A45EAD" w:rsidR="00E4099C" w:rsidRPr="00E4099C">
    <w:pPr>
      <w:rPr>
        <w:rFonts w:eastAsia="MS Mincho"/>
        <w:sz w:val="20"/>
        <w:szCs w:val="20"/>
      </w:rPr>
    </w:pPr>
    <w:r w:rsidRPr="00E4099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45CB1"/>
    <w:rsid w:val="001622F6"/>
    <w:rsid w:val="00191C72"/>
    <w:rsid w:val="001C05C1"/>
    <w:rsid w:val="001D24E8"/>
    <w:rsid w:val="001D5070"/>
    <w:rsid w:val="00205A06"/>
    <w:rsid w:val="00241D24"/>
    <w:rsid w:val="00274354"/>
    <w:rsid w:val="002B619F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96152"/>
    <w:rsid w:val="007C295B"/>
    <w:rsid w:val="007E0C40"/>
    <w:rsid w:val="008130C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2F4D"/>
    <w:rsid w:val="009034BE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D470D"/>
    <w:rsid w:val="00AF3BFB"/>
    <w:rsid w:val="00B029EF"/>
    <w:rsid w:val="00B20414"/>
    <w:rsid w:val="00B21196"/>
    <w:rsid w:val="00B649AB"/>
    <w:rsid w:val="00B74498"/>
    <w:rsid w:val="00B947B8"/>
    <w:rsid w:val="00BB558B"/>
    <w:rsid w:val="00C52584"/>
    <w:rsid w:val="00C57695"/>
    <w:rsid w:val="00C7136A"/>
    <w:rsid w:val="00C741AF"/>
    <w:rsid w:val="00C97834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4099C"/>
    <w:rsid w:val="00E56E07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1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1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1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St-453/13</izvorni_sadrzaj>
    <derivirana_varijabla naziv="DomainObject.Predmet.PrimjedbaSuca_1">Nastavak postupka radi naknadne diobe,
veza St-453/13</derivirana_varijabla>
  </DomainObject.Predmet.PrimjedbaSuca>
  <DomainObject.Predmet.ProtustrankaFormated>
    <izvorni_sadrzaj>  Stečajna masa ELKAS d.o.o.</izvorni_sadrzaj>
    <derivirana_varijabla naziv="DomainObject.Predmet.ProtustrankaFormated_1">  Stečajna masa ELKAS d.o.o.</derivirana_varijabla>
  </DomainObject.Predmet.ProtustrankaFormated>
  <DomainObject.Predmet.ProtustrankaFormatedOIB>
    <izvorni_sadrzaj>  Stečajna masa ELKAS d.o.o., OIB 10959624421</izvorni_sadrzaj>
    <derivirana_varijabla naziv="DomainObject.Predmet.ProtustrankaFormatedOIB_1">  Stečajna masa ELKAS d.o.o., OIB 10959624421</derivirana_varijabla>
  </DomainObject.Predmet.ProtustrankaFormatedOIB>
  <DomainObject.Predmet.ProtustrankaFormatedWithAdress>
    <izvorni_sadrzaj> Stečajna masa ELKAS d.o.o., Veliki trg 9, 52466 Novigrad</izvorni_sadrzaj>
    <derivirana_varijabla naziv="DomainObject.Predmet.ProtustrankaFormatedWithAdress_1"> Stečajna masa ELKAS d.o.o., Veliki trg 9, 52466 Novigrad</derivirana_varijabla>
  </DomainObject.Predmet.ProtustrankaFormatedWithAdress>
  <DomainObject.Predmet.ProtustrankaFormatedWithAdressOIB>
    <izvorni_sadrzaj> Stečajna masa ELKAS d.o.o., OIB 10959624421, Veliki trg 9, 52466 Novigrad</izvorni_sadrzaj>
    <derivirana_varijabla naziv="DomainObject.Predmet.ProtustrankaFormatedWithAdressOIB_1"> Stečajna masa ELKAS d.o.o., OIB 10959624421, Veliki trg 9, 52466 Novigrad</derivirana_varijabla>
  </DomainObject.Predmet.ProtustrankaFormatedWithAdressOIB>
  <DomainObject.Predmet.ProtustrankaWithAdress>
    <izvorni_sadrzaj>Stečajna masa ELKAS d.o.o. Veliki trg 9, 52466 Novigrad</izvorni_sadrzaj>
    <derivirana_varijabla naziv="DomainObject.Predmet.ProtustrankaWithAdress_1">Stečajna masa ELKAS d.o.o. Veliki trg 9, 52466 Novigrad</derivirana_varijabla>
  </DomainObject.Predmet.ProtustrankaWithAdress>
  <DomainObject.Predmet.ProtustrankaWithAdressOIB>
    <izvorni_sadrzaj>Stečajna masa ELKAS d.o.o., OIB 10959624421, Veliki trg 9, 52466 Novigrad</izvorni_sadrzaj>
    <derivirana_varijabla naziv="DomainObject.Predmet.ProtustrankaWithAdressOIB_1">Stečajna masa ELKAS d.o.o., OIB 10959624421, Veliki trg 9, 52466 Novigrad</derivirana_varijabla>
  </DomainObject.Predmet.ProtustrankaWithAdressOIB>
  <DomainObject.Predmet.ProtustrankaNazivFormated>
    <izvorni_sadrzaj>Stečajna masa ELKAS d.o.o.</izvorni_sadrzaj>
    <derivirana_varijabla naziv="DomainObject.Predmet.ProtustrankaNazivFormated_1">Stečajna masa ELKAS d.o.o.</derivirana_varijabla>
  </DomainObject.Predmet.ProtustrankaNazivFormated>
  <DomainObject.Predmet.ProtustrankaNazivFormatedOIB>
    <izvorni_sadrzaj>Stečajna masa ELKAS d.o.o., OIB 10959624421</izvorni_sadrzaj>
    <derivirana_varijabla naziv="DomainObject.Predmet.ProtustrankaNazivFormatedOIB_1">Stečajna masa ELKAS d.o.o., OIB 10959624421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MAJSTOROVIĆ stečajni upravitelj</izvorni_sadrzaj>
    <derivirana_varijabla naziv="DomainObject.Predmet.StrankaFormated_1">  DAMIR MAJSTOROVIĆ stečajni upravitelj</derivirana_varijabla>
  </DomainObject.Predmet.StrankaFormated>
  <DomainObject.Predmet.StrankaFormatedOIB>
    <izvorni_sadrzaj>  DAMIR MAJSTOROVIĆ stečajni upravitelj, OIB 49931983367</izvorni_sadrzaj>
    <derivirana_varijabla naziv="DomainObject.Predmet.StrankaFormatedOIB_1">  DAMIR MAJSTOROVIĆ stečajni upravitelj, OIB 49931983367</derivirana_varijabla>
  </DomainObject.Predmet.StrankaFormatedOIB>
  <DomainObject.Predmet.StrankaFormatedWithAdress>
    <izvorni_sadrzaj> DAMIR MAJSTOROVIĆ stečajni upravitelj, Koparska 37, 52100 Pula</izvorni_sadrzaj>
    <derivirana_varijabla naziv="DomainObject.Predmet.StrankaFormatedWithAdress_1"> DAMIR MAJSTOROVIĆ stečajni upravitelj, Koparska 37, 52100 Pula</derivirana_varijabla>
  </DomainObject.Predmet.StrankaFormatedWithAdress>
  <DomainObject.Predmet.StrankaFormatedWithAdressOIB>
    <izvorni_sadrzaj> DAMIR MAJSTOROVIĆ stečajni upravitelj, OIB 49931983367, Koparska 37, 52100 Pula</izvorni_sadrzaj>
    <derivirana_varijabla naziv="DomainObject.Predmet.StrankaFormatedWithAdressOIB_1"> DAMIR MAJSTOROVIĆ stečajni upravitelj, OIB 49931983367, Koparska 37, 52100 Pula</derivirana_varijabla>
  </DomainObject.Predmet.StrankaFormatedWithAdressOIB>
  <DomainObject.Predmet.StrankaWithAdress>
    <izvorni_sadrzaj>DAMIR MAJSTOROVIĆ stečajni upravitelj Koparska 37,52100 Pula</izvorni_sadrzaj>
    <derivirana_varijabla naziv="DomainObject.Predmet.StrankaWithAdress_1">DAMIR MAJSTOROVIĆ stečajni upravitelj Koparska 37,52100 Pula</derivirana_varijabla>
  </DomainObject.Predmet.StrankaWithAdress>
  <DomainObject.Predmet.StrankaWithAdressOIB>
    <izvorni_sadrzaj>DAMIR MAJSTOROVIĆ stečajni upravitelj, OIB 49931983367, Koparska 37,52100 Pula</izvorni_sadrzaj>
    <derivirana_varijabla naziv="DomainObject.Predmet.StrankaWithAdressOIB_1">DAMIR MAJSTOROVIĆ stečajni upravitelj, OIB 49931983367, Koparska 37,52100 Pula</derivirana_varijabla>
  </DomainObject.Predmet.StrankaWithAdressOIB>
  <DomainObject.Predmet.StrankaNazivFormated>
    <izvorni_sadrzaj>DAMIR MAJSTOROVIĆ stečajni upravitelj</izvorni_sadrzaj>
    <derivirana_varijabla naziv="DomainObject.Predmet.StrankaNazivFormated_1">DAMIR MAJSTOROVIĆ stečajni upravitelj</derivirana_varijabla>
  </DomainObject.Predmet.StrankaNazivFormated>
  <DomainObject.Predmet.StrankaNazivFormatedOIB>
    <izvorni_sadrzaj>DAMIR MAJSTOROVIĆ stečajni upravitelj, OIB 49931983367</izvorni_sadrzaj>
    <derivirana_varijabla naziv="DomainObject.Predmet.StrankaNazivFormatedOIB_1">DAMIR MAJSTOROVIĆ stečajni upravitelj, OIB 49931983367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DAMIR MAJSTOROVIĆ stečajni upravitelj</item>
    </izvorni_sadrzaj>
    <derivirana_varijabla naziv="DomainObject.Predmet.StrankaListFormated_1">
      <item>DAMIR MAJSTOROVIĆ stečajni upravitelj</item>
    </derivirana_varijabla>
  </DomainObject.Predmet.StrankaListFormated>
  <DomainObject.Predmet.StrankaListFormatedOIB>
    <izvorni_sadrzaj>
      <item>DAMIR MAJSTOROVIĆ stečajni upravitelj, OIB 49931983367</item>
    </izvorni_sadrzaj>
    <derivirana_varijabla naziv="DomainObject.Predmet.StrankaListFormatedOIB_1">
      <item>DAMIR MAJSTOROVIĆ stečajni upravitelj, OIB 49931983367</item>
    </derivirana_varijabla>
  </DomainObject.Predmet.StrankaListFormatedOIB>
  <DomainObject.Predmet.StrankaListFormatedWithAdress>
    <izvorni_sadrzaj>
      <item>DAMIR MAJSTOROVIĆ stečajni upravitelj, Koparska 37, 52100 Pula</item>
    </izvorni_sadrzaj>
    <derivirana_varijabla naziv="DomainObject.Predmet.StrankaListFormatedWithAdress_1">
      <item>DAMIR MAJSTOROVIĆ stečajni upravitelj, Koparska 37, 52100 Pula</item>
    </derivirana_varijabla>
  </DomainObject.Predmet.StrankaListFormatedWithAdress>
  <DomainObject.Predmet.StrankaListFormatedWithAdressOIB>
    <izvorni_sadrzaj>
      <item>DAMIR MAJSTOROVIĆ stečajni upravitelj, OIB 49931983367, Koparska 37, 52100 Pula</item>
    </izvorni_sadrzaj>
    <derivirana_varijabla naziv="DomainObject.Predmet.StrankaListFormatedWithAdressOIB_1">
      <item>DAMIR MAJSTOROVIĆ stečajni upravitelj, OIB 49931983367, Koparska 37, 52100 Pula</item>
    </derivirana_varijabla>
  </DomainObject.Predmet.StrankaListFormatedWithAdressOIB>
  <DomainObject.Predmet.StrankaListNazivFormated>
    <izvorni_sadrzaj>
      <item>DAMIR MAJSTOROVIĆ stečajni upravitelj</item>
    </izvorni_sadrzaj>
    <derivirana_varijabla naziv="DomainObject.Predmet.StrankaListNazivFormated_1">
      <item>DAMIR MAJSTOROVIĆ stečajni upravitelj</item>
    </derivirana_varijabla>
  </DomainObject.Predmet.StrankaListNazivFormated>
  <DomainObject.Predmet.StrankaListNazivFormatedOIB>
    <izvorni_sadrzaj>
      <item>DAMIR MAJSTOROVIĆ stečajni upravitelj, OIB 49931983367</item>
    </izvorni_sadrzaj>
    <derivirana_varijabla naziv="DomainObject.Predmet.StrankaListNazivFormatedOIB_1">
      <item>DAMIR MAJSTOROVIĆ stečajni upravitelj, OIB 49931983367</item>
    </derivirana_varijabla>
  </DomainObject.Predmet.StrankaListNazivFormatedOIB>
  <DomainObject.Predmet.ProtuStrankaListFormated>
    <izvorni_sadrzaj>
      <item>Stečajna masa ELKAS d.o.o.</item>
    </izvorni_sadrzaj>
    <derivirana_varijabla naziv="DomainObject.Predmet.ProtuStrankaListFormated_1">
      <item>Stečajna masa ELKAS d.o.o.</item>
    </derivirana_varijabla>
  </DomainObject.Predmet.ProtuStrankaListFormated>
  <DomainObject.Predmet.ProtuStrankaListFormatedOIB>
    <izvorni_sadrzaj>
      <item>Stečajna masa ELKAS d.o.o., OIB 10959624421</item>
    </izvorni_sadrzaj>
    <derivirana_varijabla naziv="DomainObject.Predmet.ProtuStrankaListFormatedOIB_1">
      <item>Stečajna masa ELKAS d.o.o., OIB 10959624421</item>
    </derivirana_varijabla>
  </DomainObject.Predmet.ProtuStrankaListFormatedOIB>
  <DomainObject.Predmet.ProtuStrankaListFormatedWithAdress>
    <izvorni_sadrzaj>
      <item>Stečajna masa ELKAS d.o.o., Veliki trg 9, 52466 Novigrad</item>
    </izvorni_sadrzaj>
    <derivirana_varijabla naziv="DomainObject.Predmet.ProtuStrankaListFormatedWithAdress_1">
      <item>Stečajna masa ELKAS d.o.o., Veliki trg 9, 52466 Novigrad</item>
    </derivirana_varijabla>
  </DomainObject.Predmet.ProtuStrankaListFormatedWithAdress>
  <DomainObject.Predmet.ProtuStrankaListFormatedWithAdressOIB>
    <izvorni_sadrzaj>
      <item>Stečajna masa ELKAS d.o.o., OIB 10959624421, Veliki trg 9, 52466 Novigrad</item>
    </izvorni_sadrzaj>
    <derivirana_varijabla naziv="DomainObject.Predmet.ProtuStrankaListFormatedWithAdressOIB_1">
      <item>Stečajna masa ELKAS d.o.o., OIB 10959624421, Veliki trg 9, 52466 Novigrad</item>
    </derivirana_varijabla>
  </DomainObject.Predmet.ProtuStrankaListFormatedWithAdressOIB>
  <DomainObject.Predmet.ProtuStrankaListNazivFormated>
    <izvorni_sadrzaj>
      <item>Stečajna masa ELKAS d.o.o.</item>
    </izvorni_sadrzaj>
    <derivirana_varijabla naziv="DomainObject.Predmet.ProtuStrankaListNazivFormated_1">
      <item>Stečajna masa ELKAS d.o.o.</item>
    </derivirana_varijabla>
  </DomainObject.Predmet.ProtuStrankaListNazivFormated>
  <DomainObject.Predmet.ProtuStrankaListNazivFormatedOIB>
    <izvorni_sadrzaj>
      <item>Stečajna masa ELKAS d.o.o., OIB 10959624421</item>
    </izvorni_sadrzaj>
    <derivirana_varijabla naziv="DomainObject.Predmet.ProtuStrankaListNazivFormatedOIB_1">
      <item>Stečajna masa ELKAS d.o.o., OIB 10959624421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MAJSTOROVIĆ stečajni upravitelj</izvorni_sadrzaj>
    <derivirana_varijabla naziv="DomainObject.Predmet.StrankaIDrugi_1">DAMIR MAJSTOROVIĆ stečajni upravitelj</derivirana_varijabla>
  </DomainObject.Predmet.StrankaIDrugi>
  <DomainObject.Predmet.ProtustrankaIDrugi>
    <izvorni_sadrzaj>Stečajna masa ELKAS d.o.o.</izvorni_sadrzaj>
    <derivirana_varijabla naziv="DomainObject.Predmet.ProtustrankaIDrugi_1">Stečajna masa ELKAS d.o.o.</derivirana_varijabla>
  </DomainObject.Predmet.ProtustrankaIDrugi>
  <DomainObject.Predmet.StrankaIDrugiAdressOIB>
    <izvorni_sadrzaj>DAMIR MAJSTOROVIĆ stečajni upravitelj, OIB 49931983367, Koparska 37, 52100 Pula</izvorni_sadrzaj>
    <derivirana_varijabla naziv="DomainObject.Predmet.StrankaIDrugiAdressOIB_1">DAMIR MAJSTOROVIĆ stečajni upravitelj, OIB 49931983367, Koparska 37, 52100 Pula</derivirana_varijabla>
  </DomainObject.Predmet.StrankaIDrugiAdressOIB>
  <DomainObject.Predmet.ProtustrankaIDrugiAdressOIB>
    <izvorni_sadrzaj>Stečajna masa ELKAS d.o.o., OIB 10959624421, Veliki trg 9, 52466 Novigrad</izvorni_sadrzaj>
    <derivirana_varijabla naziv="DomainObject.Predmet.ProtustrankaIDrugiAdressOIB_1">Stečajna masa ELKAS d.o.o., OIB 10959624421, Veliki trg 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MAJSTOROVIĆ stečajni upravitelj</item>
      <item>Stečajna masa ELKAS d.o.o.</item>
    </izvorni_sadrzaj>
    <derivirana_varijabla naziv="DomainObject.Predmet.SudioniciListNaziv_1">
      <item>DAMIR MAJSTOROVIĆ stečajni upravitelj</item>
      <item>Stečajna masa ELKAS d.o.o.</item>
    </derivirana_varijabla>
  </DomainObject.Predmet.SudioniciListNaziv>
  <DomainObject.Predmet.SudioniciListAdressOIB>
    <izvorni_sadrzaj>
      <item>DAMIR MAJSTOROVIĆ stečajni upravitelj, OIB 49931983367, Koparska 37,52100 Pula</item>
      <item>Stečajna masa ELKAS d.o.o., OIB 10959624421, Veliki trg 9,52466 Novigrad</item>
    </izvorni_sadrzaj>
    <derivirana_varijabla naziv="DomainObject.Predmet.SudioniciListAdressOIB_1">
      <item>DAMIR MAJSTOROVIĆ stečajni upravitelj, OIB 49931983367, Koparska 37,52100 Pula</item>
      <item>Stečajna masa ELKAS d.o.o., OIB 10959624421, Veliki trg 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10959624421</item>
    </izvorni_sadrzaj>
    <derivirana_varijabla naziv="DomainObject.Predmet.SudioniciListNazivOIB_1">
      <item>, OIB 49931983367</item>
      <item>, OIB 10959624421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584</properties:Words>
  <properties:Characters>3072</properties:Characters>
  <properties:Lines>78</properties:Lines>
  <properties:Paragraphs>18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2018-01-12T09:30:00Z</dcterms:created>
  <dc:creator>M San Grupa</dc:creator>
  <cp:lastModifiedBy>Renata Valić</cp:lastModifiedBy>
  <cp:lastPrinted>2018-01-12T10:36:00Z</cp:lastPrinted>
  <dcterms:modified xmlns:xsi="http://www.w3.org/2001/XMLSchema-instance" xsi:type="dcterms:W3CDTF">2018-01-12T10:39:00Z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