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4449" w14:paraId="5ef4449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875FAF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="00126722" w:rsidRPr="00AE6E13">
        <w:rPr>
          <w:rFonts w:cs="Arial" w:hAnsi="Arial" w:ascii="Arial"/>
          <w:b/>
        </w:rPr>
        <w:t>Trgovački sud u Zagrebu</w:t>
      </w:r>
    </w:p>
    <w:p w:rsidRDefault="0037509C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 w:rsidR="00670894" w:rsidRPr="00AE6E13">
        <w:rPr>
          <w:rFonts w:cs="Arial" w:hAnsi="Arial" w:ascii="Arial"/>
          <w:b/>
        </w:rPr>
        <w:t xml:space="preserve"> </w:t>
      </w:r>
      <w:r w:rsidR="00AB3F02">
        <w:rPr>
          <w:rFonts w:cs="Arial" w:hAnsi="Arial" w:ascii="Arial"/>
          <w:b/>
        </w:rPr>
        <w:t xml:space="preserve"> </w:t>
      </w:r>
      <w:r w:rsidR="00FD0049">
        <w:rPr>
          <w:rFonts w:cs="Arial" w:hAnsi="Arial" w:ascii="Arial"/>
          <w:b/>
        </w:rPr>
        <w:t>4. St-3415/2017</w:t>
      </w:r>
    </w:p>
    <w:p w:rsidRDefault="00875FAF" w:rsidP="00875FAF" w:rsidR="00670894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AE6E13">
        <w:rPr>
          <w:rFonts w:cs="Arial" w:hAnsi="Arial" w:ascii="Arial"/>
        </w:rPr>
        <w:t xml:space="preserve"> </w:t>
      </w:r>
    </w:p>
    <w:p w:rsidRDefault="00FD0049" w:rsidP="00A47ADF" w:rsidR="00A47ADF" w:rsidRPr="00A47ADF">
      <w:pPr>
        <w:spacing w:after="0"/>
        <w:rPr>
          <w:rFonts w:cs="Arial" w:eastAsia="Times New Roman" w:hAnsi="Arial" w:ascii="Arial"/>
          <w:b/>
        </w:rPr>
      </w:pPr>
      <w:r>
        <w:rPr>
          <w:rFonts w:cs="Arial" w:eastAsia="Times New Roman" w:hAnsi="Arial" w:ascii="Arial"/>
          <w:b/>
        </w:rPr>
        <w:t xml:space="preserve">PAN-TVORNICA PAPIRA ZAGREB d.o.o. </w:t>
      </w:r>
      <w:r w:rsidR="00A47ADF" w:rsidRPr="00A47ADF">
        <w:rPr>
          <w:rFonts w:cs="Arial" w:eastAsia="Times New Roman" w:hAnsi="Arial" w:ascii="Arial"/>
          <w:b/>
        </w:rPr>
        <w:t xml:space="preserve"> u stečaju</w:t>
      </w:r>
      <w:r w:rsidR="00A47ADF">
        <w:rPr>
          <w:rFonts w:cs="Arial" w:eastAsia="Times New Roman" w:hAnsi="Arial" w:ascii="Arial"/>
          <w:b/>
        </w:rPr>
        <w:t xml:space="preserve">, </w:t>
      </w:r>
      <w:r>
        <w:rPr>
          <w:rFonts w:cs="Arial" w:eastAsia="Times New Roman" w:hAnsi="Arial" w:ascii="Arial"/>
          <w:b/>
        </w:rPr>
        <w:t>Zagreb,Radnička cesta 173</w:t>
      </w:r>
      <w:r w:rsidR="00A47ADF">
        <w:rPr>
          <w:rFonts w:cs="Arial" w:eastAsia="Times New Roman" w:hAnsi="Arial" w:ascii="Arial"/>
          <w:b/>
        </w:rPr>
        <w:t>,</w:t>
      </w:r>
      <w:r w:rsidR="00A47ADF" w:rsidRPr="00A47ADF">
        <w:t xml:space="preserve"> </w:t>
      </w:r>
      <w:r>
        <w:rPr>
          <w:rFonts w:cs="Arial" w:eastAsia="Times New Roman" w:hAnsi="Arial" w:ascii="Arial"/>
          <w:b/>
        </w:rPr>
        <w:t>OIB:48630586213</w:t>
      </w:r>
    </w:p>
    <w:p w:rsidRDefault="00AE6E13" w:rsidP="00721D1C" w:rsidR="00AE6E13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</w:p>
    <w:p w:rsidRDefault="00EF6F0D" w:rsidP="00EF6F0D" w:rsidR="00EF6F0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F6F0D" w:rsidP="00EF6F0D" w:rsidR="00EF6F0D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C93C47" w:rsidP="00C93C47" w:rsidR="00C93C47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C93C47" w:rsidP="00C93C47" w:rsidR="00C93C47" w:rsidRPr="00953F7B">
      <w:pPr>
        <w:spacing w:after="0"/>
        <w:rPr>
          <w:rFonts w:cs="Arial" w:hAnsi="Arial" w:ascii="Arial"/>
          <w:b/>
          <w:sz w:val="16"/>
          <w:szCs w:val="16"/>
        </w:rPr>
      </w:pPr>
    </w:p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Tr="00FA415A" w:rsidR="00C93C47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C93C47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Agatić Nada OIB:26108038508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Vukmanički Cerovac 43B, Karlovac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584E8E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45.950,84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59.953,18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45.950,84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59.953,18</w:t>
            </w:r>
          </w:p>
        </w:tc>
      </w:tr>
      <w:tr w:rsidTr="00FA415A" w:rsidR="00C93C47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Aleksić Dragan OIB:09545536421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Taborska 10/1,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584E8E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70.010,46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108.667,37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70.010,46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108.667,37</w:t>
            </w:r>
          </w:p>
        </w:tc>
      </w:tr>
      <w:tr w:rsidTr="00FA415A" w:rsidR="00C93C47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Antunović Jadranka OIB:90354390137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28,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584E8E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24.956,28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35.157,11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24.956,28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35.157,11</w:t>
            </w:r>
          </w:p>
        </w:tc>
      </w:tr>
      <w:tr w:rsidTr="00FA415A" w:rsidR="00C93C47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Aračić  Iva OIB:56423959710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Perkovačka 2,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584E8E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50.724,57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72.405,13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50.724,57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72.405,13</w:t>
            </w:r>
          </w:p>
        </w:tc>
      </w:tr>
      <w:tr w:rsidTr="00FA415A" w:rsidR="00C93C47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Atlija Šimo OIB:55116918601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Mrežnička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584E8E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75.785,66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121.206,58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75.785,66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121.206,58</w:t>
            </w:r>
          </w:p>
        </w:tc>
      </w:tr>
      <w:tr w:rsidTr="00FA415A" w:rsidR="00C93C47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Baličević Dragica OIB:59907548839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M.Gupca 130,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584E8E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49.950,67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71.400,26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49.950,67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C93C47" w:rsidP="00FA415A" w:rsidR="00C93C47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71.400,26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Baranašić Miroslav OIB:50801879929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Mraclinska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55.341,25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78.429,05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55.341,25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78.429,05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Barić Kata OIB:37964915686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77,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53.318,27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76.016,00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53.318,27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76.016,00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Begović Zlatko OIB:90728999577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 Alfirevića 15,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80.207,45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122.778,83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80.207,45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122.778,83</w:t>
            </w:r>
          </w:p>
        </w:tc>
      </w:tr>
      <w:tr w:rsidTr="00FA415A" w:rsidR="00C93C47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C93C47" w:rsidP="00FA415A" w:rsidR="00C93C47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Belobrajdić Marijan OIB:77655007702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Rimski Put 3,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9.793,29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15.047,89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9.793,29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15.047,89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Bogetić Jelica OIB:20767684373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 Radića 53,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50.664,27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75.279,87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50.664,27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75.279,87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Borevković-Šajer Dubravka OIB:72888603998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Kneza Trpimira 31,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58.950,08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82.769,96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58.950,08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82.769,96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Boronić Tomislav OIB:44135882641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Vrapčanska 111,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243,39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357,23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243,39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357,23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Breščaković Kristijan OIB:95114632814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V.Poljanice 20,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3.339,32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6.824,91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3.339,32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6.824,91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Brevulj Franjo OIB:43709139885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Josipa Jelačića 129,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35.058,89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52.889,77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35.058,89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52.889,77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Brezonjić Anto OIB:99981219289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Željeznička 24,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37.981,78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53.038,11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37.981,78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53.038,11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Brezonjić Božidar OIB:39576097974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J.J. Strosmayera 40,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11.371,14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16.413,13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11.371,14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16.413,13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Buholc Dario OIB:57351668133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137 A,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56.162,01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79.016,98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56.162,01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79.016,98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Bukatko Miroslav OIB:747365964827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90,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53.494,53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76.157,24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53.494,53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76.157,24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Bulat Robert OIB:38647978367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Balokovićeva 69,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48.512,61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67.962,96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48.512,61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67.962,96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Butorac Milan OIB:75780232339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Kolarova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140.832,63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224.441,20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140.832,63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224.441,20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Car Kristijan OIB:35158369998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Matice Hrvatske 42,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531,51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780,06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531,51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780,06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Ciganović Siniša OIB:47331275905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F. Milličevića 49,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584E8E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9.030,59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13.394,71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9.030,59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13.394,71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Cigić Roko OIB:12963443452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Ištefanovečki Zavoj 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             20.228,09  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31.896,76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20.228,09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31.896,76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Culović Velimir OIB:64563724432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16,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34.869,29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49.288,81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34.869,29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49.288,81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Cvejić Gordana OIB:13516338461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Vrapca 02, Šenkovec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61.119,03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86.298,69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61.119,03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86.298,69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Cvetić Mladen OIB:88387231472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Ljudevita Gaja 30, Gornja Lomnica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37.152,49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54.565,43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37.152,49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54.565,43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Čadi Nedeljko OIB:44176919986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Luka  III Odvojak Br.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56.702,20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81.794,76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56.702,20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81.794,76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Čale Jerko OIB:79510718509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Sajmište 9,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53.342,19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76.739,89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53.342,19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76.739,89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Čale Marija OIB:83323760612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Sajmište 9,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53.057,00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75.641,37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53.057,00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75.641,37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Černić Ivan OIB:95006167669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0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8.000,00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Čutura Leonardo OIB:98295446873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Barutanski jarak 52,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265,83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543,31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265,83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543,31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Ćorluka-Mihić Barica OIB:66513199266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Čajkovci, H. Branitelja 94,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20.040,68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28.941,24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20.040,68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28.941,24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David Nikola OIB:10271309323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Kamenarka 12,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60.940,73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97.726,49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60.940,73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97.726,49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Davidović Drago OIB:38235809141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3 Kozari Put Ii Odvojak 24,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19.808,10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26.699,04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19.808,10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26.699,04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Dejak Nikola OIB:75694436143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Odranski Obrež,Janječići 20,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80.286,44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120.841,89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80.286,44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120.841,89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Delić Zdenka OIB:74172434440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Željeznička 20,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56.675,28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81.199,11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56.675,28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81.199,11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Dučkić Kristo OIB:11519242018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Južna, VII Odvojak 10,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              58.245,51  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82.677,53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58.245,51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82.677,53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Dujmić Goran OIB:01463290995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Maretičeva Ulica 10,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              49.224,15  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75.657,43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49.224,15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75.657,43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BC6C67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Dujmović Mate OIB:91945335992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Dr.Jurja Dobrile 26,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43.715,73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62.261,75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43.715,73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62.261,75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Dušek Krešimir OIB:59058396026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Gjure Szaba 2,Zagreb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45.105,98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67.453,00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45.105,98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67.453,00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Džapo Ivan OIB:92710810015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Požarinje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226,79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332,79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226,79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332,79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Đaković Ivanka OIB:51739131886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8,D.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57.576,20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82.588,58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57.576,20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82.588,58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Đitko Zvonko OIB:89911383242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Daruvarska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76.660,48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113.709,69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76.660,48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113.709,69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Đukanović Gordana OIB:67824348190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1. Kozari Put, Odvojak 13, Broj 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27.192,50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38.847,27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27.192,50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38.847,27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Đurić Boris OIB:38979615255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Gobmoševa 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481,00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983,07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481,00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983,07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Erceg Milan OIB:97299112690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64,D.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147.425,95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242.441,43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147.425,95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242.441,43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Erceg Sanja OIB:06616289328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64,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18.584,59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24.783,11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18.584,59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24.783,11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Ergotić Monika OIB:84842231940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Branka Perice Ulica 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38.260,75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61.549,22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38.260,75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61.549,22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Eskeričić Josip OIB:58646480991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Beravci 108, V.Kopanica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53.220,51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74.829,53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53.220,51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74.829,53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Facković Natalija OIB:88488932696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Vugrovec Donji,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25.635,12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40.825,66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25.635,12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40.825,66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Fadljević Josip OIB:89530214996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112, Dugo Selo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9.386,92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13.386,54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9.386,92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13.386,54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Filaković Ružica OIB:08080210703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Gupca 13, Kešinci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130.801,31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209.072,18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130.801,31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209.072,18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Franić Božica OIB:77910978844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 Hebranga 8/19,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9.113,16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13.026,96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9.113,16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13.026,96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BC6C67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Furić Zvonko OIB:23669385084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Prvi Jakuševečki odvojak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5.476,86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8.023,60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5.476,86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8.023,60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Gavran Željko OIB:71440158589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99,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26.138,79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36.534,13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26.138,79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36.534,13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Gelo Niko OIB:72259737485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Petra Svačića 16,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10.507,60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18.249,62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10.507,60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18.249,62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Glavaš Vinko OIB:56533068219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Karlovačka 32,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61.265,23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85.950,38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61.265,23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85.950,38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Gostrec Josip OIB:29449806824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Glavna Ulica 59 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23.546,74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33.874,52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23.546,74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33.874,52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Grbeša Darko OIB:60874423135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F.Račkog 9,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44.573,04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65.366,10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44.573,04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65.366,10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Grbović Gordan OIB:99362343867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86.400,89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133.637,10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86.400,89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133.637,10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Grbović Martina OIB:69901118118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78.656,98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119.550,44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78.656,98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119.550,44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Grigić Antun OIB:88208968066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Junija Palmotića 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35.272,97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52.280,17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35.272,97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52.280,17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Grubešić Boško OIB:37499160306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Kralja Tomislava 16, Gašinci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69.332,15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100.078,01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69.332,15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100.078,01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Habuš Dubravko OIB:16578563006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Meksička 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76.672,69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114.835,08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76.672,69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114.835,08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Hasanagić Raza OIB:30330327899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27, Donji Andrijevci 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50.893,17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72.635,53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50.893,17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72.635,53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Hercigonja Josip OIB:78797139657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Milana Rešetara 19,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2.491,76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3.250,59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2.491,76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3.250,59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Hering Branimir OIB:31759700673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Selska cesta 123,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2.593,03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5.299,62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2.593,03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5.299,62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Hidić Tihomir OIB:42835815813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Petruševac 1 Odvojak  4 25A,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96.251,12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142.843,53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96.251,12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142.843,53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Horvatić Branka OIB:40588807479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Jesenovec Jesenovečka Cesta 38, 10363 Belovar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51.750,01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71.267,17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51.750,01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71.267,17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Ana OIB:29079838015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Cvijića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25.976,04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41.100,71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25.976,04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41.100,71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Marin OIB:72286166111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Cviijića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91.951,90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131.910,21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91.951,90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131.910,21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Hrabrov Marko OIB:91455910559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Put Morovice 14, Lukoran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1.851,27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2.717,01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1.851,27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2.717,01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Hrženjak Ankica OIB:97654376779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Sopnička 43,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5.318,41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7.564,04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5.318,41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7.564,04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Hrženjak Zdravko OIB:08702588022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Jertovec 1a, Konjščina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3.734,21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7.432,91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3.734,21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7.432,91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Husnjak Siniša OIB:93027426753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Valunske Ploče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73.424,95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107.152,85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73.424,95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107.152,85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Ilić Stjepan OIB:69751277119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 J. Dobrile 8,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223,42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281,14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223,42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281,14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Ištuk Tomislav OIB:00769324733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A.Šenoe 70,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58.089,48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84.378,37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58.089,48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84.378,37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Ivanković Luka OIB:71991167063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Malinska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1.685,74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3.445,34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1.685,74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3.445,34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Ivanović Katarina OIB:08732288752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P.Preradovića 95,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59.108,25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82.181,61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59.108,25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82.181,61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Jakšić Branko OIB:33926885249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Ogrizekova 14,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5.865,03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6.403,54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5.865,03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6.403,54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Jelinčić Tomislav OIB:90928183232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Orešje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27.182,32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38.587,74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27.182,32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38.587,74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Jević Saša OIB:10424578401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Petra Preradovića 37,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52.095,05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73.108,18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52.095,05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73.108,18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Jonjić Sanja OIB:62039611015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Ferenščica 68,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24.267,73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38.040,23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24.267,73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38.040,23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Josić Mato OIB:42734386615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Školska 31, Bestovje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52.030,07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77.265,19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52.030,07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77.265,19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Jovičić Jasna OIB:32224886540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Mandaličina 21,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20.924,31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34.606,50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20.924,31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34.606,50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Jukić Melita OIB:94462404771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Poljska 57,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93.669,84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130.996,97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93.669,84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130.996,97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Jularić Goran OIB:09343942345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Vankina 31,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33.619,52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46.058,09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33.619,52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46.058,09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Jurić Dragan OIB:49239203222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60,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23.520,10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34.266,22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23.520,10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34.266,22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Jus Stjepan OIB:61817206586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Trnjanski nasip 5, 26,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12.181,22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16.545,58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12.181,22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16.545,58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Kaliman Gordan OIB:62415168614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Orahovac 11,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73.037,53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114.358,57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73.037,53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114.358,57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Kamenicki Stjepan OIB:54599059454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Hrvatskih branitelja 23,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8.919,79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13.570,73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8.919,79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13.570,73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Katalinić Željko OIB:39417830328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Resnik 23,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12.605,91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18.564,28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12.605,91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18.564,28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Katičić Antonio OIB:06032412542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Vranička ulica 3a,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143,14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143,14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Kauf Zvonimir OIB:97341279296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Unijska 12,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55.419,77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82.531,76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55.419,77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82.531,76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Kaurin Leopold OIB:86262679565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J. Kozarca 14,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25.863,86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34.253,80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25.863,86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34.253,80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Kavran Željko OIB:97353137196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Netretička 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2.051,52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2.942,16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2.051,52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2.942,16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Kirhmajer Romano OIB:67308447909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Ljudevita Gaja 11,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10.633,11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15.595,62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10.633,11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15.595,62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Knežević Davor OIB:30582408160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28,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20.547,66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30.141,10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20.547,66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30.141,10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Knežević Marica OIB:35870164545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Rušćica 99,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11.120,83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12.576,86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11.120,83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12.576,86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Komljenović Ivica OIB:19965503432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II Struge 23,Zagreb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25.622,11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38.366,88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25.622,11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38.366,88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Kosalec Klaudio OIB:70826808328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2. Ferenšćica 3, Odvojak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41.187,22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62.628,75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41.187,22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62.628,75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Kovačević Zumra OIB:21515653593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Radničko Naselje 14,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39.006,41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55.511,79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39.006,41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55.511,79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Kozić Ivo OIB:65114159767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Štafanovečka 23,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12.884,66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15.572,17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12.884,66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15.572,17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Kožarević Nada OIB:04544504113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B.Radića 15, Čajkovci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56.769,33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80.490,02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56.769,33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80.490,02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Krenek Gordana OIB:83434204069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Slavonija Ii. 1/4,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103.422,60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163.061,57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103.422,60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163.061,57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Krišto Ivan OIB:71872496303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Delnička 17,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112.621,00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179.490,08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112.621,00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179.490,08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Krivan Siniša OIB:13107746150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G. Marinkovac 50, VRBOVEC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17.977,03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25.149,20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17.977,03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25.149,20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Krnjić Nikola OIB:93375065396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Borongajski Lug 20,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74.463,62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111.872,08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74.463,62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111.872,08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Lipovac Mile OIB:61920519378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Okučani Fra Luke Ibrišimovića 2 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72.434,82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103.213,38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72.434,82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103.213,38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Lončarić Zlatko OIB:97457057710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Kovačića 2. ,Velika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56.541,49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79.959,52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56.541,49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79.959,52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Lukiški Božidar OIB:93848066551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Petruševac I 69B,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37.361,61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54.884,10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37.361,61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54.884,10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Lulić Mirjana OIB:56325952202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Strumička 15,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6.274,35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6.274,35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6.274,35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6.274,35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Ljubanović Mihalić Filip OIB:61810092293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Jagnedje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13.588,15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21.005,94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13.588,15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21.005,94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Ljubičić Matteo OIB:98589727255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S, Radića 141, Banova Jaruga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31.228,76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45.091,86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31.228,76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45.091,86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Majdančić Šimun OIB:54496533975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 Hebranga 5 D,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63.144,51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89.605,94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63.144,51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89.605,94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Major Mijo OIB:23946573055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Trg K. Tomislava 10,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17.811,86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26.964,54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17.811,86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26.964,54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Mandarić Ivan OIB:21711641024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Žeževićka 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54.449,00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78.069,07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54.449,00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78.069,07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Marijan Ivo OIB:71017969510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Kanalski Put 1 Odv 1 19,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96.719,59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150.779,78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96.719,59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150.779,78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Marjanović Ivica OIB:78467010422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Čerinina Ulica 13,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222.323,97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394.000,03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222.323,97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394.000,03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Matasović Mato OIB:53116228733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Zagrebačka 48, Gundinci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60.583,00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85.199,69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60.583,00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85.199,69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Matić Marija OIB:78680904870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F. Račkog 4,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27.407,65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36.468,49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27.407,65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36.468,49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Matošić Anđelka OIB:28951662812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Dalmatinska 20 A, Staro Topolje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58.852,05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83.931,25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58.852,05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83.931,25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Matuško Karmen OIB:29747700240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P. Krešimira Iv, Br. 6,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51.798,32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71.006,83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51.798,32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71.006,83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Medić Saša OIB:06799705435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Veliko Vukovje 127, Veliko Vukovje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791,59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1.060,76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791,59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1.060,76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Mičić Damir OIB:22575299327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Tratinska 62,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86.325,55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127.722,17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86.325,55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127.722,17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Mihajlovski Žarko OIB:33946830370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Meštrovićev Trg 10,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70.049,71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97.816,21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70.049,71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97.816,21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Iva OIB:98123458097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J.Jelačića 79, Čakovec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173.770,57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281.569,25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173.770,57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281.569,25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Marija OIB:30831552019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64.176,18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93.714,59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64.176,18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93.714,59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Br prijave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Marijan OIB:39381420416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44.670,55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63.868,63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44.670,55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63.868,63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Mikulić Marinko OIB:57215562399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Lukšić Gornji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114.316,00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180.700,84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114.316,00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180.700,84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Miletić Mario OIB:78977131161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Batušića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263,33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386,47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263,33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386,47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Milić Marijan OIB:78977131161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Oporovečka 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49.182,90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65.747,90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49.182,90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65.747,90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Milišić Ana OIB:67657465538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Av.Dubrava 252,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89.775,39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138.417,24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89.775,39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138.417,24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Milišić Ivan OIB:62482507460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Kolara 29,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49.246,41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66.711,38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49.246,41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66.711,38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Mižurić Jasna OIB:15753055715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St. Perkovci, Đakovačka 37,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21.578,60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30.870,65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21.578,60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30.870,65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Mokosek Sandra OIB:01376812869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Dr.J.Dobrile 24,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44.317,41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64.873,87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44.317,41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64.873,87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Mošnička Josip OIB:61896997649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S. Radića 80, Kutina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11.614,07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17.250,31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11.614,07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17.250,31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Mrazić Aleksa OIB:73329812748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Rim 37/I,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53.233,56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74.707,89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53.233,56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74.707,89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Nočajević Karlo OIB:25741689478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Vojkovička 27,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7.033,87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7.737,62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7.033,87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7.737,62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Omerović Nasir OIB:84641001253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Kozari Put 13 Odv 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53.530,05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76.523,07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53.530,05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76.523,07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Omrčen Vinko OIB:34285945623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10 Ravnice 15.,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78.131,48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114.873,18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78.131,48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114.873,18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Oreški Igor OIB:26769853303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Žitnjak, Bogdani odvojak 3 br.6,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6.767,10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13.830,62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6.767,10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13.830,62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27965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27965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Orlić Antonio OIB:40826607632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M.Držića 18, Novska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41.630,78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60.835,60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41.630,78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60.835,60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Ozimec Darko OIB:51103890265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Donja batina 246, Konjščina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5.988,35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11.919,73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5.988,35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11.919,73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Pavić Frano OIB:58850319139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Naselje A.Hebranga 7/4,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108.156,84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165.127,49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108.156,84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165.127,49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Pavić Mladen OIB:42638724826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Sv.Mateja 25,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70.253,54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106.070,33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70.253,54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106.070,33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Pazman Jadranka OIB:59937739032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Kneginečka 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64.767,08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101.213,28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64.767,08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101.213,28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Petričević Josip OIB:47734444344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Divoševci 127, Velika Kopanica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19.303,08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27.600,45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19.303,08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27.600,45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Petrović Slavko OIB:82888790318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Trnjani 60, Garčin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21.784,12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31.173,48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21.784,12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31.173,48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Petrović Zdravka OIB:72587199785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Grobljanska 16,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52.471,38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74.790,89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52.471,38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74.790,89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Pinjuh Željko OIB:53676840562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Domjanićeva13,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29.392,46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38.963,25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29.392,46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38.963,25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Polučki Zdravko OIB:53166615519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Zvekovac 55,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17.093,75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23.362,27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17.093,75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23.362,27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Pranjić Ivana OIB:63731447065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Jaruge 12, Crno Selo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54.606,94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76.075,04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54.606,94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76.075,04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Prokl Ivan OIB:56724518290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Deanovića 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21.289,63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35.944,86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21.289,63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35.944,86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Pukljak Ivana OIB:00234041247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Vladimira Varičaka 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32.871,65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50.837,98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32.871,65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50.837,98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Radman Franjo OIB:35594588214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44 A,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65.683,67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89.946,01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65.683,67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89.946,01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Radman Marin OIB:84921419219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44a,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23.198,46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34.552,17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23.198,46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34.552,17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Radoš Ivan OIB:72954598332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I. Ferenšćica 49,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13.854,85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23.354,31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13.854,85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23.354,31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Ratković Andrea OIB:76611491899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20.648,40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30.289,46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20.648,40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30.289,46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Rihtar Robert OIB:54712868652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Prigornički Odvojak 12,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62.455,67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89.510,69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62.455,67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89.510,69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Sertić Marija OIB:97978407523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8.513,07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8.752,50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8.513,07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8.752,50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Sivac Mladen OIB:68418334841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Posavska 1,Dugoselski Črnec, Dugo Selo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11.090,23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11.561,28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11.090,23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11.561,28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Skorupski Antun OIB:02530155139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 Gupca 19,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57.797,63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83.523,68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57.797,63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83.523,68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Slunjski Daniel OIB:22757558600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Lhotkina 29,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54.317,58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76.543,86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54.317,58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76.543,86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Somođi Marko OIB:57897971873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Mostarska Ulica 15, Soblinec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68.581,19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102.960,83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68.581,19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102.960,83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Sovina Kristijan OIB:30371097025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Mala kopanica 51, Velika Kopanica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4.211,51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5.444,45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4.211,51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5.444,45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Stipić Igor OIB:34414175220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Podvežička 16,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340,17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499,18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340,17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499,18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Andrija OIB:57180556636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Glavna 10, Đurđanci Stari Mikanovci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44.159,60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61.583,67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44.159,60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61.583,67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Josip OIB:77596836485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B. Radić 75 ,Donji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37.568,49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57.482,32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37.568,49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57.482,32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Stojaković Marija OIB:82185397400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Braće Radić 75, D.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72.826,67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106.295,88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72.826,67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106.295,88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Studen Bogdan OIB:04972748011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Miljackina 44 A,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78.119,65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113.868,85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78.119,65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113.868,85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Sukalić Zvonko OIB:01237466620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Lekenik Dzžica 24, Sisak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14.674,52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17.795,79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14.674,52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17.795,79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Svjetlić Marcel OIB:17166950031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Levanjska Varoš 142, Levanjska Varoš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47.670,68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72.137,04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47.670,68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72.137,04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Šerić Ivan OIB:41554211561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Kolodvorska 72, Donji 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26.699,20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36.525,26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26.699,20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36.525,26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Šiftar Kuhar Melita OIB:74399135172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Rajski Kut 21, Ivanić-Grad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43.851,40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64.350,03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43.851,40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64.350,03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Šimić Hrvoje OIB:34556904262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Lj.Gaja 24,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97.324,97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158.827,71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97.324,97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158.827,71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Šimić Katarina OIB:44018339339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Sajamska 16,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55.297,05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77.609,48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55.297,05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77.609,48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Škrnjug Mladen OIB:83705967914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Grge Novaka 14, Sesvete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71.784,97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104.805,21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71.784,97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104.805,21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Šulc Lončarević Tomislav OIB:74878161849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Cvjetna Cesta 5,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89.266,72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131.395,55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89.266,72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131.395,55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Švedić Marija OIB:90153042254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Kralja Tomislava 94, Garčin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48.733,13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68.224,84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48.733,13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68.224,84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Tabak Vlado OIB:44134433977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Iločka 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63.517,65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97.665,99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63.517,65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97.665,99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Težak Tajana OIB:74958795101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Hallerova Aleja 1, Varaždin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35.458,45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51.881,25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35.458,45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51.881,25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Tisanić Slavko OIB:77625435543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Begovačka 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14.251,01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17.223,03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14.251,01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17.223,03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Tolić Mara OIB:83834739682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 Resnik 160,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36.861,39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51.200,51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36.861,39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51.200,51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Tolić Zlatko OIB:25479409184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M.Gupca 149, D.Andrijevci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49.455,34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70.459,56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49.455,34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70.459,56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Topolovec Martina OIB:92643641788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Hrašćina 2, Hrašćina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7.297,43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10.410,64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7.297,43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10.410,64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Treščec Nenad OIB:05039942543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Budvanska 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24.635,15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37.984,75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24.635,15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37.984,75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  <w:p w:rsidRDefault="001F6CA6" w:rsidP="00FA415A" w:rsidR="001F6CA6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Tunuković Zdravko OIB:26922207246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Bana Jelačića 203, Vrpolje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61.736,68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86.988,60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61.736,68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86.988,60</w:t>
            </w:r>
          </w:p>
        </w:tc>
      </w:tr>
      <w:tr w:rsidTr="00FA415A" w:rsidR="003D4971" w:rsidRPr="00953F7B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lastRenderedPageBreak/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155880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>neto</w:t>
            </w:r>
          </w:p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3D4971" w:rsidP="00FA415A" w:rsidR="003D4971" w:rsidRPr="00953F7B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953F7B">
              <w:rPr>
                <w:rFonts w:cs="Arial" w:eastAsia="Times New Roman" w:hAnsi="Arial" w:ascii="Arial"/>
                <w:sz w:val="16"/>
                <w:szCs w:val="16"/>
              </w:rPr>
              <w:t xml:space="preserve">priznate tražbine bruto </w:t>
            </w:r>
            <w:r w:rsidRPr="00953F7B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Udovčić Igor OIB:67432623074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Ivana Meštrovića 19, Slavonski Brod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54.562,49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73.484,46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54.562,49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73.484,46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191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Vidas Zvonimir OIB:94808753002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Barutanski jarak 146,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32.813,68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48.612,98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32.813,68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48.612,98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192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Vrbanec Miroslav OIB:13271869858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Ulica Dragutina Krapeca 14,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23.148,38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34.668,99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23.148,38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34.668,99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193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Vrhovec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3F7B">
              <w:rPr>
                <w:rFonts w:cs="Arial" w:hAnsi="Arial" w:ascii="Arial"/>
                <w:sz w:val="16"/>
                <w:szCs w:val="16"/>
              </w:rPr>
              <w:t xml:space="preserve"> Dominik OIB:85537756612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Sveti duh 39,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1.648,90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2.366,68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1.648,90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2.366,68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194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 Ivan OIB:59973671998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Kosorova 13,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10.245,12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12.588,59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10.245,12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12.588,59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195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Vukosavljević Todor OIB:68338641946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A. Cesarca 6, Đakovo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18.502,78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27.150,61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18.502,78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27.150,61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196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Vuković Silvija OIB:33748481456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Sedlo 16,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105.060,44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167.581,16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105.060,44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167.581,16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197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Zagorec Irena OIB:29592579287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Okuje 75,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Radni odnos, bruto plaća, doprinosi na bruto, naknade, kamate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27.643,02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38.429,55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27.643,02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38.429,55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198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Zorić Željko OIB:72177449905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Dolenska 16 A, Donja Lomnica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105.419,04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168.240,42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105.419,04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168.240,42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199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Živko Štefica OIB:96447429054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Batušićeva 7,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67.577,30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97.979,02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67.577,30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97.979,02</w:t>
            </w:r>
          </w:p>
        </w:tc>
      </w:tr>
      <w:tr w:rsidTr="00FA415A" w:rsidR="003D4971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200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BC6C67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Župetić Željko OIB:64461576834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Slavka Kolara 11A, Velika Gorica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Radni odnos, bruto plaća, doprinosi na bruto, naknade, kamate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155880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47.868,80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68.282,47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47.868,80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D4971" w:rsidP="00FA415A" w:rsidR="003D4971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68.282,47</w:t>
            </w:r>
          </w:p>
        </w:tc>
      </w:tr>
      <w:tr w:rsidTr="000E498C" w:rsidR="006430A8" w:rsidRPr="00953F7B">
        <w:trPr>
          <w:trHeight w:val="562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5</w:t>
            </w:r>
            <w:r>
              <w:rPr>
                <w:rFonts w:cs="Arial" w:hAnsi="Arial" w:ascii="Arial"/>
                <w:sz w:val="16"/>
                <w:szCs w:val="16"/>
              </w:rPr>
              <w:t>.dopuna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Atlija Šimo OIB:55116918601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Mrežnička 18,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Dopuna plaća 6mjesec 2018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3.768,24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5.520,47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430A8">
              <w:rPr>
                <w:rFonts w:cs="Arial" w:hAnsi="Arial" w:ascii="Arial"/>
                <w:sz w:val="16"/>
                <w:szCs w:val="16"/>
              </w:rPr>
              <w:t>3.768,24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430A8" w:rsidP="000E498C" w:rsidR="006430A8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5.520,47</w:t>
            </w:r>
          </w:p>
        </w:tc>
      </w:tr>
      <w:tr w:rsidTr="00FA415A" w:rsidR="006B0E92" w:rsidRPr="00953F7B">
        <w:trPr>
          <w:trHeight w:val="68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751AA6" w:rsidR="006B0E92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>148</w:t>
            </w:r>
          </w:p>
          <w:p w:rsidRDefault="006B0E92" w:rsidP="00751AA6" w:rsidR="006B0E9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dopuna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751AA6" w:rsidR="006B0E9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3D4971">
              <w:rPr>
                <w:rFonts w:cs="Arial" w:hAnsi="Arial" w:ascii="Arial"/>
                <w:sz w:val="16"/>
                <w:szCs w:val="16"/>
              </w:rPr>
              <w:t>132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751AA6" w:rsidR="006B0E9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Pazman Jadranka OIB:59937739032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751AA6" w:rsidR="006B0E92" w:rsidRPr="00953F7B">
            <w:pPr>
              <w:rPr>
                <w:rFonts w:cs="Arial" w:hAnsi="Arial" w:ascii="Arial"/>
                <w:sz w:val="16"/>
                <w:szCs w:val="16"/>
              </w:rPr>
            </w:pPr>
            <w:r w:rsidRPr="00953F7B">
              <w:rPr>
                <w:rFonts w:cs="Arial" w:hAnsi="Arial" w:ascii="Arial"/>
                <w:sz w:val="16"/>
                <w:szCs w:val="16"/>
              </w:rPr>
              <w:t xml:space="preserve"> Kneginečka 4, Zagreb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953F7B">
            <w:pPr>
              <w:rPr>
                <w:rFonts w:cs="Arial" w:hAnsi="Arial" w:ascii="Arial"/>
                <w:b/>
                <w:sz w:val="16"/>
                <w:szCs w:val="16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 xml:space="preserve">Otpremnina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6B0E9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B0E92">
              <w:rPr>
                <w:rFonts w:cs="Arial" w:hAnsi="Arial" w:ascii="Arial"/>
                <w:sz w:val="18"/>
                <w:szCs w:val="18"/>
              </w:rPr>
              <w:t>8000,00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6B0E9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6B0E92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B0E92">
              <w:rPr>
                <w:rFonts w:cs="Arial" w:hAnsi="Arial" w:ascii="Arial"/>
                <w:sz w:val="18"/>
                <w:szCs w:val="18"/>
              </w:rPr>
              <w:t>8.000,00</w:t>
            </w:r>
          </w:p>
        </w:tc>
      </w:tr>
      <w:tr w:rsidTr="00FA415A" w:rsidR="006B0E92" w:rsidRPr="00953F7B">
        <w:trPr>
          <w:trHeight w:val="68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953F7B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953F7B">
            <w:pPr>
              <w:rPr>
                <w:rFonts w:cs="Arial" w:hAnsi="Arial" w:ascii="Arial"/>
                <w:b/>
                <w:sz w:val="16"/>
                <w:szCs w:val="16"/>
              </w:rPr>
            </w:pPr>
            <w:r w:rsidRPr="00953F7B">
              <w:rPr>
                <w:rFonts w:cs="Arial" w:hAnsi="Arial" w:ascii="Arial"/>
                <w:b/>
                <w:sz w:val="16"/>
                <w:szCs w:val="16"/>
              </w:rPr>
              <w:t xml:space="preserve">Ukupno I. Viši isplatni red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953F7B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953F7B">
            <w:pPr>
              <w:rPr>
                <w:rFonts w:cs="Arial" w:hAnsi="Arial" w:ascii="Arial"/>
                <w:b/>
                <w:sz w:val="16"/>
                <w:szCs w:val="16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FA418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8.807.365,19</w:t>
            </w:r>
            <w:r w:rsidRPr="00FA418D">
              <w:rPr>
                <w:rFonts w:cs="Arial" w:hAnsi="Arial" w:ascii="Arial"/>
                <w:b/>
                <w:sz w:val="18"/>
                <w:szCs w:val="18"/>
              </w:rPr>
              <w:t xml:space="preserve">   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FA418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13.072.840,47</w:t>
            </w:r>
            <w:r w:rsidRPr="00FA418D">
              <w:rPr>
                <w:rFonts w:cs="Arial" w:hAnsi="Arial" w:ascii="Arial"/>
                <w:b/>
                <w:sz w:val="18"/>
                <w:szCs w:val="18"/>
              </w:rPr>
              <w:t xml:space="preserve">   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FA418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6430A8">
              <w:rPr>
                <w:rFonts w:cs="Arial" w:hAnsi="Arial" w:ascii="Arial"/>
                <w:b/>
                <w:sz w:val="18"/>
                <w:szCs w:val="18"/>
              </w:rPr>
              <w:t xml:space="preserve">8.807.365,19    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B0E92" w:rsidP="00FA415A" w:rsidR="006B0E92" w:rsidRPr="00FA418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13.072</w:t>
            </w:r>
            <w:r w:rsidRPr="006430A8">
              <w:rPr>
                <w:rFonts w:cs="Arial" w:hAnsi="Arial" w:ascii="Arial"/>
                <w:b/>
                <w:sz w:val="18"/>
                <w:szCs w:val="18"/>
              </w:rPr>
              <w:t xml:space="preserve">.840,47    </w:t>
            </w:r>
          </w:p>
        </w:tc>
      </w:tr>
    </w:tbl>
    <w:p w:rsidRDefault="005E7CC9" w:rsidP="005E7CC9" w:rsidR="005E7CC9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 xml:space="preserve">Napomena: </w:t>
      </w:r>
      <w:r w:rsidR="00C93C47">
        <w:rPr>
          <w:rFonts w:cs="Arial" w:eastAsia="Times New Roman" w:hAnsi="Arial" w:ascii="Arial"/>
          <w:sz w:val="20"/>
          <w:szCs w:val="20"/>
        </w:rPr>
        <w:t xml:space="preserve">obračun prijave tražbina radnika </w:t>
      </w:r>
      <w:r w:rsidR="00147708">
        <w:rPr>
          <w:rFonts w:cs="Arial" w:eastAsia="Times New Roman" w:hAnsi="Arial" w:ascii="Arial"/>
          <w:sz w:val="20"/>
          <w:szCs w:val="20"/>
        </w:rPr>
        <w:t>po stečajnom upravitelju rb 1</w:t>
      </w:r>
      <w:r w:rsidR="006430A8">
        <w:rPr>
          <w:rFonts w:cs="Arial" w:eastAsia="Times New Roman" w:hAnsi="Arial" w:ascii="Arial"/>
          <w:sz w:val="20"/>
          <w:szCs w:val="20"/>
        </w:rPr>
        <w:t>do rb 2</w:t>
      </w:r>
      <w:r w:rsidR="00147708">
        <w:rPr>
          <w:rFonts w:cs="Arial" w:eastAsia="Times New Roman" w:hAnsi="Arial" w:ascii="Arial"/>
          <w:sz w:val="20"/>
          <w:szCs w:val="20"/>
        </w:rPr>
        <w:t>00</w:t>
      </w:r>
    </w:p>
    <w:p w:rsidRDefault="005E7CC9" w:rsidP="005E7CC9" w:rsidR="005E7CC9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5E7CC9" w:rsidP="005E7CC9" w:rsidR="005E7CC9" w:rsidRPr="002936E3">
      <w:pPr>
        <w:spacing w:after="0"/>
        <w:rPr>
          <w:rFonts w:cs="Arial" w:eastAsia="Times New Roman" w:hAnsi="Arial" w:ascii="Arial"/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t>PAN-TVORNICA PAPIRA ZAGREB d.o.o.  u stečaju</w:t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 w:rsidRPr="002936E3">
        <w:rPr>
          <w:rFonts w:cs="Arial" w:eastAsia="Times New Roman" w:hAnsi="Arial" w:ascii="Arial"/>
          <w:sz w:val="18"/>
          <w:szCs w:val="18"/>
        </w:rPr>
        <w:tab/>
      </w:r>
      <w:r>
        <w:rPr>
          <w:rFonts w:cs="Arial" w:eastAsia="Times New Roman" w:hAnsi="Arial" w:ascii="Arial"/>
          <w:sz w:val="18"/>
          <w:szCs w:val="18"/>
        </w:rPr>
        <w:t xml:space="preserve">                      </w:t>
      </w:r>
      <w:r w:rsidRPr="002936E3">
        <w:rPr>
          <w:rFonts w:cs="Arial" w:eastAsia="Times New Roman" w:hAnsi="Arial" w:ascii="Arial"/>
          <w:sz w:val="18"/>
          <w:szCs w:val="18"/>
        </w:rPr>
        <w:t>Na broj:</w:t>
      </w:r>
      <w:r w:rsidRPr="002936E3">
        <w:t xml:space="preserve"> </w:t>
      </w:r>
      <w:r w:rsidRPr="002936E3">
        <w:rPr>
          <w:rFonts w:cs="Arial" w:eastAsia="Times New Roman" w:hAnsi="Arial" w:ascii="Arial"/>
          <w:sz w:val="18"/>
          <w:szCs w:val="18"/>
        </w:rPr>
        <w:t>4. St-3415/2017</w:t>
      </w:r>
    </w:p>
    <w:p w:rsidRDefault="005E7CC9" w:rsidP="005E7CC9" w:rsidR="005E7CC9" w:rsidRPr="002936E3">
      <w:pPr>
        <w:spacing w:after="0"/>
        <w:rPr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t xml:space="preserve"> Zagreb,</w:t>
      </w:r>
      <w:r w:rsidR="005A2C10">
        <w:rPr>
          <w:rFonts w:cs="Arial" w:eastAsia="Times New Roman" w:hAnsi="Arial" w:ascii="Arial"/>
          <w:sz w:val="18"/>
          <w:szCs w:val="18"/>
        </w:rPr>
        <w:t xml:space="preserve"> </w:t>
      </w:r>
      <w:r w:rsidRPr="002936E3">
        <w:rPr>
          <w:rFonts w:cs="Arial" w:eastAsia="Times New Roman" w:hAnsi="Arial" w:ascii="Arial"/>
          <w:sz w:val="18"/>
          <w:szCs w:val="18"/>
        </w:rPr>
        <w:t>Radnička cesta 173</w:t>
      </w:r>
    </w:p>
    <w:p w:rsidRDefault="005A2C10" w:rsidP="005E7CC9" w:rsidR="005E7CC9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eastAsia="Times New Roman" w:hAnsi="Arial" w:ascii="Arial"/>
          <w:sz w:val="18"/>
          <w:szCs w:val="18"/>
        </w:rPr>
        <w:t xml:space="preserve"> </w:t>
      </w:r>
      <w:r w:rsidR="005E7CC9" w:rsidRPr="002936E3">
        <w:rPr>
          <w:rFonts w:cs="Arial" w:eastAsia="Times New Roman" w:hAnsi="Arial" w:ascii="Arial"/>
          <w:sz w:val="18"/>
          <w:szCs w:val="18"/>
        </w:rPr>
        <w:t>OIB:48630586213</w:t>
      </w:r>
      <w:r w:rsidR="005E7CC9">
        <w:rPr>
          <w:rFonts w:cs="Arial" w:hAnsi="Arial" w:ascii="Arial"/>
          <w:sz w:val="20"/>
          <w:szCs w:val="20"/>
        </w:rPr>
        <w:tab/>
      </w:r>
      <w:r w:rsidR="005E7CC9">
        <w:rPr>
          <w:rFonts w:cs="Arial" w:hAnsi="Arial" w:ascii="Arial"/>
          <w:sz w:val="20"/>
          <w:szCs w:val="20"/>
        </w:rPr>
        <w:tab/>
      </w:r>
      <w:r w:rsidR="005E7CC9">
        <w:rPr>
          <w:rFonts w:cs="Arial" w:hAnsi="Arial" w:ascii="Arial"/>
          <w:sz w:val="20"/>
          <w:szCs w:val="20"/>
        </w:rPr>
        <w:tab/>
      </w:r>
      <w:r w:rsidR="005E7CC9">
        <w:rPr>
          <w:rFonts w:cs="Arial" w:hAnsi="Arial" w:ascii="Arial"/>
          <w:sz w:val="20"/>
          <w:szCs w:val="20"/>
        </w:rPr>
        <w:tab/>
      </w:r>
    </w:p>
    <w:p w:rsidRDefault="005E7CC9" w:rsidP="005E7CC9" w:rsidR="005E7CC9">
      <w:pPr>
        <w:spacing w:after="0"/>
        <w:ind w:firstLine="708" w:left="4956"/>
        <w:rPr>
          <w:rFonts w:cs="Arial" w:hAnsi="Arial" w:ascii="Arial"/>
          <w:b/>
          <w:sz w:val="20"/>
          <w:szCs w:val="20"/>
        </w:rPr>
      </w:pPr>
      <w:r w:rsidRPr="006B7798">
        <w:rPr>
          <w:rFonts w:cs="Arial" w:hAnsi="Arial" w:ascii="Arial"/>
          <w:sz w:val="20"/>
          <w:szCs w:val="20"/>
        </w:rPr>
        <w:t xml:space="preserve">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EC447D" w:rsidP="00875FAF" w:rsidR="00EF6F0D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 </w:t>
      </w:r>
      <w:r w:rsidR="005E7CC9">
        <w:rPr>
          <w:rFonts w:cs="Arial" w:hAnsi="Arial" w:ascii="Arial"/>
          <w:b/>
          <w:sz w:val="20"/>
          <w:szCs w:val="20"/>
        </w:rPr>
        <w:t xml:space="preserve">     </w:t>
      </w:r>
      <w:r>
        <w:rPr>
          <w:rFonts w:cs="Arial" w:hAnsi="Arial" w:ascii="Arial"/>
          <w:b/>
          <w:sz w:val="20"/>
          <w:szCs w:val="20"/>
        </w:rPr>
        <w:t xml:space="preserve">   </w:t>
      </w:r>
      <w:r w:rsidR="005D3CAE">
        <w:rPr>
          <w:rFonts w:cs="Arial" w:hAnsi="Arial" w:ascii="Arial"/>
          <w:b/>
          <w:sz w:val="20"/>
          <w:szCs w:val="20"/>
        </w:rPr>
        <w:t xml:space="preserve"> pojed</w:t>
      </w:r>
      <w:r w:rsidR="006F6F5C">
        <w:rPr>
          <w:rFonts w:cs="Arial" w:hAnsi="Arial" w:ascii="Arial"/>
          <w:b/>
          <w:sz w:val="20"/>
          <w:szCs w:val="20"/>
        </w:rPr>
        <w:t>ina</w:t>
      </w:r>
      <w:r w:rsidR="005D3CAE">
        <w:rPr>
          <w:rFonts w:cs="Arial" w:hAnsi="Arial" w:ascii="Arial"/>
          <w:b/>
          <w:sz w:val="20"/>
          <w:szCs w:val="20"/>
        </w:rPr>
        <w:t>čne tražbine</w:t>
      </w:r>
    </w:p>
    <w:tbl>
      <w:tblPr>
        <w:tblW w:type="dxa" w:w="14884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811"/>
        <w:gridCol w:w="2268"/>
        <w:gridCol w:w="1417"/>
        <w:gridCol w:w="2411"/>
        <w:gridCol w:w="1559"/>
        <w:gridCol w:w="1417"/>
        <w:gridCol w:w="1559"/>
        <w:gridCol w:w="1418"/>
        <w:gridCol w:w="1417"/>
      </w:tblGrid>
      <w:tr w:rsidTr="00CC571D" w:rsidR="004A1215" w:rsidRPr="00CC571D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Rb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Br prijave 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 xml:space="preserve">Pravna osnova prijavljene tražbine/ Oznaka ovršne isprave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prijavljene tražbine neto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4A1215" w:rsidP="00B91D65" w:rsidR="004A1215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A1215" w:rsidP="00B91D65" w:rsidR="004A1215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prijavljene tražbine bruto  (kn)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A1215" w:rsidP="00F57BBE" w:rsidR="004A1215" w:rsidRPr="00CC571D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Iznos priznate tražbine</w:t>
            </w:r>
            <w:r w:rsidRPr="00CC571D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CC571D">
              <w:rPr>
                <w:rFonts w:cs="Arial" w:hAnsi="Arial" w:ascii="Arial"/>
                <w:sz w:val="16"/>
                <w:szCs w:val="16"/>
              </w:rPr>
              <w:t xml:space="preserve">neto </w:t>
            </w:r>
          </w:p>
          <w:p w:rsidRDefault="004A1215" w:rsidP="00F57BBE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4A121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 xml:space="preserve">Iznos </w:t>
            </w:r>
            <w:r w:rsidR="00F31735"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priznate tražbine bruto</w:t>
            </w: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</w:t>
            </w:r>
          </w:p>
          <w:p w:rsidRDefault="004A1215" w:rsidP="004A121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4A1215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  <w:r w:rsidRPr="00CC571D">
              <w:rPr>
                <w:rFonts w:cs="Arial" w:hAnsi="Arial" w:ascii="Arial"/>
                <w:sz w:val="16"/>
                <w:szCs w:val="16"/>
              </w:rPr>
              <w:t xml:space="preserve">Iznos </w:t>
            </w:r>
            <w:r w:rsidRPr="00CC571D">
              <w:rPr>
                <w:rFonts w:cs="Arial" w:eastAsia="Times New Roman" w:hAnsi="Arial" w:ascii="Arial"/>
                <w:sz w:val="16"/>
                <w:szCs w:val="16"/>
              </w:rPr>
              <w:t xml:space="preserve">osporene tražbine </w:t>
            </w:r>
            <w:r w:rsidRPr="00CC571D">
              <w:rPr>
                <w:rFonts w:cs="Arial" w:hAnsi="Arial" w:ascii="Arial"/>
                <w:sz w:val="16"/>
                <w:szCs w:val="16"/>
              </w:rPr>
              <w:t>kn)</w:t>
            </w:r>
          </w:p>
        </w:tc>
      </w:tr>
      <w:tr w:rsidTr="00CC571D" w:rsidR="004A1215" w:rsidRPr="00CC571D">
        <w:trPr>
          <w:trHeight w:val="119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14</w:t>
            </w: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0015D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ROBERT BULAT</w:t>
            </w:r>
          </w:p>
          <w:p w:rsidRDefault="004A1215" w:rsidP="0000015D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OIB:38647978367</w:t>
            </w:r>
          </w:p>
          <w:p w:rsidRDefault="004A1215" w:rsidP="0000015D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zastupa odvjetnik Ivica Ćutuk iz Zagreba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0015D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Zagreb, Balokovićeva  69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CD482E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b/>
                <w:sz w:val="18"/>
                <w:szCs w:val="18"/>
              </w:rPr>
              <w:t>Povreda na radu,</w:t>
            </w:r>
            <w:r w:rsidRPr="00CC571D">
              <w:rPr>
                <w:rFonts w:cs="Arial" w:hAnsi="Arial" w:ascii="Arial"/>
                <w:sz w:val="18"/>
                <w:szCs w:val="18"/>
              </w:rPr>
              <w:t xml:space="preserve"> Zapisnik o inspekcijskom nadzoru od dana 7.2.2017. ; dokumentacija o provedenom liječenju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CD482E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214.000,00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214.000,00</w:t>
            </w:r>
          </w:p>
        </w:tc>
      </w:tr>
      <w:tr w:rsidTr="00CC571D" w:rsidR="004A1215" w:rsidRPr="00CC571D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49</w:t>
            </w:r>
          </w:p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4A1215" w:rsidP="00D3344B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D3344B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Porezi, doprinosi druga javna davanja JOPPD obrasci, ID obrasci</w:t>
            </w:r>
          </w:p>
          <w:p w:rsidRDefault="004A1215" w:rsidP="00D3344B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2A4AD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31.</w:t>
            </w:r>
            <w:r w:rsidR="002A4AD6">
              <w:rPr>
                <w:rFonts w:cs="Arial" w:hAnsi="Arial" w:ascii="Arial"/>
                <w:sz w:val="18"/>
                <w:szCs w:val="18"/>
              </w:rPr>
              <w:t>491.788,02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A4AD6" w:rsidP="00AD4E26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27.405.094,68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47708" w:rsidP="00FA415A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color w:val="000000"/>
                <w:sz w:val="18"/>
                <w:szCs w:val="18"/>
                <w:lang w:eastAsia="hr-HR"/>
              </w:rPr>
              <w:t xml:space="preserve">    4.086.693,34    </w:t>
            </w:r>
          </w:p>
        </w:tc>
      </w:tr>
      <w:tr w:rsidTr="00CC571D" w:rsidR="004A1215" w:rsidRPr="00CC571D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122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 xml:space="preserve">Nikola Žalac </w:t>
            </w:r>
          </w:p>
          <w:p w:rsidRDefault="004A1215" w:rsidP="00AD4E26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OIB:43402216869</w:t>
            </w:r>
          </w:p>
          <w:p w:rsidRDefault="004A1215" w:rsidP="00AD4E26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 xml:space="preserve">Zastupa odvjetnik I.Žalac iz Slavonskog Broda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Zagreb, Botićev  trg 2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7D4DF9" w:rsidR="004A1215" w:rsidRPr="00CC571D">
            <w:pPr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-neisplaćene plaće, rješenje Općinskog građanskog suda u Zagrebu broj Pr-1234/06  od 17.12.2008. ; presuda Županijskog suda u Osijeku broj Gž-4529/2013 od 9.10.2014.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376.470,99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AD4E26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376.470,99</w:t>
            </w:r>
          </w:p>
        </w:tc>
      </w:tr>
      <w:tr w:rsidTr="00CC571D" w:rsidR="004A1215" w:rsidRPr="00CC571D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B91D65" w:rsidR="004A1215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0B2267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SLAVICA RANOGAJEC, </w:t>
            </w:r>
          </w:p>
          <w:p w:rsidRDefault="004A1215" w:rsidP="00FA415A" w:rsidR="004A1215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 63870864486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Zagrebačka 49, Donji Andrijevci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4A1215" w:rsidR="004A1215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-neisplaćene plaće, Presuda Općinskog suda u Slavonskom Brodu P-323/13 od dana15.siječnja 2014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17.019,21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CD482E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35.357,53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17.019,21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31735" w:rsidP="00FA415A" w:rsidR="004A1215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35.357,53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4A1215" w:rsidP="00FA415A" w:rsidR="004A1215" w:rsidRPr="00CC571D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CC571D" w:rsidR="00946132" w:rsidRPr="00CC571D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72792" w:rsidP="00B91D65" w:rsidR="00946132" w:rsidRPr="00CC571D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0B2267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125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ĐURO ŠĆRBAK </w:t>
            </w:r>
          </w:p>
          <w:p w:rsidRDefault="00946132" w:rsidP="00FA415A" w:rsidR="00946132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 44009083503</w:t>
            </w:r>
          </w:p>
          <w:p w:rsidRDefault="00946132" w:rsidP="00FA415A" w:rsidR="00946132" w:rsidRPr="00CC571D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 w:rsidRPr="00CC571D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CC571D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Jagodno 71A, Novo Čiće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-Neisplaćene plaće- Presuda br Pr-3787/00Općinski sud u Zagrebu i Presuda br Gžr-765/14-2 od 20.05.2014</w:t>
            </w:r>
          </w:p>
          <w:p w:rsidRDefault="00CC571D" w:rsidP="00FA415A" w:rsidR="00CC571D" w:rsidRPr="00CC571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FA415A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915.342,53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946132" w:rsidP="00CD482E" w:rsidR="00946132" w:rsidRPr="00CC571D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946132" w:rsidRPr="00CC571D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C571D">
              <w:rPr>
                <w:rFonts w:cs="Arial" w:hAnsi="Arial" w:ascii="Arial"/>
                <w:sz w:val="18"/>
                <w:szCs w:val="18"/>
              </w:rPr>
              <w:t>915.342,53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946132" w:rsidP="00CD482E" w:rsidR="00946132" w:rsidRPr="00CC571D">
            <w:pPr>
              <w:pStyle w:val="Bezproreda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3640C" w:rsidR="00072792" w:rsidRPr="000B2267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Br prijave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hAnsi="Arial" w:ascii="Arial"/>
                <w:sz w:val="18"/>
                <w:szCs w:val="18"/>
              </w:rPr>
              <w:t>Iznos prijavljene tražbine neto 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72792" w:rsidP="0003640C" w:rsidR="00072792" w:rsidRPr="000B226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2267">
              <w:rPr>
                <w:rFonts w:cs="Arial" w:hAnsi="Arial" w:ascii="Arial"/>
                <w:sz w:val="18"/>
                <w:szCs w:val="18"/>
              </w:rPr>
              <w:t>Iznos prijavljene tražbine bruto  (kn)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072792" w:rsidP="0003640C" w:rsidR="00072792" w:rsidRPr="000B2267">
            <w:pPr>
              <w:pStyle w:val="Bezproreda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B2267">
              <w:rPr>
                <w:rFonts w:cs="Arial" w:hAnsi="Arial" w:ascii="Arial"/>
                <w:sz w:val="18"/>
                <w:szCs w:val="18"/>
              </w:rPr>
              <w:t>Iznos priznate tražbine neto</w:t>
            </w:r>
          </w:p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Iznos priznate tražbine bruto</w:t>
            </w:r>
          </w:p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(kn)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072792" w:rsidP="0003640C" w:rsidR="00072792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B2267">
              <w:rPr>
                <w:rFonts w:cs="Arial" w:hAnsi="Arial" w:ascii="Arial"/>
                <w:sz w:val="18"/>
                <w:szCs w:val="18"/>
              </w:rPr>
              <w:t xml:space="preserve">Iznos </w:t>
            </w:r>
            <w:r w:rsidRPr="000B2267">
              <w:rPr>
                <w:rFonts w:cs="Arial" w:eastAsia="Times New Roman" w:hAnsi="Arial" w:ascii="Arial"/>
                <w:sz w:val="18"/>
                <w:szCs w:val="18"/>
              </w:rPr>
              <w:t xml:space="preserve">osporene tražbine </w:t>
            </w:r>
            <w:r w:rsidRPr="000B2267">
              <w:rPr>
                <w:rFonts w:cs="Arial" w:hAnsi="Arial" w:ascii="Arial"/>
                <w:sz w:val="18"/>
                <w:szCs w:val="18"/>
              </w:rPr>
              <w:t>kn)</w:t>
            </w:r>
          </w:p>
        </w:tc>
      </w:tr>
      <w:tr w:rsidTr="00CC571D" w:rsidR="00564C1D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260C1" w:rsidP="00B91D65" w:rsidR="00564C1D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6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B91D65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FA415A" w:rsidR="00564C1D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ĐURO ŠĆRBAK </w:t>
            </w:r>
          </w:p>
          <w:p w:rsidRDefault="00564C1D" w:rsidP="00FA415A" w:rsidR="00564C1D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44009083503</w:t>
            </w:r>
          </w:p>
          <w:p w:rsidRDefault="00564C1D" w:rsidP="00FA415A" w:rsidR="00564C1D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FA415A" w:rsidR="00564C1D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Jagodno 71A, Novo Čiće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FA415A" w:rsidR="00564C1D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-Neisplaćene plaće- Presuda br Pr-2349/16 Općinski radni sud u Zagrebu od24.05.2017.</w:t>
            </w:r>
          </w:p>
          <w:p w:rsidRDefault="00564C1D" w:rsidP="00FA415A" w:rsidR="00564C1D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(GLAVNICA 159.001,29 KN +ZZK)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5E6C06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304.874,61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64C1D" w:rsidP="00CD482E" w:rsidR="00564C1D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5F0DB0" w:rsidP="00CD482E" w:rsidR="00564C1D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304.874,61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564C1D" w:rsidP="00CD482E" w:rsidR="00564C1D" w:rsidRPr="000B2267">
            <w:pPr>
              <w:pStyle w:val="Bezproreda"/>
              <w:jc w:val="center"/>
              <w:rPr>
                <w:rFonts w:cs="Arial" w:hAnsi="Arial" w:ascii="Arial"/>
                <w:b/>
                <w:sz w:val="16"/>
                <w:szCs w:val="16"/>
              </w:rPr>
            </w:pPr>
          </w:p>
        </w:tc>
      </w:tr>
      <w:tr w:rsidTr="00CC571D" w:rsidR="00A926A0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F260C1" w:rsidP="00B91D65" w:rsidR="00A926A0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7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B91D65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FA415A" w:rsidR="00A926A0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IVO ĐAKOVIĆ, </w:t>
            </w:r>
          </w:p>
          <w:p w:rsidRDefault="00A926A0" w:rsidP="00FA415A" w:rsidR="00A926A0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50363007143</w:t>
            </w:r>
          </w:p>
          <w:p w:rsidRDefault="00A926A0" w:rsidP="00FA415A" w:rsidR="00A926A0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Zastupa odvjetnik Zvonimir Jurić iz Đakova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FA415A" w:rsidR="00A926A0" w:rsidRPr="000B2267">
            <w:pPr>
              <w:spacing w:after="0"/>
              <w:jc w:val="center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Braće Radić 58, Vrhovine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A926A0" w:rsidR="00A926A0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Neisplaćene plaće i parnični trošak</w:t>
            </w:r>
          </w:p>
          <w:p w:rsidRDefault="00A926A0" w:rsidP="00A926A0" w:rsidR="00A926A0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Presuda Općinskog suda u Slavonskom brodu br. P-391/14 od 03.07.2014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5E6C06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CD482E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46.915,14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CD482E" w:rsidR="00A926A0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926A0" w:rsidP="00CD482E" w:rsidR="00A926A0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46.915,14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A926A0" w:rsidP="00CD482E" w:rsidR="00A926A0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CC571D" w:rsidR="00194DA8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27FC5" w:rsidP="00B91D65" w:rsidR="00194DA8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8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128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JOSIP ĐAKOVIĆ </w:t>
            </w:r>
          </w:p>
          <w:p w:rsidRDefault="00194DA8" w:rsidP="00FA415A" w:rsidR="00194DA8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OIB 18068929562 zastupa odvjetnik Zvonimir Jurić iz Đakova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0B2267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Ul. A. Stepinca 64, Vrhovine, Trnjani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FA415A" w:rsidR="00194DA8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Neisplaćene plaće i parnični trošak Presuda Općinskog suda u Slavonskom Brodu br. P-390/14 od 23.07.2014.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5E6C06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CD482E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55.978,74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CD482E" w:rsidR="00194DA8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DA8" w:rsidP="00CD482E" w:rsidR="00194DA8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55.978,74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94DA8" w:rsidP="00CD482E" w:rsidR="00194DA8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CC571D" w:rsidR="001B4235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27FC5" w:rsidP="00B91D65" w:rsidR="001B4235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9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129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 xml:space="preserve">BOŽIDAR STOJIĆ, </w:t>
            </w:r>
          </w:p>
          <w:p w:rsidRDefault="001B4235" w:rsidP="00FA415A" w:rsidR="001B42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OIB 69159749166</w:t>
            </w:r>
          </w:p>
          <w:p w:rsidRDefault="001B4235" w:rsidP="00FA415A" w:rsidR="001B42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Zastupa odvjetnik Zvonimir Jurić iz Đakova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Đakovo, Ulica A.Hebranga 52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Razlika plaće i naknada za prijeđene kilometre. Presude od Općinskog suda u Đakovu br. P-166/14 od 10.07.2014 i P-251/13 od 07.11.2014.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5E6C06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CD482E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32.748,17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CD482E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B4235" w:rsidP="00FA415A" w:rsidR="001B42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32.748,17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1B4235" w:rsidP="00CD482E" w:rsidR="001B4235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CC571D" w:rsidR="00E158FB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27FC5" w:rsidP="00B91D65" w:rsidR="00E158FB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10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130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 xml:space="preserve">MARIO JOSKIĆ </w:t>
            </w:r>
          </w:p>
          <w:p w:rsidRDefault="00E158FB" w:rsidP="00FA415A" w:rsidR="00E158FB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OIB 85942972309</w:t>
            </w:r>
          </w:p>
          <w:p w:rsidRDefault="00E158FB" w:rsidP="00FA415A" w:rsidR="00E158FB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Zastupan po odvjetnici Kornelija Krizmanić iz Vinkovaca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Ivankovo, Kolodvorska 10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FA415A" w:rsidR="00E158FB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-Ustegnute plaće neuplaćene banci, pripadajuće zatezne kamate i parnični trošak Presuda Općinskog suda u Đakovu br. P-648/12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5E6C06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CD482E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1.136,57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CD482E" w:rsidR="00E158FB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E158FB" w:rsidP="00CD482E" w:rsidR="00E158FB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1.136,57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158FB" w:rsidP="00CD482E" w:rsidR="00E158FB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CC571D" w:rsidR="002F3F35" w:rsidRPr="000B2267">
        <w:trPr>
          <w:trHeight w:val="33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627FC5" w:rsidP="00B91D65" w:rsidR="002F3F35" w:rsidRPr="000B2267">
            <w:pPr>
              <w:spacing w:after="0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11</w:t>
            </w: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131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IVAN JOSKIĆ</w:t>
            </w:r>
          </w:p>
          <w:p w:rsidRDefault="002F3F35" w:rsidP="00FA415A" w:rsidR="002F3F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OIB 08424359879</w:t>
            </w:r>
          </w:p>
          <w:p w:rsidRDefault="002F3F35" w:rsidP="00FA415A" w:rsidR="002F3F35" w:rsidRPr="000B2267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Zastupan po odvjetnici Kornelija Krizmanić iz Vinkovaca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Ivankovo, Kolodvorska 100</w:t>
            </w: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FA415A" w:rsidR="002F3F35" w:rsidRPr="000B2267">
            <w:pPr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 xml:space="preserve">--radni odnos,  trošak Presuda Općinskog suda u Đakovu br.P-632/12 , pravomoćna 22.04.2014. 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5E6C06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CD482E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78.177,55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CD482E" w:rsidR="002F3F35" w:rsidRPr="000B2267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2F3F35" w:rsidP="00CD482E" w:rsidR="002F3F35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0B2267">
              <w:rPr>
                <w:rFonts w:cs="Arial" w:hAnsi="Arial" w:ascii="Arial"/>
                <w:sz w:val="16"/>
                <w:szCs w:val="16"/>
              </w:rPr>
              <w:t>78.177,55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2F3F35" w:rsidP="00CD482E" w:rsidR="002F3F35" w:rsidRPr="000B2267">
            <w:pPr>
              <w:pStyle w:val="Bezproreda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3F0FFF" w:rsidR="003F0FFF" w:rsidRPr="003F0FFF">
        <w:trPr>
          <w:trHeight w:val="533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F0FFF" w:rsidR="003F0FFF" w:rsidRPr="003F0FFF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F0FFF" w:rsidR="003F0FFF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7313D" w:rsidR="003F0FFF" w:rsidRPr="003F0FFF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3F0FFF">
              <w:rPr>
                <w:rFonts w:cs="Arial" w:hAnsi="Arial" w:ascii="Arial"/>
                <w:b/>
                <w:sz w:val="18"/>
                <w:szCs w:val="18"/>
              </w:rPr>
              <w:t>Ukupno I. Viši isplatni red</w:t>
            </w:r>
            <w:r w:rsidR="0037313D">
              <w:rPr>
                <w:rFonts w:cs="Arial" w:hAnsi="Arial" w:ascii="Arial"/>
                <w:b/>
                <w:sz w:val="18"/>
                <w:szCs w:val="18"/>
              </w:rPr>
              <w:t xml:space="preserve"> pojedinačne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F0FFF" w:rsidR="003F0FFF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24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F0FFF" w:rsidR="003F0FFF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F0FFF" w:rsidR="003F0FFF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3F0FFF">
              <w:rPr>
                <w:rFonts w:cs="Arial" w:hAnsi="Arial" w:ascii="Arial"/>
                <w:b/>
                <w:sz w:val="18"/>
                <w:szCs w:val="18"/>
              </w:rPr>
              <w:t>17.019,21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516" w:rsidP="003F0FFF" w:rsidR="003F0FFF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>33.552.789,85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F0FFF" w:rsidR="003F0FFF" w:rsidRPr="003F0FFF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194516" w:rsidP="003F0FFF" w:rsidR="003F0FFF" w:rsidRPr="003F0FF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>28.875.625,52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3F0FFF" w:rsidP="003F0FFF" w:rsidR="003F0FFF" w:rsidRPr="003F0FFF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3F0FFF">
              <w:rPr>
                <w:rFonts w:cs="Arial" w:hAnsi="Arial" w:ascii="Arial"/>
                <w:b/>
                <w:color w:val="000000"/>
                <w:sz w:val="18"/>
                <w:szCs w:val="18"/>
              </w:rPr>
              <w:t>4.677.164,33</w:t>
            </w:r>
          </w:p>
        </w:tc>
      </w:tr>
    </w:tbl>
    <w:p w:rsidRDefault="00C31F9F" w:rsidP="00C31F9F" w:rsidR="00C31F9F">
      <w:pPr>
        <w:pStyle w:val="Bezproreda"/>
        <w:jc w:val="both"/>
        <w:rPr>
          <w:rFonts w:cs="Arial" w:hAnsi="Arial" w:ascii="Arial"/>
          <w:b/>
          <w:sz w:val="20"/>
          <w:szCs w:val="20"/>
        </w:rPr>
      </w:pPr>
    </w:p>
    <w:p w:rsidRDefault="005B43C7" w:rsidP="005E7CC9" w:rsidR="00224F4F">
      <w:pPr>
        <w:spacing w:after="0"/>
        <w:rPr>
          <w:rFonts w:cs="Arial" w:eastAsia="Times New Roman" w:hAnsi="Arial" w:ascii="Arial"/>
          <w:sz w:val="18"/>
          <w:szCs w:val="18"/>
        </w:rPr>
      </w:pPr>
      <w:r w:rsidRPr="004E081E">
        <w:rPr>
          <w:rFonts w:cs="Arial" w:eastAsia="Times New Roman" w:hAnsi="Arial" w:ascii="Arial"/>
          <w:sz w:val="18"/>
          <w:szCs w:val="18"/>
        </w:rPr>
        <w:t>Napomena:</w:t>
      </w:r>
      <w:r w:rsidR="005E7CC9" w:rsidRPr="004E081E">
        <w:rPr>
          <w:rFonts w:cs="Arial" w:eastAsia="Times New Roman" w:hAnsi="Arial" w:ascii="Arial"/>
          <w:sz w:val="18"/>
          <w:szCs w:val="18"/>
        </w:rPr>
        <w:t xml:space="preserve"> </w:t>
      </w:r>
      <w:r w:rsidR="005E7CC9" w:rsidRPr="004E081E">
        <w:rPr>
          <w:rFonts w:cs="Arial" w:eastAsia="Times New Roman" w:hAnsi="Arial" w:ascii="Arial"/>
          <w:b/>
          <w:sz w:val="18"/>
          <w:szCs w:val="18"/>
        </w:rPr>
        <w:t xml:space="preserve">prijava tražbine broj 14, </w:t>
      </w:r>
      <w:r w:rsidRPr="004E081E">
        <w:rPr>
          <w:rFonts w:cs="Arial" w:eastAsia="Times New Roman" w:hAnsi="Arial" w:ascii="Arial"/>
          <w:b/>
          <w:sz w:val="18"/>
          <w:szCs w:val="18"/>
        </w:rPr>
        <w:t xml:space="preserve"> </w:t>
      </w:r>
      <w:r w:rsidRPr="004E081E">
        <w:rPr>
          <w:rFonts w:cs="Arial" w:eastAsia="Times New Roman" w:hAnsi="Arial" w:ascii="Arial"/>
          <w:sz w:val="18"/>
          <w:szCs w:val="18"/>
        </w:rPr>
        <w:t>vjerovnik</w:t>
      </w:r>
      <w:r w:rsidR="005E7CC9" w:rsidRPr="004E081E">
        <w:rPr>
          <w:rFonts w:cs="Arial" w:eastAsia="Times New Roman" w:hAnsi="Arial" w:ascii="Arial"/>
          <w:sz w:val="18"/>
          <w:szCs w:val="18"/>
        </w:rPr>
        <w:t xml:space="preserve"> ROBERT BULAT, OIB:38647978367, zastupan po odvjetniku Ivici Ćutuk iz Zagreba, stečajni upravitelj osporava prijavu tražbine u cijelosti na iznos od  =214.000,00 kn iz razloga</w:t>
      </w:r>
      <w:r w:rsidR="00FF2182" w:rsidRPr="004E081E">
        <w:rPr>
          <w:rFonts w:cs="Arial" w:eastAsia="Times New Roman" w:hAnsi="Arial" w:ascii="Arial"/>
          <w:sz w:val="18"/>
          <w:szCs w:val="18"/>
        </w:rPr>
        <w:t xml:space="preserve"> što </w:t>
      </w:r>
      <w:r w:rsidR="005E7CC9" w:rsidRPr="004E081E">
        <w:rPr>
          <w:rFonts w:cs="Arial" w:eastAsia="Times New Roman" w:hAnsi="Arial" w:ascii="Arial"/>
          <w:sz w:val="18"/>
          <w:szCs w:val="18"/>
        </w:rPr>
        <w:t>nije priložena</w:t>
      </w:r>
      <w:r w:rsidR="00FF2182" w:rsidRPr="004E081E">
        <w:rPr>
          <w:rFonts w:cs="Arial" w:eastAsia="Times New Roman" w:hAnsi="Arial" w:ascii="Arial"/>
          <w:sz w:val="18"/>
          <w:szCs w:val="18"/>
        </w:rPr>
        <w:t xml:space="preserve"> dokumentacija o </w:t>
      </w:r>
      <w:r w:rsidR="005E7CC9" w:rsidRPr="004E081E">
        <w:rPr>
          <w:rFonts w:cs="Arial" w:eastAsia="Times New Roman" w:hAnsi="Arial" w:ascii="Arial"/>
          <w:sz w:val="18"/>
          <w:szCs w:val="18"/>
        </w:rPr>
        <w:t xml:space="preserve"> </w:t>
      </w:r>
      <w:r w:rsidR="00FF2182" w:rsidRPr="004E081E">
        <w:rPr>
          <w:rFonts w:cs="Arial" w:eastAsia="Times New Roman" w:hAnsi="Arial" w:ascii="Arial"/>
          <w:sz w:val="18"/>
          <w:szCs w:val="18"/>
        </w:rPr>
        <w:t>vještačenjem utvrđenoj visini naknade štete.</w:t>
      </w:r>
    </w:p>
    <w:p w:rsidRDefault="006F3AAC" w:rsidP="005E7CC9" w:rsidR="006F3AAC" w:rsidRPr="004E081E">
      <w:pPr>
        <w:spacing w:after="0"/>
        <w:rPr>
          <w:rFonts w:cs="Arial" w:eastAsia="Times New Roman" w:hAnsi="Arial" w:ascii="Arial"/>
          <w:sz w:val="18"/>
          <w:szCs w:val="18"/>
        </w:rPr>
      </w:pPr>
    </w:p>
    <w:p w:rsidRDefault="00224F4F" w:rsidP="004E081E" w:rsidR="004E081E" w:rsidRPr="004E081E">
      <w:pPr>
        <w:rPr>
          <w:rFonts w:cs="Arial" w:eastAsia="Times New Roman" w:hAnsi="Arial" w:ascii="Arial"/>
          <w:b/>
          <w:sz w:val="18"/>
          <w:szCs w:val="18"/>
        </w:rPr>
      </w:pPr>
      <w:r w:rsidRPr="004E081E">
        <w:rPr>
          <w:rFonts w:cs="Arial" w:hAnsi="Arial" w:ascii="Arial"/>
          <w:b/>
          <w:sz w:val="18"/>
          <w:szCs w:val="18"/>
        </w:rPr>
        <w:t>Prijava tražbine broj 49, vjerovnik</w:t>
      </w:r>
      <w:r w:rsidRPr="004E081E">
        <w:rPr>
          <w:sz w:val="18"/>
          <w:szCs w:val="18"/>
        </w:rPr>
        <w:t xml:space="preserve">  </w:t>
      </w:r>
      <w:r w:rsidRPr="004E081E">
        <w:rPr>
          <w:rFonts w:cs="Arial" w:hAnsi="Arial" w:ascii="Arial"/>
          <w:b/>
          <w:sz w:val="18"/>
          <w:szCs w:val="18"/>
        </w:rPr>
        <w:t xml:space="preserve">RH Ministarstvo financija, Porezna uprava, Područni ured Zagreb  </w:t>
      </w:r>
      <w:r w:rsidRPr="004E081E">
        <w:rPr>
          <w:rFonts w:cs="Arial" w:hAnsi="Arial" w:ascii="Arial"/>
          <w:sz w:val="18"/>
          <w:szCs w:val="18"/>
        </w:rPr>
        <w:t>stečajni upravitelj osporava prijavljeni iznos tražbine..koji je vjerovnik razvrstao u I. viši isplatni red z</w:t>
      </w:r>
      <w:r w:rsidR="000B2267">
        <w:rPr>
          <w:rFonts w:cs="Arial" w:hAnsi="Arial" w:ascii="Arial"/>
          <w:sz w:val="18"/>
          <w:szCs w:val="18"/>
        </w:rPr>
        <w:t>a iznos od =</w:t>
      </w:r>
      <w:r w:rsidR="000B2267" w:rsidRPr="000B2267">
        <w:rPr>
          <w:rFonts w:cs="Arial" w:hAnsi="Arial" w:ascii="Arial"/>
          <w:sz w:val="18"/>
          <w:szCs w:val="18"/>
        </w:rPr>
        <w:t xml:space="preserve">4.086.693,34  </w:t>
      </w:r>
      <w:r w:rsidR="000B2267">
        <w:rPr>
          <w:rFonts w:cs="Arial" w:hAnsi="Arial" w:ascii="Arial"/>
          <w:sz w:val="18"/>
          <w:szCs w:val="18"/>
        </w:rPr>
        <w:t>kn</w:t>
      </w:r>
      <w:r w:rsidR="000B2267" w:rsidRPr="000B2267">
        <w:rPr>
          <w:rFonts w:cs="Arial" w:hAnsi="Arial" w:ascii="Arial"/>
          <w:sz w:val="18"/>
          <w:szCs w:val="18"/>
        </w:rPr>
        <w:t xml:space="preserve"> </w:t>
      </w:r>
      <w:r w:rsidR="000B2267" w:rsidRPr="004E081E">
        <w:rPr>
          <w:rFonts w:cs="Arial" w:hAnsi="Arial" w:ascii="Arial"/>
          <w:sz w:val="18"/>
          <w:szCs w:val="18"/>
        </w:rPr>
        <w:t xml:space="preserve"> </w:t>
      </w:r>
      <w:r w:rsidRPr="004E081E">
        <w:rPr>
          <w:rFonts w:cs="Arial" w:hAnsi="Arial" w:ascii="Arial"/>
          <w:sz w:val="18"/>
          <w:szCs w:val="18"/>
        </w:rPr>
        <w:t>koji je obračunat,</w:t>
      </w:r>
      <w:r w:rsidR="000B2267">
        <w:rPr>
          <w:rFonts w:cs="Arial" w:hAnsi="Arial" w:ascii="Arial"/>
          <w:sz w:val="18"/>
          <w:szCs w:val="18"/>
        </w:rPr>
        <w:t xml:space="preserve"> </w:t>
      </w:r>
      <w:r w:rsidRPr="004E081E">
        <w:rPr>
          <w:rFonts w:cs="Arial" w:hAnsi="Arial" w:ascii="Arial"/>
          <w:sz w:val="18"/>
          <w:szCs w:val="18"/>
        </w:rPr>
        <w:t xml:space="preserve"> prijavljen i priznat  u I. višem isplatnom redu u pojedinačnim prijavama radnika po osnovu radnog odnosa.</w:t>
      </w:r>
      <w:r w:rsidR="005B43C7" w:rsidRPr="004E081E">
        <w:rPr>
          <w:rFonts w:cs="Arial" w:eastAsia="Times New Roman" w:hAnsi="Arial" w:ascii="Arial"/>
          <w:sz w:val="18"/>
          <w:szCs w:val="18"/>
        </w:rPr>
        <w:t xml:space="preserve"> </w:t>
      </w:r>
      <w:r w:rsidR="007D4DF9" w:rsidRPr="004E081E">
        <w:rPr>
          <w:rFonts w:cs="Arial" w:eastAsia="Times New Roman" w:hAnsi="Arial" w:ascii="Arial"/>
          <w:sz w:val="18"/>
          <w:szCs w:val="18"/>
        </w:rPr>
        <w:tab/>
      </w:r>
      <w:r w:rsidR="007D4DF9" w:rsidRPr="004E081E">
        <w:rPr>
          <w:rFonts w:cs="Arial" w:eastAsia="Times New Roman" w:hAnsi="Arial" w:ascii="Arial"/>
          <w:b/>
          <w:sz w:val="18"/>
          <w:szCs w:val="18"/>
        </w:rPr>
        <w:t xml:space="preserve">        </w:t>
      </w:r>
    </w:p>
    <w:p w:rsidRDefault="004D6382" w:rsidP="004E081E" w:rsidR="001312B5" w:rsidRPr="004E081E">
      <w:pPr>
        <w:rPr>
          <w:rFonts w:cs="Arial" w:eastAsia="Times New Roman" w:hAnsi="Arial" w:ascii="Arial"/>
          <w:sz w:val="18"/>
          <w:szCs w:val="18"/>
        </w:rPr>
      </w:pPr>
      <w:r w:rsidRPr="004E081E">
        <w:rPr>
          <w:rFonts w:cs="Arial" w:eastAsia="Times New Roman" w:hAnsi="Arial" w:ascii="Arial"/>
          <w:b/>
          <w:sz w:val="18"/>
          <w:szCs w:val="18"/>
        </w:rPr>
        <w:t>p</w:t>
      </w:r>
      <w:r w:rsidR="007D4DF9" w:rsidRPr="004E081E">
        <w:rPr>
          <w:rFonts w:cs="Arial" w:eastAsia="Times New Roman" w:hAnsi="Arial" w:ascii="Arial"/>
          <w:b/>
          <w:sz w:val="18"/>
          <w:szCs w:val="18"/>
        </w:rPr>
        <w:t>rijava tražbine broj 122</w:t>
      </w:r>
      <w:r w:rsidR="007D4DF9" w:rsidRPr="004E081E">
        <w:rPr>
          <w:rFonts w:cs="Arial" w:eastAsia="Times New Roman" w:hAnsi="Arial" w:ascii="Arial"/>
          <w:sz w:val="18"/>
          <w:szCs w:val="18"/>
        </w:rPr>
        <w:t xml:space="preserve"> vjerovnik Nikola Žalac OIB:43402216869, Zastupa odvjetnik I.Žalac iz Slavonskog Broda, stečajni upravitelj osporava prijavu tražbine u cijelosti na iznos od =</w:t>
      </w:r>
      <w:r w:rsidR="002F4528" w:rsidRPr="004E081E">
        <w:rPr>
          <w:rFonts w:cs="Arial" w:eastAsia="Times New Roman" w:hAnsi="Arial" w:ascii="Arial"/>
          <w:sz w:val="18"/>
          <w:szCs w:val="18"/>
        </w:rPr>
        <w:t xml:space="preserve">376.470,99 kn,  a sve </w:t>
      </w:r>
      <w:r w:rsidR="001312B5" w:rsidRPr="004E081E">
        <w:rPr>
          <w:rFonts w:cs="Arial" w:eastAsia="Times New Roman" w:hAnsi="Arial" w:ascii="Arial"/>
          <w:sz w:val="18"/>
          <w:szCs w:val="18"/>
        </w:rPr>
        <w:t xml:space="preserve"> </w:t>
      </w:r>
      <w:r w:rsidR="007D4DF9" w:rsidRPr="004E081E">
        <w:rPr>
          <w:rFonts w:cs="Arial" w:eastAsia="Times New Roman" w:hAnsi="Arial" w:ascii="Arial"/>
          <w:sz w:val="18"/>
          <w:szCs w:val="18"/>
        </w:rPr>
        <w:t>u skladu sa presudom i rješenjem Županijskog suda u Osijeku broj Gž-4529/2013 od 9.10.2014.</w:t>
      </w:r>
      <w:r w:rsidRPr="004E081E">
        <w:rPr>
          <w:rFonts w:cs="Arial" w:eastAsia="Times New Roman" w:hAnsi="Arial" w:ascii="Arial"/>
          <w:sz w:val="18"/>
          <w:szCs w:val="18"/>
        </w:rPr>
        <w:t xml:space="preserve"> točka b) izreke spomenute presude i rješenja. </w:t>
      </w:r>
    </w:p>
    <w:p w:rsidRDefault="005A3148" w:rsidP="005A3148" w:rsidR="002936E3" w:rsidRPr="002936E3">
      <w:pPr>
        <w:spacing w:after="0"/>
        <w:rPr>
          <w:rFonts w:cs="Arial" w:eastAsia="Times New Roman" w:hAnsi="Arial" w:ascii="Arial"/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lastRenderedPageBreak/>
        <w:t>PAN-TVORNICA PAPIRA ZAGREB d.o.o.  u stečaju</w:t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 w:rsidRPr="002936E3">
        <w:rPr>
          <w:rFonts w:cs="Arial" w:eastAsia="Times New Roman" w:hAnsi="Arial" w:ascii="Arial"/>
          <w:sz w:val="18"/>
          <w:szCs w:val="18"/>
        </w:rPr>
        <w:tab/>
      </w:r>
      <w:r w:rsidR="002936E3">
        <w:rPr>
          <w:rFonts w:cs="Arial" w:eastAsia="Times New Roman" w:hAnsi="Arial" w:ascii="Arial"/>
          <w:sz w:val="18"/>
          <w:szCs w:val="18"/>
        </w:rPr>
        <w:t xml:space="preserve">                      </w:t>
      </w:r>
      <w:r w:rsidR="002936E3" w:rsidRPr="002936E3">
        <w:rPr>
          <w:rFonts w:cs="Arial" w:eastAsia="Times New Roman" w:hAnsi="Arial" w:ascii="Arial"/>
          <w:sz w:val="18"/>
          <w:szCs w:val="18"/>
        </w:rPr>
        <w:t>Na broj:</w:t>
      </w:r>
      <w:r w:rsidR="002936E3" w:rsidRPr="002936E3">
        <w:t xml:space="preserve"> </w:t>
      </w:r>
      <w:r w:rsidR="002936E3" w:rsidRPr="002936E3">
        <w:rPr>
          <w:rFonts w:cs="Arial" w:eastAsia="Times New Roman" w:hAnsi="Arial" w:ascii="Arial"/>
          <w:sz w:val="18"/>
          <w:szCs w:val="18"/>
        </w:rPr>
        <w:t>4. St-3415/2017</w:t>
      </w:r>
    </w:p>
    <w:p w:rsidRDefault="005A3148" w:rsidP="005A3148" w:rsidR="002936E3" w:rsidRPr="002936E3">
      <w:pPr>
        <w:spacing w:after="0"/>
        <w:rPr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t>Zagreb,Radnička cesta 173</w:t>
      </w:r>
    </w:p>
    <w:p w:rsidRDefault="005A3148" w:rsidP="005A3148" w:rsidR="005A3148" w:rsidRPr="002936E3">
      <w:pPr>
        <w:spacing w:after="0"/>
        <w:rPr>
          <w:rFonts w:cs="Arial" w:eastAsia="Times New Roman" w:hAnsi="Arial" w:ascii="Arial"/>
          <w:sz w:val="18"/>
          <w:szCs w:val="18"/>
        </w:rPr>
      </w:pPr>
      <w:r w:rsidRPr="002936E3">
        <w:rPr>
          <w:rFonts w:cs="Arial" w:eastAsia="Times New Roman" w:hAnsi="Arial" w:ascii="Arial"/>
          <w:sz w:val="18"/>
          <w:szCs w:val="18"/>
        </w:rPr>
        <w:t>OIB:48630586213</w:t>
      </w:r>
    </w:p>
    <w:p w:rsidRDefault="005A3148" w:rsidP="00907878" w:rsidR="002B1C03" w:rsidRPr="009B21F6">
      <w:pPr>
        <w:spacing w:after="0"/>
        <w:rPr>
          <w:sz w:val="18"/>
          <w:szCs w:val="18"/>
        </w:rPr>
      </w:pP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 xml:space="preserve">       </w:t>
      </w:r>
      <w:r w:rsidR="009B21F6" w:rsidRPr="009B21F6">
        <w:rPr>
          <w:rFonts w:cs="Arial" w:hAnsi="Arial" w:ascii="Arial"/>
          <w:sz w:val="20"/>
          <w:szCs w:val="20"/>
        </w:rPr>
        <w:tab/>
        <w:t xml:space="preserve">                  </w:t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</w:r>
      <w:r w:rsidR="009B21F6" w:rsidRPr="009B21F6">
        <w:rPr>
          <w:rFonts w:cs="Arial" w:hAnsi="Arial" w:ascii="Arial"/>
          <w:sz w:val="20"/>
          <w:szCs w:val="20"/>
        </w:rPr>
        <w:tab/>
        <w:t xml:space="preserve">  </w:t>
      </w:r>
      <w:r w:rsidR="009B21F6" w:rsidRPr="009B21F6">
        <w:rPr>
          <w:rFonts w:cs="Arial" w:hAnsi="Arial" w:ascii="Arial"/>
          <w:sz w:val="20"/>
          <w:szCs w:val="20"/>
        </w:rPr>
        <w:tab/>
        <w:t xml:space="preserve">  </w:t>
      </w:r>
    </w:p>
    <w:p w:rsidRDefault="00EF6F0D" w:rsidP="00CF5596" w:rsidR="00EF6F0D" w:rsidRPr="006B7798">
      <w:pPr>
        <w:spacing w:after="0"/>
        <w:ind w:firstLine="708" w:left="4956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EF6F0D" w:rsidP="00EF6F0D" w:rsidR="00EF6F0D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168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550"/>
        <w:gridCol w:w="2127"/>
        <w:gridCol w:w="3969"/>
        <w:gridCol w:w="1701"/>
        <w:gridCol w:w="1701"/>
        <w:gridCol w:w="1701"/>
      </w:tblGrid>
      <w:tr w:rsidTr="007644A2" w:rsidR="00875FAF" w:rsidRPr="002717EA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982953" w:rsidR="00875FA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</w:t>
            </w:r>
            <w:r w:rsidR="00982953"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982953" w:rsidR="00875FA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</w:t>
            </w:r>
            <w:r w:rsidR="00982953"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>(kn)</w:t>
            </w:r>
          </w:p>
        </w:tc>
      </w:tr>
      <w:tr w:rsidTr="00ED3093" w:rsidR="00A8261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A826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AUTO HRVATSKA d.d.</w:t>
            </w:r>
          </w:p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OIB:42523247815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Heinzelova 70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Isporučena roba i usluge </w:t>
            </w:r>
          </w:p>
          <w:p w:rsidRDefault="00A82617" w:rsidP="0000015D" w:rsidR="00A826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00015D" w:rsidR="00A826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5.105,08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P="00AD160D" w:rsidR="00A826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5.105,08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82617" w:rsidR="00A826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825A8E" w:rsidRPr="002717EA">
        <w:trPr>
          <w:trHeight w:val="59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825A8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E-Kolektor d.o.o.</w:t>
            </w:r>
          </w:p>
          <w:p w:rsidRDefault="00825A8E" w:rsidP="0000015D" w:rsidR="00825A8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OIB:50538578553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58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25A8E" w:rsidP="0000015D" w:rsidR="00825A8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Isporuka robe-karton po računima  iz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00015D" w:rsidR="00825A8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440.283,94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P="00AD160D" w:rsidR="00825A8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440.283,94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5A8E" w:rsidR="00825A8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FC06EC" w:rsidRPr="002717EA">
        <w:trPr>
          <w:trHeight w:val="56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FC06E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ELTRA MG d.o.o.</w:t>
            </w:r>
          </w:p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OIB:86252349701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Prigornica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 za uslugu 11/2016 ,1 -6/17; 7-12/17</w:t>
            </w:r>
          </w:p>
          <w:p w:rsidRDefault="00FC06EC" w:rsidP="0000015D" w:rsidR="00FC06EC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1-7/18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00015D" w:rsidR="00FC06EC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58.831,43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P="00AD160D" w:rsidR="00FC06E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58.831,43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06EC" w:rsidR="00FC06E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00015D" w:rsidR="0015465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15465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HRVATSKI TELEKOM d.d.</w:t>
            </w:r>
          </w:p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OIB:81793146560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R.F.Mihanovića 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Računi za uslugu; prijavljeni iznos po rješenju o odobrenoj predstečajnoj nagodbi St-762/17 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P="0000015D" w:rsidR="0015465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481.792,22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78F3" w:rsidP="00AD160D" w:rsidR="0015465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481.792,22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54654" w:rsidR="0015465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00015D" w:rsidR="00741F0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HRVATSKE VODE-pravna osoba za upravljanje vodama</w:t>
            </w:r>
          </w:p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OIB:28921383001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Vodni doprinos , rješenje klasa:UP/I-325-08/17-01/0088123, Ur broj:374-3501-2-18-2 od 19.07.2018.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5.236,00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AD160D" w:rsidR="00741F0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5.236,00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741F07" w:rsidRPr="002717EA">
        <w:trPr>
          <w:trHeight w:val="621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BISONDE d.o.o.</w:t>
            </w:r>
          </w:p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OIB:48270876028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Fallerovo šetalište 22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Izvod iz poslovnih knjiga računi iz 2016.godine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00015D" w:rsidR="00741F07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P="00AD160D" w:rsidR="00741F0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1F07" w:rsidR="00741F0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D655B0" w:rsidR="00B36D34" w:rsidRPr="002717EA">
        <w:trPr>
          <w:trHeight w:val="55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VIPNET d.o.o.</w:t>
            </w:r>
          </w:p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OIB:29524210204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Zagreb,Vrtni put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 za usluge</w:t>
            </w:r>
            <w:r w:rsidR="007B4195"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u w:val="single"/>
                <w:lang w:eastAsia="hr-HR"/>
              </w:rPr>
              <w:t xml:space="preserve"> </w:t>
            </w:r>
            <w:r w:rsidR="007B4195"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u 2018 </w:t>
            </w:r>
          </w:p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Računi za otpa</w:t>
            </w:r>
            <w:r w:rsidR="007B4195"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d</w:t>
            </w: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ni papir iz 2016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45.178,34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B4195" w:rsidP="00AD160D" w:rsidR="00B36D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45.178,34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00015D" w:rsidR="00B36D3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631686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RWE Energija d.o.o.</w:t>
            </w:r>
          </w:p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OIB:81103558092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Zagreb, Capraška 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Računi za opskrbu električnom energijom 12/2016 do 5/2017; temeljem Ugovora od 20.05.2015. ; zadužnice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4.162.723,00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1907" w:rsidP="00AD160D" w:rsidR="00B36D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4.162.723,00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</w:tr>
      <w:tr w:rsidTr="00385878" w:rsidR="00B36D34" w:rsidRPr="002717EA">
        <w:trPr>
          <w:trHeight w:val="47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CD2EDD" w:rsidR="00B36D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IVERO d.o.o.</w:t>
            </w:r>
          </w:p>
          <w:p w:rsidRDefault="00B36D34" w:rsidP="00D655B0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OIB:89206455960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Sesvete, Planinska 13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Isporuka roba po računima u 2017.godini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00015D" w:rsidR="00B36D34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126.912,45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1907" w:rsidP="00ED3093" w:rsidR="00B36D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126.912,45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36D34" w:rsidP="00E3739A" w:rsidR="00B36D34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385878" w:rsidR="00ED41F0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D73F9" w:rsidP="0011707B" w:rsidR="00ED41F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INA Industrija nafte d.d. </w:t>
            </w:r>
          </w:p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OIB:27759560625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Zagreb ,Avenija V.Holjevca 10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00015D" w:rsidR="00ED41F0" w:rsidRPr="002717EA">
            <w:pPr>
              <w:spacing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2.592,10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11707B" w:rsidR="00ED41F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2.592,10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41F0" w:rsidP="0011707B" w:rsidR="00ED41F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85878" w:rsidR="00385878" w:rsidRPr="002717EA">
        <w:trPr>
          <w:trHeight w:val="642"/>
        </w:trPr>
        <w:tc>
          <w:tcPr>
            <w:tcW w:type="dxa" w:w="15168"/>
            <w:gridSpan w:val="8"/>
            <w:tcBorders>
              <w:top w:space="0" w:sz="4" w:color="auto" w:val="single"/>
              <w:bottom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5878" w:rsidP="00385878" w:rsidR="00385878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 :     </w:t>
            </w:r>
          </w:p>
          <w:p w:rsidRDefault="00385878" w:rsidP="00385878" w:rsidR="00385878" w:rsidRPr="002717EA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  </w:t>
            </w:r>
          </w:p>
        </w:tc>
      </w:tr>
      <w:tr w:rsidTr="00385878" w:rsidR="00D655B0" w:rsidRPr="002717EA">
        <w:trPr>
          <w:trHeight w:val="642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655B0" w:rsidP="0000015D" w:rsidR="00D655B0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385878" w:rsidR="00F30D22" w:rsidRPr="002717EA">
        <w:trPr>
          <w:trHeight w:val="610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30D2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Institut Ruđer Bošković </w:t>
            </w:r>
          </w:p>
          <w:p w:rsidRDefault="00F30D22" w:rsidP="0000015D" w:rsidR="00F30D2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OIB:69715301002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Bijenička cesta 54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0D22" w:rsidP="0000015D" w:rsidR="00F30D22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F30D22" w:rsidP="0000015D" w:rsidR="00F30D2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2/17 i 2/18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00015D" w:rsidR="00F30D2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2.500,00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ED3093" w:rsidR="00F30D2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2.500,00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0D22" w:rsidP="00E3739A" w:rsidR="00F30D22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0B3A00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2717EA" w:rsidR="000B3A0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12..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GENERALI OSIGURANJE d.d.</w:t>
            </w:r>
          </w:p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OIB:10840749604</w:t>
            </w:r>
          </w:p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Eterović i Šarić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284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B3A00" w:rsidP="0000015D" w:rsidR="000B3A0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Polica osiguranja od opće odgovornosti, police osiguranja za vozila; Rješenje o ovrsi javni bilježnik V.Marčinko, broj Ovrv-1452/2018 od 13.07.2018. po računima iz 2016.godine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00015D" w:rsidR="000B3A0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27.531,26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ED3093" w:rsidR="000B3A0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27.531,26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3A00" w:rsidP="00E3739A" w:rsidR="000B3A00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43768B" w:rsidR="0043768B" w:rsidRPr="002717EA">
        <w:trPr>
          <w:trHeight w:val="64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3768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HEP Elektra d.o.o. </w:t>
            </w:r>
          </w:p>
          <w:p w:rsidRDefault="0043768B" w:rsidP="0000015D" w:rsidR="0043768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3768B" w:rsidP="0000015D" w:rsidR="0043768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električnu energiju 2017. i 2018.godina,  obračunsko mjesto Zagreb ,Radnička 173; obračun kamata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00015D" w:rsidR="0043768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1.252.415,02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ED3093" w:rsidR="0043768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1.252.415,02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3768B" w:rsidP="00E3739A" w:rsidR="0043768B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C714F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C714F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DRAVA-PROMET d.o.o. </w:t>
            </w:r>
          </w:p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OIB:38668338725</w:t>
            </w:r>
          </w:p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Ravlić/Šurjak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Aleja ruža 2B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714F8" w:rsidP="0000015D" w:rsidR="00C714F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javni bilježnik S. Panđa iz Zagreba, posl. broj Ovrv-5162/16 od dana 22.11.2016. pravomoćno 05.12.2016.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00015D" w:rsidR="00C714F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9.719,48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E3739A" w:rsidR="00C714F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9.719,48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714F8" w:rsidP="00E3739A" w:rsidR="00C714F8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4A1499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A1499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00015D" w:rsidR="004A149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00015D" w:rsidR="004A149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HEP –Operator distribucijskog sustava d.o.o. </w:t>
            </w:r>
          </w:p>
          <w:p w:rsidRDefault="004A1499" w:rsidP="0000015D" w:rsidR="004A149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OIB:46830600751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00015D" w:rsidR="004A149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A1499" w:rsidP="0000015D" w:rsidR="004A149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13.6.2017; presuda Trgovačkog suda u Zagrebu broj Povrv-6138/2015; rješenje o ovrsi javni bilježnik L.Drašković broj 6862/15 ; rješenje o ovrsi  javni bilježnik J.Rotim broj 6535/17; rješenje o ovrsi javni bilježnik L.Drašković broj 2661/17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1CC9" w:rsidP="00ED3093" w:rsidR="004A149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12.332.757,93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5C15" w:rsidP="00E3739A" w:rsidR="004A149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12.332.757,93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A1499" w:rsidP="00E3739A" w:rsidR="004A1499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00015D" w:rsidR="003B6A19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11707B" w:rsidR="003B6A19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zaštite okoliša i energetike</w:t>
            </w:r>
          </w:p>
          <w:p w:rsidRDefault="003B6A19" w:rsidP="0000015D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OIB:19370100881 </w:t>
            </w:r>
          </w:p>
          <w:p w:rsidRDefault="003B6A19" w:rsidP="003B6A19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RH Županijsko državno odvjetništvo u Zagrebu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6A19" w:rsidP="0000015D" w:rsidR="003B6A1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Naknada za koncesiju za gospodarsko korištenje voda za tehnološke i slične potrebe rješenje Hrvatske vode klasa UP/I325-03/17-09/0000411 Ur broj374-3501-2-17-17 od 7.7.2017. i rješenje Hrvatske  vode  klasa UP/I325-03/18-09/0000200 Ur broj374-3501-2-18-1 od 15.3.2018.</w:t>
            </w:r>
          </w:p>
          <w:p w:rsidRDefault="00D373C3" w:rsidP="0000015D" w:rsidR="00D373C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00015D" w:rsidR="003B6A1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11.854,25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8282D" w:rsidP="0011707B" w:rsidR="003B6A19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11.854,25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B6A19" w:rsidP="0011707B" w:rsidR="003B6A19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E3739A" w:rsidR="009A027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9A027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MESSER CROATIA PLIN d.o.o.</w:t>
            </w:r>
          </w:p>
          <w:p w:rsidRDefault="009A0278" w:rsidP="00CF5593" w:rsidR="009A027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OIB:32179081874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Zaprešić, Industrijska cesta 173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robu i uslugu ; </w:t>
            </w: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CF5593" w:rsidR="009A027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1.167,36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E3739A" w:rsidR="009A027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1.167,36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A0278" w:rsidP="00E3739A" w:rsidR="009A0278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3876F4" w:rsidR="005679BE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3876F4" w:rsidR="005679B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Davor Popović vlasnik TEHNODIV-SERVIS </w:t>
            </w:r>
          </w:p>
          <w:p w:rsidRDefault="005679BE" w:rsidP="00CF5593" w:rsidR="005679B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OIB:82906842080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A91CAE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Križevi, Istarska ulica </w:t>
            </w:r>
          </w:p>
          <w:p w:rsidRDefault="005679BE" w:rsidP="00CF5593" w:rsidR="005679B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iz 2017.godine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CF5593" w:rsidR="005679B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10.651,88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3876F4" w:rsidR="005679B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10.651,88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679BE" w:rsidP="003876F4" w:rsidR="005679BE" w:rsidRPr="002717EA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</w:tr>
      <w:tr w:rsidTr="00FC6474" w:rsidR="00FC6474" w:rsidRPr="002717EA">
        <w:trPr>
          <w:trHeight w:val="699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6474" w:rsidP="00CF5593" w:rsidR="00FC6474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BC337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C337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KAESER KOMPRESSOREN d.o.o.</w:t>
            </w:r>
          </w:p>
          <w:p w:rsidRDefault="00BC3372" w:rsidP="00CF5593" w:rsidR="00BC337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OIB:42572807012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Sesvete, Rimski put 11 d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uslugu 9/16; rješenje o ovrsi javni bilježnik V.Marčinko posl broj : Ovrv-1289/2017 od dna 29.09.2017.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155.337,82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CF5593" w:rsidR="00BC337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155.337,82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C3372" w:rsidP="005C6676" w:rsidR="00BC337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807E0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07E0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Hrvatski zavod za zdravstveno osiguranje Zagreb, OIB:02958272670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Margaretska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  <w:p w:rsidRDefault="00EE3A47" w:rsidP="00CF5593" w:rsidR="00EE3A47" w:rsidRPr="002717EA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naknada za troškove liječenja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CF5593" w:rsidR="00807E0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15.801,75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89777C" w:rsidR="00807E0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15.801,75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07E02" w:rsidP="005C6676" w:rsidR="00807E0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5593" w:rsidR="00EF1C5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EF1C5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38587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RH Ministarstvo financija , Carinska uprava, Područni carinski ured Osijek OIB:18683136487</w:t>
            </w:r>
          </w:p>
          <w:p w:rsidRDefault="00EF1C5F" w:rsidP="00CF5593" w:rsidR="00EF1C5F" w:rsidRPr="0038587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Zastupa RH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F1C5F" w:rsidP="00EF1C5F" w:rsidR="00EF1C5F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3.220,25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89777C" w:rsidR="00EF1C5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3.220,25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5C6676" w:rsidR="00EF1C5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EF1C5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EF1C5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Fond za zaštitu okoliša i energetsku učinkovitost</w:t>
            </w:r>
          </w:p>
          <w:p w:rsidRDefault="00EF1C5F" w:rsidP="00CF5593" w:rsidR="00EF1C5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OIB:85828625994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Zagreb,Radnička cesta 80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0A19F8" w:rsidR="00EF1C5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i privremeni obračun  o konačnom obračunu naknade na emisiju u okoliš ugljikovog dioksida za 2017. Klasa:UP/I-351-02/17-11/294, Ur broj:563-06-3-1/06-17-1 od 13.3.2017.;   Rješenje i privremeni obračun  o konačnom obračunu naknade na emisiju u okoliš ugljikovog dioksida za 2018. Klasa:UP/I-351-02/17-11/598, Ur broj:563-06-3-1/06-17-1 od 27.11..2017.;   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CF5593" w:rsidR="00EF1C5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1.429.381,57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A0F91" w:rsidP="0089777C" w:rsidR="00EF1C5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1.429.381,57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F1C5F" w:rsidP="005C6676" w:rsidR="00EF1C5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5593" w:rsidR="001657C0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1657C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Odvjetnik </w:t>
            </w:r>
          </w:p>
          <w:p w:rsidRDefault="001657C0" w:rsidP="00CF5593" w:rsidR="001657C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Ivan Žalac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LJ.Gaja 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657C0" w:rsidP="00CF5593" w:rsidR="001657C0" w:rsidRPr="00ED71F4">
            <w:pPr>
              <w:rPr>
                <w:rFonts w:cs="Arial" w:hAnsi="Arial" w:ascii="Arial"/>
                <w:sz w:val="16"/>
                <w:szCs w:val="16"/>
              </w:rPr>
            </w:pPr>
            <w:r w:rsidRPr="00790126">
              <w:rPr>
                <w:rFonts w:cs="Arial" w:hAnsi="Arial" w:ascii="Arial"/>
                <w:b/>
                <w:sz w:val="16"/>
                <w:szCs w:val="16"/>
              </w:rPr>
              <w:t>Zabilježba spora na nekretninama</w:t>
            </w:r>
            <w:r w:rsidRPr="00ED71F4">
              <w:rPr>
                <w:rFonts w:cs="Arial" w:hAnsi="Arial" w:ascii="Arial"/>
                <w:sz w:val="16"/>
                <w:szCs w:val="16"/>
              </w:rPr>
              <w:t xml:space="preserve"> po rješenju Općinskog suda u Sl.Brodu broj P-1331/12</w:t>
            </w:r>
            <w:r w:rsidR="006A25E1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ED71F4">
              <w:rPr>
                <w:rFonts w:cs="Arial" w:hAnsi="Arial" w:ascii="Arial"/>
                <w:sz w:val="16"/>
                <w:szCs w:val="16"/>
              </w:rPr>
              <w:t>od 11.2.2014. potvrđeno rješenjem Županijskog suda u SL. Brodu bro</w:t>
            </w:r>
            <w:r w:rsidR="000A19F8" w:rsidRPr="00ED71F4">
              <w:rPr>
                <w:rFonts w:cs="Arial" w:hAnsi="Arial" w:ascii="Arial"/>
                <w:sz w:val="16"/>
                <w:szCs w:val="16"/>
              </w:rPr>
              <w:t xml:space="preserve">j Gž-1019/2014 od dana 9.7.2014. </w:t>
            </w:r>
            <w:r w:rsidRPr="00ED71F4">
              <w:rPr>
                <w:rFonts w:cs="Arial" w:hAnsi="Arial" w:ascii="Arial"/>
                <w:sz w:val="16"/>
                <w:szCs w:val="16"/>
              </w:rPr>
              <w:t xml:space="preserve">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7C0" w:rsidP="00CF5593" w:rsidR="001657C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4.461.718,60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06C6E" w:rsidP="0089777C" w:rsidR="001657C0" w:rsidRPr="00A06C6E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A06C6E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19F8" w:rsidP="005C6676" w:rsidR="001657C0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4.461.718,60</w:t>
            </w:r>
          </w:p>
        </w:tc>
      </w:tr>
      <w:tr w:rsidTr="0089777C" w:rsidR="00FF67F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F67F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TRIGLAV OSIGURANJE d.d.</w:t>
            </w:r>
          </w:p>
          <w:p w:rsidRDefault="00FF67FB" w:rsidP="00CF5593" w:rsidR="00FF67F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OIB:29743547503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A.Heinza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-police osiguranja 2015.godine i 2016.godine</w:t>
            </w:r>
          </w:p>
          <w:p w:rsidRDefault="00FF67FB" w:rsidP="00CF5593" w:rsidR="00FF67F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javni bilježnik T.Sudar iz Zagreba broj Ovrv-435/17 od 22.09.2017.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CF5593" w:rsidR="00FF67F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785.238,32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61334" w:rsidP="0089777C" w:rsidR="00FF67FB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785.238,32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F67FB" w:rsidP="005C6676" w:rsidR="00FF67F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3021B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3021B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Grad Zagreb</w:t>
            </w:r>
          </w:p>
          <w:p w:rsidRDefault="003021BB" w:rsidP="00CF5593" w:rsidR="003021B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OIB:61817894937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Trg Stjepana Radića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Komunalna naknada </w:t>
            </w:r>
          </w:p>
          <w:p w:rsidRDefault="003021BB" w:rsidP="00385878" w:rsidR="00BE4B0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CF5593" w:rsidR="003021B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6.262.846,82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E4709" w:rsidP="0089777C" w:rsidR="003021BB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6.262.846,82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21BB" w:rsidP="005C6676" w:rsidR="003021B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385878" w:rsidR="00385878" w:rsidRPr="002717EA">
        <w:trPr>
          <w:trHeight w:val="557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5878" w:rsidP="005A6C26" w:rsidR="00385878" w:rsidRPr="002717EA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="00790126" w:rsidRPr="005A6C26">
              <w:rPr>
                <w:rFonts w:cs="Arial" w:hAnsi="Arial" w:ascii="Arial"/>
                <w:b/>
                <w:sz w:val="18"/>
                <w:szCs w:val="18"/>
              </w:rPr>
              <w:t>Prijava tražbine broj 24,vjerovnik</w:t>
            </w:r>
            <w:r w:rsidR="005A6C26">
              <w:rPr>
                <w:rFonts w:cs="Arial" w:hAnsi="Arial" w:ascii="Arial"/>
                <w:b/>
                <w:sz w:val="18"/>
                <w:szCs w:val="18"/>
              </w:rPr>
              <w:t xml:space="preserve"> odvjetnik </w:t>
            </w:r>
            <w:r w:rsidR="00790126" w:rsidRPr="005A6C26">
              <w:rPr>
                <w:rFonts w:cs="Arial" w:hAnsi="Arial" w:ascii="Arial"/>
                <w:b/>
                <w:sz w:val="18"/>
                <w:szCs w:val="18"/>
              </w:rPr>
              <w:t xml:space="preserve"> Ivan Žalac</w:t>
            </w:r>
            <w:r w:rsidR="00790126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5A6C26">
              <w:rPr>
                <w:rFonts w:cs="Arial" w:hAnsi="Arial" w:ascii="Arial"/>
                <w:sz w:val="18"/>
                <w:szCs w:val="18"/>
              </w:rPr>
              <w:t xml:space="preserve">tražbina se osporava u cijelosti za iznos od </w:t>
            </w:r>
            <w:r w:rsidR="00927965">
              <w:rPr>
                <w:rFonts w:cs="Arial" w:hAnsi="Arial" w:ascii="Arial"/>
                <w:sz w:val="18"/>
                <w:szCs w:val="18"/>
              </w:rPr>
              <w:t>=</w:t>
            </w:r>
            <w:r w:rsidR="005A6C26">
              <w:rPr>
                <w:rFonts w:cs="Arial" w:hAnsi="Arial" w:ascii="Arial"/>
                <w:sz w:val="18"/>
                <w:szCs w:val="18"/>
              </w:rPr>
              <w:t>4.461.708,60 kn</w:t>
            </w:r>
            <w:r w:rsidR="0079012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540C7">
              <w:rPr>
                <w:rFonts w:cs="Arial" w:hAnsi="Arial" w:ascii="Arial"/>
                <w:sz w:val="18"/>
                <w:szCs w:val="18"/>
              </w:rPr>
              <w:t>obzirom da stečajni upravitelj  iz dostupne dokumentacije nije mogao utvrditi ni visinu ni osnovanost  tražbine,</w:t>
            </w:r>
            <w:r w:rsidR="008231DF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A540C7">
              <w:rPr>
                <w:rFonts w:cs="Arial" w:hAnsi="Arial" w:ascii="Arial"/>
                <w:sz w:val="18"/>
                <w:szCs w:val="18"/>
              </w:rPr>
              <w:t xml:space="preserve">a kako je  </w:t>
            </w:r>
            <w:r w:rsidR="00790126">
              <w:rPr>
                <w:rFonts w:cs="Arial" w:hAnsi="Arial" w:ascii="Arial"/>
                <w:sz w:val="18"/>
                <w:szCs w:val="18"/>
              </w:rPr>
              <w:t xml:space="preserve">u tijeku postupak pri Općinskom sudu u Slavonskom Brodu posl.broj </w:t>
            </w:r>
            <w:r w:rsidR="005A6C26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790126">
              <w:rPr>
                <w:rFonts w:cs="Arial" w:hAnsi="Arial" w:ascii="Arial"/>
                <w:sz w:val="18"/>
                <w:szCs w:val="18"/>
              </w:rPr>
              <w:t>P-1331/12</w:t>
            </w:r>
            <w:r w:rsidR="00A540C7">
              <w:rPr>
                <w:rFonts w:cs="Arial" w:hAnsi="Arial" w:ascii="Arial"/>
                <w:sz w:val="18"/>
                <w:szCs w:val="18"/>
              </w:rPr>
              <w:t xml:space="preserve"> čeka se okončanje postupka.</w:t>
            </w:r>
          </w:p>
        </w:tc>
      </w:tr>
      <w:tr w:rsidTr="00616548" w:rsidR="008A2D6F" w:rsidRPr="002717EA">
        <w:trPr>
          <w:trHeight w:val="55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Br prijave 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spacing w:lineRule="auto" w:line="276"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A2D6F" w:rsidP="00CF5593" w:rsidR="008A2D6F" w:rsidRPr="002717E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8C3F5E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C3F5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DOK ING d.o.o. </w:t>
            </w:r>
          </w:p>
          <w:p w:rsidRDefault="008C3F5E" w:rsidP="00751CF7" w:rsidR="008C3F5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OIB:399828657045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Kanalski put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M.Matoš iz Zagreba broj Ovrv-3358/2017 od 25.10.2017. stavljeno izvan snage rješenjem Trgovačkog suda u Zagrebu broj 6.Povrv-4232/2017 od dana 5.1.2018.-račun za uslugu iz 2017.godine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751CF7" w:rsidR="008C3F5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21.328,14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89777C" w:rsidR="008C3F5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21.328,14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3F5E" w:rsidP="005C6676" w:rsidR="008C3F5E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BF4A25" w:rsidR="00616548" w:rsidRPr="002717EA">
        <w:trPr>
          <w:trHeight w:val="57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1654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Elektra d.o.o.</w:t>
            </w:r>
          </w:p>
          <w:p w:rsidRDefault="00616548" w:rsidP="00751CF7" w:rsidR="006165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OIB:43965974818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09/17 do 3/2018 mjerno mjesto Donji Andrijevci, Grobljanska 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751CF7" w:rsidR="006165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120.444,97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454BB" w:rsidP="0089777C" w:rsidR="0061654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120.444,97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16548" w:rsidP="005C6676" w:rsidR="0061654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7467F2" w:rsidR="0070012C" w:rsidRPr="002717EA">
        <w:trPr>
          <w:trHeight w:val="63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70012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Zavod za istraživanje i razvoj sigurnosti d.o.o. </w:t>
            </w:r>
          </w:p>
          <w:p w:rsidRDefault="0070012C" w:rsidP="0070012C" w:rsidR="0070012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OIB:05494093403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68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-usluga obrazovanja po računu 5/17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751CF7" w:rsidR="007001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36A8" w:rsidP="0089777C" w:rsidR="0070012C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012C" w:rsidP="005C6676" w:rsidR="0070012C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A42B15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A42B1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29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HŽ CARGO d.o.o. </w:t>
            </w:r>
          </w:p>
          <w:p w:rsidRDefault="00A42B15" w:rsidP="00751CF7" w:rsidR="00A42B1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OIB:08720210702</w:t>
            </w:r>
          </w:p>
          <w:p w:rsidRDefault="00A42B15" w:rsidP="00751CF7" w:rsidR="00A42B1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odvjet. Društvo Smolčić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Heinzelova 51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42B15" w:rsidP="00751CF7" w:rsidR="00A42B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27.254,97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55C6" w:rsidP="0089777C" w:rsidR="003255C6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  <w:p w:rsidRDefault="001C23E9" w:rsidP="0089777C" w:rsidR="00E37B9A" w:rsidRPr="001C23E9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0,79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C23E9" w:rsidP="005C6676" w:rsidR="00A42B15" w:rsidRPr="001C23E9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C23E9">
              <w:rPr>
                <w:rFonts w:cs="Arial" w:hAnsi="Arial" w:ascii="Arial"/>
                <w:color w:val="000000"/>
                <w:sz w:val="18"/>
                <w:szCs w:val="18"/>
              </w:rPr>
              <w:t>27.</w:t>
            </w:r>
            <w:r>
              <w:rPr>
                <w:rFonts w:cs="Arial" w:hAnsi="Arial" w:ascii="Arial"/>
                <w:color w:val="000000"/>
                <w:sz w:val="18"/>
                <w:szCs w:val="18"/>
              </w:rPr>
              <w:t>2</w:t>
            </w:r>
            <w:r w:rsidRPr="001C23E9">
              <w:rPr>
                <w:rFonts w:cs="Arial" w:hAnsi="Arial" w:ascii="Arial"/>
                <w:color w:val="000000"/>
                <w:sz w:val="18"/>
                <w:szCs w:val="18"/>
              </w:rPr>
              <w:t>54,18</w:t>
            </w:r>
          </w:p>
        </w:tc>
      </w:tr>
      <w:tr w:rsidTr="0089777C" w:rsidR="00C901F3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C901F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C901F3" w:rsidP="00751CF7" w:rsidR="00C901F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58D7" w:rsidP="00C901F3" w:rsidR="005C58D7" w:rsidRPr="00385878">
            <w:pPr>
              <w:rPr>
                <w:rFonts w:cs="Arial" w:hAnsi="Arial" w:ascii="Arial"/>
                <w:sz w:val="16"/>
                <w:szCs w:val="16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 xml:space="preserve">Naknada </w:t>
            </w:r>
            <w:r w:rsidRPr="00385878">
              <w:rPr>
                <w:rFonts w:cs="Arial" w:hAnsi="Arial" w:ascii="Arial"/>
                <w:b/>
                <w:sz w:val="16"/>
                <w:szCs w:val="16"/>
              </w:rPr>
              <w:t>za uređenje voda</w:t>
            </w:r>
            <w:r w:rsidRPr="00385878">
              <w:rPr>
                <w:rFonts w:cs="Arial" w:hAnsi="Arial" w:ascii="Arial"/>
                <w:sz w:val="16"/>
                <w:szCs w:val="16"/>
              </w:rPr>
              <w:t xml:space="preserve"> Zagreb,Radnička cesta 173, Sv.Mateja 65,</w:t>
            </w:r>
            <w:r w:rsidR="00951839" w:rsidRPr="00385878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>Čerinina 13,</w:t>
            </w:r>
            <w:r w:rsidR="00951839" w:rsidRPr="00385878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385878">
              <w:rPr>
                <w:rFonts w:cs="Arial" w:hAnsi="Arial" w:ascii="Arial"/>
                <w:sz w:val="16"/>
                <w:szCs w:val="16"/>
              </w:rPr>
              <w:t xml:space="preserve"> Otona Župančića6  i 10</w:t>
            </w:r>
          </w:p>
          <w:p w:rsidRDefault="00C901F3" w:rsidP="00C901F3" w:rsidR="00C901F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385878">
              <w:rPr>
                <w:rFonts w:cs="Arial" w:hAnsi="Arial" w:ascii="Arial"/>
                <w:sz w:val="16"/>
                <w:szCs w:val="16"/>
              </w:rPr>
              <w:t>Utvrđena tražbina po rješenju o odobrenoj predstečajnoj nagodbi St-762/17, pravomoćno dana 13.6.2017</w:t>
            </w:r>
            <w:r w:rsidR="00EF02EA" w:rsidRPr="00385878">
              <w:rPr>
                <w:rFonts w:cs="Arial" w:hAnsi="Arial" w:ascii="Arial"/>
                <w:sz w:val="16"/>
                <w:szCs w:val="16"/>
              </w:rPr>
              <w:t>.;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EF02EA" w:rsidRPr="00385878">
              <w:rPr>
                <w:rFonts w:cs="Arial" w:hAnsi="Arial" w:ascii="Arial"/>
                <w:sz w:val="16"/>
                <w:szCs w:val="16"/>
              </w:rPr>
              <w:t xml:space="preserve">rješenje o ovrsi klasa:UP/I363-03/2016-15/0013 od  18.11.2016.; 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 xml:space="preserve">rješenja </w:t>
            </w:r>
            <w:r w:rsidR="00EF02EA" w:rsidRPr="00385878">
              <w:rPr>
                <w:rFonts w:cs="Arial" w:hAnsi="Arial" w:ascii="Arial"/>
                <w:sz w:val="16"/>
                <w:szCs w:val="16"/>
              </w:rPr>
              <w:t>o obvezi.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 xml:space="preserve"> od </w:t>
            </w:r>
            <w:r w:rsidR="00354F7B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5C58D7" w:rsidRPr="00385878">
              <w:rPr>
                <w:rFonts w:cs="Arial" w:hAnsi="Arial" w:ascii="Arial"/>
                <w:sz w:val="16"/>
                <w:szCs w:val="16"/>
              </w:rPr>
              <w:t>2011. do 2015.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1.211.701,43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751CF7" w:rsidR="00C901F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1.211.701,43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901F3" w:rsidP="005C6676" w:rsidR="00C901F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C287B" w:rsidR="00F4767A" w:rsidRPr="002717EA">
        <w:trPr>
          <w:trHeight w:val="99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4767A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F4767A" w:rsidP="00A82E28" w:rsidR="00F476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Naknada </w:t>
            </w:r>
            <w:r w:rsidRPr="002717EA">
              <w:rPr>
                <w:rFonts w:cs="Arial" w:hAnsi="Arial" w:ascii="Arial"/>
                <w:b/>
                <w:sz w:val="18"/>
                <w:szCs w:val="18"/>
              </w:rPr>
              <w:t>za korištenje  voda</w:t>
            </w:r>
            <w:r w:rsidR="007467F2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  <w:p w:rsidRDefault="001C79BF" w:rsidP="008C287B" w:rsidR="00F4767A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Utvrđena tražbina po rješenju o odobrenoj predstečajnoj nagodbi St-762/17, </w:t>
            </w:r>
            <w:r w:rsidR="007467F2">
              <w:rPr>
                <w:rFonts w:cs="Arial" w:hAnsi="Arial" w:ascii="Arial"/>
                <w:sz w:val="18"/>
                <w:szCs w:val="18"/>
              </w:rPr>
              <w:t>pravomoćno dana 13.6.2017.;</w:t>
            </w:r>
            <w:r w:rsidR="00F4767A" w:rsidRPr="002717EA">
              <w:rPr>
                <w:rFonts w:cs="Arial" w:hAnsi="Arial" w:ascii="Arial"/>
                <w:b/>
                <w:sz w:val="18"/>
                <w:szCs w:val="18"/>
              </w:rPr>
              <w:t xml:space="preserve">              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767A" w:rsidP="00751CF7" w:rsidR="00F4767A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720.706,23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54F7B" w:rsidP="0089777C" w:rsidR="003255C6" w:rsidRPr="00354F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54F7B">
              <w:rPr>
                <w:rFonts w:cs="Arial" w:hAnsi="Arial" w:ascii="Arial"/>
                <w:color w:val="000000"/>
                <w:sz w:val="18"/>
                <w:szCs w:val="18"/>
              </w:rPr>
              <w:t>511.720,18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D336C" w:rsidP="005C6676" w:rsidR="00F4767A" w:rsidRPr="00354F7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208.986,05</w:t>
            </w:r>
          </w:p>
        </w:tc>
      </w:tr>
      <w:tr w:rsidTr="0089777C" w:rsidR="002D589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2D589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751CF7" w:rsidR="002D589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751CF7" w:rsidR="002D589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2D5897" w:rsidP="00751CF7" w:rsidR="002D589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2D5897" w:rsidP="00751CF7" w:rsidR="002D589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Županijsko državno odvjetništvo u Zagrebu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751CF7" w:rsidR="002D589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385878" w:rsidR="002D589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-trošak postupak osiguranja Općinski sud u Slavonskom Brodu broj Ovr-548/11 od 9.3.2011.</w:t>
            </w:r>
            <w:r w:rsidR="00184DAB" w:rsidRPr="002717EA">
              <w:rPr>
                <w:rFonts w:cs="Arial" w:hAnsi="Arial" w:ascii="Arial"/>
                <w:sz w:val="18"/>
                <w:szCs w:val="18"/>
              </w:rPr>
              <w:t xml:space="preserve"> Utvrđena tražbina po 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E9F" w:rsidP="00751CF7" w:rsidR="002D589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14.635,60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5E9F" w:rsidP="0089777C" w:rsidR="002D5897" w:rsidRPr="00165E9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65E9F">
              <w:rPr>
                <w:rFonts w:cs="Arial" w:hAnsi="Arial" w:ascii="Arial"/>
                <w:color w:val="000000"/>
                <w:sz w:val="18"/>
                <w:szCs w:val="18"/>
              </w:rPr>
              <w:t>14.635,60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D5897" w:rsidP="005C6676" w:rsidR="002D5897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385878" w:rsidR="00385878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85878" w:rsidP="003255C6" w:rsidR="003255C6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="003255C6" w:rsidRPr="004A3A9C">
              <w:rPr>
                <w:rFonts w:cs="Arial" w:hAnsi="Arial" w:ascii="Arial"/>
                <w:b/>
                <w:sz w:val="18"/>
                <w:szCs w:val="18"/>
              </w:rPr>
              <w:t>Prijava tražbine broj 30, vjerovnik HŽ CARGO d.o.o</w:t>
            </w:r>
            <w:r w:rsidR="003255C6" w:rsidRPr="003255C6">
              <w:rPr>
                <w:rFonts w:cs="Arial" w:hAnsi="Arial" w:ascii="Arial"/>
                <w:sz w:val="18"/>
                <w:szCs w:val="18"/>
              </w:rPr>
              <w:t>. OIB:08720210702</w:t>
            </w:r>
            <w:r w:rsidR="003255C6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="003255C6" w:rsidRPr="003255C6">
              <w:rPr>
                <w:rFonts w:cs="Arial" w:hAnsi="Arial" w:ascii="Arial"/>
                <w:sz w:val="18"/>
                <w:szCs w:val="18"/>
              </w:rPr>
              <w:t xml:space="preserve">osporeni iznos tražbine = </w:t>
            </w:r>
            <w:r w:rsidR="001C23E9">
              <w:rPr>
                <w:rFonts w:cs="Arial" w:hAnsi="Arial" w:ascii="Arial"/>
                <w:sz w:val="18"/>
                <w:szCs w:val="18"/>
              </w:rPr>
              <w:t xml:space="preserve">27.254,18 kn, obzirom da </w:t>
            </w:r>
            <w:r w:rsidR="003255C6" w:rsidRPr="003255C6">
              <w:rPr>
                <w:rFonts w:cs="Arial" w:hAnsi="Arial" w:ascii="Arial"/>
                <w:sz w:val="18"/>
                <w:szCs w:val="18"/>
              </w:rPr>
              <w:t>vjerovnik nije uskladio tražbinu prema utvrđenoj mu tražbini u predstečajnoj nagodbi</w:t>
            </w:r>
          </w:p>
          <w:p w:rsidRDefault="00AD68B4" w:rsidP="00385878" w:rsidR="003255C6">
            <w:pPr>
              <w:rPr>
                <w:rFonts w:cs="Arial" w:hAnsi="Arial" w:ascii="Arial"/>
                <w:sz w:val="18"/>
                <w:szCs w:val="18"/>
              </w:rPr>
            </w:pPr>
            <w:r w:rsidRPr="004A3A9C">
              <w:rPr>
                <w:rFonts w:cs="Arial" w:hAnsi="Arial" w:ascii="Arial"/>
                <w:b/>
                <w:sz w:val="18"/>
                <w:szCs w:val="18"/>
              </w:rPr>
              <w:t>Prijava tražbine broj 32, vjerovnik HRVATSKE VODE</w:t>
            </w:r>
            <w:r>
              <w:rPr>
                <w:rFonts w:cs="Arial" w:hAnsi="Arial" w:ascii="Arial"/>
                <w:sz w:val="18"/>
                <w:szCs w:val="18"/>
              </w:rPr>
              <w:t>,</w:t>
            </w:r>
            <w:r w:rsidR="00157544">
              <w:t xml:space="preserve"> </w:t>
            </w:r>
            <w:r w:rsidR="00157544" w:rsidRPr="00157544">
              <w:rPr>
                <w:rFonts w:cs="Arial" w:hAnsi="Arial" w:ascii="Arial"/>
                <w:sz w:val="18"/>
                <w:szCs w:val="18"/>
              </w:rPr>
              <w:t>OIB:28921383001</w:t>
            </w:r>
            <w:r w:rsidR="00157544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 naknada za korištenje voda.</w:t>
            </w:r>
            <w:r w:rsidR="00A36037">
              <w:t xml:space="preserve"> </w:t>
            </w:r>
            <w:r w:rsidR="00A36037" w:rsidRPr="00A36037">
              <w:rPr>
                <w:rFonts w:cs="Arial" w:hAnsi="Arial" w:ascii="Arial"/>
                <w:sz w:val="18"/>
                <w:szCs w:val="18"/>
              </w:rPr>
              <w:t>osp</w:t>
            </w:r>
            <w:r w:rsidR="00BD336C">
              <w:rPr>
                <w:rFonts w:cs="Arial" w:hAnsi="Arial" w:ascii="Arial"/>
                <w:sz w:val="18"/>
                <w:szCs w:val="18"/>
              </w:rPr>
              <w:t>oreni iznos tražbine = 208.98</w:t>
            </w:r>
            <w:r w:rsidR="00A36037">
              <w:rPr>
                <w:rFonts w:cs="Arial" w:hAnsi="Arial" w:ascii="Arial"/>
                <w:sz w:val="18"/>
                <w:szCs w:val="18"/>
              </w:rPr>
              <w:t>6,05</w:t>
            </w:r>
            <w:r w:rsidR="00A36037" w:rsidRPr="00A36037">
              <w:rPr>
                <w:rFonts w:cs="Arial" w:hAnsi="Arial" w:ascii="Arial"/>
                <w:sz w:val="18"/>
                <w:szCs w:val="18"/>
              </w:rPr>
              <w:t xml:space="preserve"> kn</w:t>
            </w:r>
            <w:r w:rsidR="00A36037">
              <w:t xml:space="preserve"> </w:t>
            </w:r>
            <w:r w:rsidR="00A36037" w:rsidRPr="00A36037">
              <w:rPr>
                <w:rFonts w:cs="Arial" w:hAnsi="Arial" w:ascii="Arial"/>
                <w:sz w:val="18"/>
                <w:szCs w:val="18"/>
              </w:rPr>
              <w:t xml:space="preserve">obzirom da </w:t>
            </w:r>
            <w:r w:rsidR="000521D8" w:rsidRPr="000521D8">
              <w:rPr>
                <w:rFonts w:cs="Arial" w:hAnsi="Arial" w:ascii="Arial"/>
                <w:sz w:val="18"/>
                <w:szCs w:val="18"/>
              </w:rPr>
              <w:t xml:space="preserve"> vjerovnik nije uskladio tražbinu prema utvrđenoj mu tražbini u predstečajnoj nagodbi</w:t>
            </w:r>
          </w:p>
          <w:p w:rsidRDefault="00AD68B4" w:rsidP="00385878" w:rsidR="00385878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..</w:t>
            </w:r>
          </w:p>
        </w:tc>
      </w:tr>
      <w:tr w:rsidTr="00F16D83" w:rsidR="00F16D83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16D83" w:rsidP="00F16D83" w:rsidR="00F16D8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15758D" w:rsidR="008C287B" w:rsidRPr="002717EA">
        <w:trPr>
          <w:trHeight w:val="49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C287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RNK TRANSPORTI d.o.o.</w:t>
            </w:r>
          </w:p>
          <w:p w:rsidRDefault="008C287B" w:rsidP="00751CF7" w:rsidR="008C287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OIB:46564276045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31400 Đakovo, A.Šenoe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uslugu prijevoza 2017.godina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751CF7" w:rsidR="008C287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56.938,87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89777C" w:rsidR="008C287B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56.938,87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C287B" w:rsidP="005C6676" w:rsidR="008C287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DB060C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DB060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CROATIA osiguranje d.d.</w:t>
            </w:r>
          </w:p>
          <w:p w:rsidRDefault="00DB060C" w:rsidP="00751CF7" w:rsidR="00DB060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OIB:26187994862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10000 Zagreb, Vatroslava Jagića 33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DB060C" w:rsidR="00DB060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751CF7" w:rsidR="00DB060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3.268.549,43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89777C" w:rsidR="00DB060C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3.268.549,43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060C" w:rsidP="005C6676" w:rsidR="00DB060C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456EC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56EC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ERSTE&amp;STEIERMARKISCHE BANK d.d.</w:t>
            </w:r>
          </w:p>
          <w:p w:rsidRDefault="00456EC4" w:rsidP="00751CF7" w:rsidR="00456EC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OIB:23057039320</w:t>
            </w:r>
          </w:p>
          <w:p w:rsidRDefault="00D35202" w:rsidP="00751CF7" w:rsidR="00D3520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Buterin &amp;Posavec  iz </w:t>
            </w:r>
            <w:r w:rsidRPr="00E13D18">
              <w:rPr>
                <w:rFonts w:cs="Arial" w:hAnsi="Arial" w:ascii="Arial"/>
                <w:sz w:val="16"/>
                <w:szCs w:val="16"/>
              </w:rPr>
              <w:t>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Rijeka, Jadranski trg 3a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Ugovor o vođenju transakcijskog računa  po Ugovoru od 20.2.2015.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751CF7" w:rsidR="00456EC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46.963,51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89777C" w:rsidR="00456EC4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46.963,51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6EC4" w:rsidP="005C6676" w:rsidR="00456EC4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15758D" w:rsidR="0064313E" w:rsidRPr="002717EA">
        <w:trPr>
          <w:trHeight w:val="643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4313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Međunarodna zračna luka Zagreb d.o.o.</w:t>
            </w:r>
          </w:p>
          <w:p w:rsidRDefault="0064313E" w:rsidP="00751CF7" w:rsidR="0064313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OIB:79446233150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D826D5" w:rsidR="0064313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10410 Velika Gorica, U</w:t>
            </w:r>
            <w:r w:rsidR="00D826D5">
              <w:rPr>
                <w:rFonts w:cs="Arial" w:hAnsi="Arial" w:ascii="Arial"/>
                <w:sz w:val="18"/>
                <w:szCs w:val="18"/>
              </w:rPr>
              <w:t>l</w:t>
            </w:r>
            <w:r w:rsidRPr="002717EA">
              <w:rPr>
                <w:rFonts w:cs="Arial" w:hAnsi="Arial" w:ascii="Arial"/>
                <w:sz w:val="18"/>
                <w:szCs w:val="18"/>
              </w:rPr>
              <w:t>.</w:t>
            </w:r>
            <w:r w:rsidR="00D826D5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>Rudolfa Fizira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-naknada za otpadni papir po računima 2/17 do  8/17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751CF7" w:rsidR="0064313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6.542,63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89777C" w:rsidR="0064313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6.542,63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4313E" w:rsidP="005C6676" w:rsidR="0064313E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76604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76604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Financijska agencija</w:t>
            </w:r>
          </w:p>
          <w:p w:rsidRDefault="00766048" w:rsidP="00751CF7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OIB:85821130368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70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15758D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obavljanju certificiranja po računima</w:t>
            </w:r>
          </w:p>
          <w:p w:rsidRDefault="00766048" w:rsidP="0015758D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nagodbeno vijeće ZG17 –trošak predstečajne nagodbe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1.506,95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89777C" w:rsidR="0076604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1.506,95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5C6676" w:rsidR="0076604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76604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76604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Republika Hrvatska</w:t>
            </w:r>
          </w:p>
          <w:p w:rsidRDefault="00766048" w:rsidP="00751CF7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OIB:52634238587</w:t>
            </w:r>
          </w:p>
          <w:p w:rsidRDefault="00766048" w:rsidP="00751CF7" w:rsidR="0076604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Trošak zastupanja tuženika RH Ministarstvo financija u predmetima pred Trgovačkim sudom u Zagrebu broj P-126/17, P-3842/09 i P-110/14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66048" w:rsidP="00751CF7" w:rsidR="0076604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2.600.000,00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25B" w:rsidP="0089777C" w:rsidR="00766048" w:rsidRPr="0070625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70625B">
              <w:rPr>
                <w:rFonts w:cs="Arial" w:hAnsi="Arial" w:ascii="Arial"/>
                <w:color w:val="000000"/>
                <w:sz w:val="18"/>
                <w:szCs w:val="18"/>
              </w:rPr>
              <w:t>1.300.000,00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625B" w:rsidP="005C6676" w:rsidR="00766048" w:rsidRPr="0070625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70625B">
              <w:rPr>
                <w:rFonts w:cs="Arial" w:hAnsi="Arial" w:ascii="Arial"/>
                <w:color w:val="000000"/>
                <w:sz w:val="18"/>
                <w:szCs w:val="18"/>
              </w:rPr>
              <w:t>1.300.000,00</w:t>
            </w:r>
          </w:p>
        </w:tc>
      </w:tr>
      <w:tr w:rsidTr="00E13D18" w:rsidR="00ED3065" w:rsidRPr="002717EA">
        <w:trPr>
          <w:trHeight w:val="88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ED306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39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HRVATSKE VODE-pravna osoba za upravljanje vodama</w:t>
            </w:r>
          </w:p>
          <w:p w:rsidRDefault="00ED3065" w:rsidP="00ED3065" w:rsidR="00ED306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OIB:28921383001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,Ulica grada Vukovara 220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5758D" w:rsidP="00E13D18" w:rsidR="00ED3065" w:rsidRPr="0015758D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</w:t>
            </w:r>
            <w:r w:rsidRPr="0015758D">
              <w:rPr>
                <w:rFonts w:cs="Arial" w:hAnsi="Arial" w:ascii="Arial"/>
                <w:sz w:val="18"/>
                <w:szCs w:val="18"/>
              </w:rPr>
              <w:t xml:space="preserve">ješenja o naknadi za zaštitu voda od 2010. </w:t>
            </w:r>
            <w:r>
              <w:rPr>
                <w:rFonts w:cs="Arial" w:hAnsi="Arial" w:ascii="Arial"/>
                <w:sz w:val="18"/>
                <w:szCs w:val="18"/>
              </w:rPr>
              <w:t>d</w:t>
            </w:r>
            <w:r w:rsidRPr="0015758D">
              <w:rPr>
                <w:rFonts w:cs="Arial" w:hAnsi="Arial" w:ascii="Arial"/>
                <w:sz w:val="18"/>
                <w:szCs w:val="18"/>
              </w:rPr>
              <w:t>o 2018</w:t>
            </w:r>
            <w:r w:rsidR="00E13D18">
              <w:rPr>
                <w:rFonts w:cs="Arial" w:hAnsi="Arial" w:ascii="Arial"/>
                <w:sz w:val="18"/>
                <w:szCs w:val="18"/>
              </w:rPr>
              <w:t>;</w:t>
            </w: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</w:t>
            </w:r>
            <w:r w:rsidRPr="0015758D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D3065" w:rsidP="00751CF7" w:rsidR="00ED306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622.365,32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376A" w:rsidP="0089777C" w:rsidR="00ED306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444.417,11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1376A" w:rsidP="005C6676" w:rsidR="00ED3065" w:rsidRPr="0041376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41376A">
              <w:rPr>
                <w:rFonts w:cs="Arial" w:hAnsi="Arial" w:ascii="Arial"/>
                <w:color w:val="000000"/>
                <w:sz w:val="18"/>
                <w:szCs w:val="18"/>
              </w:rPr>
              <w:t>177.948,21</w:t>
            </w:r>
          </w:p>
        </w:tc>
      </w:tr>
      <w:tr w:rsidTr="0089777C" w:rsidR="00920045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92004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KRIŽOVLJAN GRAD-gospodarenje otpadom d.o.o.</w:t>
            </w:r>
          </w:p>
          <w:p w:rsidRDefault="00920045" w:rsidP="00751CF7" w:rsidR="009200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OIB:88564351466</w:t>
            </w:r>
            <w:r w:rsidR="00F41A34" w:rsidRPr="002717EA">
              <w:rPr>
                <w:rFonts w:cs="Arial" w:hAnsi="Arial" w:ascii="Arial"/>
                <w:sz w:val="18"/>
                <w:szCs w:val="18"/>
              </w:rPr>
              <w:t xml:space="preserve"> zastupa odvjetnički Ured Dina Galić i Janica Plantak iz Varaždina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Babinec, Varaždinska ulica 202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120713" w:rsidR="00920045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Z.Batušić-Šlogar iz Sesveta, broj Ovrv-26/17 ovršno dana.6.3.2018;</w:t>
            </w:r>
            <w:r w:rsidR="001A2EDA" w:rsidRPr="002717EA">
              <w:rPr>
                <w:rFonts w:cs="Arial" w:hAnsi="Arial" w:ascii="Arial"/>
                <w:sz w:val="18"/>
                <w:szCs w:val="18"/>
              </w:rPr>
              <w:t xml:space="preserve"> temeljem računa iz 2016 godine;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rješenje o osiguranju Trgovačkog suda u Osijeku, Stalna služba Slavonski Brod  broj Ovr-3454/17 od dana 20.12.2017.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751CF7" w:rsidR="009200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531.717,00</w:t>
            </w:r>
          </w:p>
          <w:p w:rsidRDefault="00920045" w:rsidP="00751CF7" w:rsidR="009200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A2EDA" w:rsidP="0089777C" w:rsidR="0092004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531.717,00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0045" w:rsidP="005C6676" w:rsidR="00920045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F41A34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41A34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OPSKRBA d.o.o.</w:t>
            </w:r>
          </w:p>
          <w:p w:rsidRDefault="00F41A34" w:rsidP="00CF57C4" w:rsidR="00F41A3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OIB:63073332379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37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CF57C4" w:rsidR="00F41A3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5.010.600,33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89777C" w:rsidR="00F41A34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5.010.600,33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41A34" w:rsidP="005C6676" w:rsidR="00F41A34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  <w:p w:rsidRDefault="00BE4B03" w:rsidP="005C6676" w:rsidR="00BE4B0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FC3301" w:rsidR="00FC3301" w:rsidRPr="002717EA">
        <w:trPr>
          <w:trHeight w:val="500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71B3" w:rsidP="0070625B" w:rsidR="00E13D18" w:rsidRPr="00E13D18">
            <w:pPr>
              <w:spacing w:after="0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6A71B3">
              <w:rPr>
                <w:rFonts w:cs="Arial" w:hAnsi="Arial" w:ascii="Arial"/>
                <w:color w:val="000000"/>
                <w:sz w:val="18"/>
                <w:szCs w:val="18"/>
              </w:rPr>
              <w:t>Napomena</w:t>
            </w: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: </w:t>
            </w:r>
            <w:r w:rsid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Prijava tražbine broj 39</w:t>
            </w:r>
            <w:r w:rsidR="00E13D18" w:rsidRP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, vjerovnik</w:t>
            </w:r>
            <w:r w:rsid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</w:t>
            </w:r>
            <w:r w:rsidR="00E13D18" w:rsidRP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Republika Hrvatska</w:t>
            </w:r>
            <w:r w:rsid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, </w:t>
            </w:r>
            <w:r w:rsidR="00E13D18" w:rsidRP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>OIB:52634238587</w:t>
            </w:r>
            <w:r w:rsidR="00E13D18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, osporeni iznos tražbine </w:t>
            </w:r>
            <w:r w:rsidR="00E13D18" w:rsidRPr="00E13D18">
              <w:rPr>
                <w:rFonts w:cs="Arial" w:hAnsi="Arial" w:ascii="Arial"/>
                <w:color w:val="000000"/>
                <w:sz w:val="18"/>
                <w:szCs w:val="18"/>
              </w:rPr>
              <w:t xml:space="preserve">= </w:t>
            </w:r>
            <w:r w:rsidR="0070625B">
              <w:rPr>
                <w:rFonts w:cs="Arial" w:hAnsi="Arial" w:ascii="Arial"/>
                <w:color w:val="000000"/>
                <w:sz w:val="18"/>
                <w:szCs w:val="18"/>
              </w:rPr>
              <w:t xml:space="preserve">1.300.000,00 kn </w:t>
            </w:r>
            <w:r w:rsidR="00E13D18" w:rsidRPr="00E13D18">
              <w:rPr>
                <w:rFonts w:cs="Arial" w:hAnsi="Arial" w:ascii="Arial"/>
                <w:color w:val="000000"/>
                <w:sz w:val="18"/>
                <w:szCs w:val="18"/>
              </w:rPr>
              <w:t xml:space="preserve"> odnosi </w:t>
            </w:r>
            <w:r w:rsidR="0070625B">
              <w:rPr>
                <w:rFonts w:cs="Arial" w:hAnsi="Arial" w:ascii="Arial"/>
                <w:color w:val="000000"/>
                <w:sz w:val="18"/>
                <w:szCs w:val="18"/>
              </w:rPr>
              <w:t>se troškove zastupanja u  razdoblju prije predsteča</w:t>
            </w:r>
            <w:r w:rsidR="0041376A">
              <w:rPr>
                <w:rFonts w:cs="Arial" w:hAnsi="Arial" w:ascii="Arial"/>
                <w:color w:val="000000"/>
                <w:sz w:val="18"/>
                <w:szCs w:val="18"/>
              </w:rPr>
              <w:t xml:space="preserve">jne nagodbe, koju je vjerovnik </w:t>
            </w:r>
            <w:r w:rsidR="0070625B">
              <w:rPr>
                <w:rFonts w:cs="Arial" w:hAnsi="Arial" w:ascii="Arial"/>
                <w:color w:val="000000"/>
                <w:sz w:val="18"/>
                <w:szCs w:val="18"/>
              </w:rPr>
              <w:t xml:space="preserve"> propustio </w:t>
            </w:r>
            <w:r w:rsidR="00E13D18" w:rsidRPr="00E13D18">
              <w:rPr>
                <w:rFonts w:cs="Arial" w:hAnsi="Arial" w:ascii="Arial"/>
                <w:color w:val="000000"/>
                <w:sz w:val="18"/>
                <w:szCs w:val="18"/>
              </w:rPr>
              <w:t xml:space="preserve"> prijaviti u predstečajnu nagodbu ,</w:t>
            </w:r>
            <w:r w:rsidR="0070625B">
              <w:rPr>
                <w:rFonts w:cs="Arial" w:hAnsi="Arial" w:ascii="Arial"/>
                <w:color w:val="000000"/>
                <w:sz w:val="18"/>
                <w:szCs w:val="18"/>
              </w:rPr>
              <w:t xml:space="preserve">a </w:t>
            </w:r>
            <w:r w:rsidR="00E13D18" w:rsidRPr="00E13D18">
              <w:rPr>
                <w:rFonts w:cs="Arial" w:hAnsi="Arial" w:ascii="Arial"/>
                <w:color w:val="000000"/>
                <w:sz w:val="18"/>
                <w:szCs w:val="18"/>
              </w:rPr>
              <w:t xml:space="preserve"> niti  je dužnik  utvrdio  postojanje i visinu iste  i naveo je u izvješću o financijskom  stanju i poslovanju  </w:t>
            </w:r>
          </w:p>
          <w:p w:rsidRDefault="0070625B" w:rsidP="004A7D08" w:rsidR="00E13D18" w:rsidRPr="002717EA">
            <w:pPr>
              <w:spacing w:after="0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</w:t>
            </w:r>
            <w:r w:rsidR="006A71B3">
              <w:rPr>
                <w:rFonts w:cs="Arial" w:hAnsi="Arial" w:ascii="Arial"/>
                <w:b/>
                <w:color w:val="000000"/>
                <w:sz w:val="18"/>
                <w:szCs w:val="18"/>
              </w:rPr>
              <w:t>Prijava tražbine broj 40</w:t>
            </w:r>
            <w:r w:rsidR="006A71B3" w:rsidRPr="006A71B3">
              <w:rPr>
                <w:rFonts w:cs="Arial" w:hAnsi="Arial" w:ascii="Arial"/>
                <w:b/>
                <w:color w:val="000000"/>
                <w:sz w:val="18"/>
                <w:szCs w:val="18"/>
              </w:rPr>
              <w:t>, vjerovnik</w:t>
            </w:r>
            <w:r w:rsidR="006A71B3">
              <w:rPr>
                <w:rFonts w:cs="Arial" w:hAnsi="Arial" w:ascii="Arial"/>
                <w:b/>
                <w:color w:val="000000"/>
                <w:sz w:val="18"/>
                <w:szCs w:val="18"/>
              </w:rPr>
              <w:t xml:space="preserve"> </w:t>
            </w:r>
            <w:r w:rsidR="0015758D" w:rsidRPr="0015758D">
              <w:rPr>
                <w:rFonts w:cs="Arial" w:hAnsi="Arial" w:ascii="Arial"/>
                <w:b/>
                <w:color w:val="000000"/>
                <w:sz w:val="18"/>
                <w:szCs w:val="18"/>
              </w:rPr>
              <w:t>HRVATSKE VODE-</w:t>
            </w:r>
            <w:r w:rsidR="0015758D" w:rsidRPr="0015758D">
              <w:rPr>
                <w:rFonts w:cs="Arial" w:hAnsi="Arial" w:ascii="Arial"/>
                <w:color w:val="000000"/>
                <w:sz w:val="18"/>
                <w:szCs w:val="18"/>
              </w:rPr>
              <w:t>pravna osoba za upravljanje vodama, osporeni iznos tražbine =</w:t>
            </w:r>
            <w:r w:rsidR="0041376A">
              <w:rPr>
                <w:rFonts w:cs="Arial" w:hAnsi="Arial" w:ascii="Arial"/>
                <w:color w:val="000000"/>
                <w:sz w:val="18"/>
                <w:szCs w:val="18"/>
              </w:rPr>
              <w:t>177.948,21 kn</w:t>
            </w:r>
            <w:r w:rsidR="0015758D" w:rsidRPr="0015758D">
              <w:rPr>
                <w:rFonts w:cs="Arial" w:hAnsi="Arial" w:ascii="Arial"/>
                <w:color w:val="000000"/>
                <w:sz w:val="18"/>
                <w:szCs w:val="18"/>
              </w:rPr>
              <w:t xml:space="preserve"> </w:t>
            </w:r>
            <w:r w:rsidR="00E04D38" w:rsidRPr="00E04D38">
              <w:rPr>
                <w:rFonts w:cs="Arial" w:hAnsi="Arial" w:ascii="Arial"/>
                <w:color w:val="000000"/>
                <w:sz w:val="18"/>
                <w:szCs w:val="18"/>
              </w:rPr>
              <w:t>obzirom da  vjerovnik nije uskladio tražbinu prema utvrđenoj mu tražbini u predstečajnoj nagodbi</w:t>
            </w:r>
          </w:p>
        </w:tc>
      </w:tr>
      <w:tr w:rsidTr="00BE4B03" w:rsidR="00BE4B03" w:rsidRPr="002717EA">
        <w:trPr>
          <w:trHeight w:val="50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E4B03" w:rsidP="00982BDB" w:rsidR="00BE4B0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b/>
                <w:color w:val="000000"/>
                <w:sz w:val="18"/>
                <w:szCs w:val="18"/>
              </w:rPr>
              <w:t>Iznos osporene tražbine (kn)</w:t>
            </w:r>
          </w:p>
        </w:tc>
      </w:tr>
      <w:tr w:rsidTr="0089777C" w:rsidR="000B77D3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0B77D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HP-HRVATSKA POŠTA d.d. </w:t>
            </w:r>
          </w:p>
          <w:p w:rsidRDefault="000B77D3" w:rsidP="00CF57C4" w:rsidR="000B77D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OIB:87311810356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Jurišićeva 13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Ugovor o poslovnoj suradnji DP-3/2-2351/10; 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CF57C4" w:rsidR="000B77D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25.237,22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89777C" w:rsidR="000B77D3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25.237,22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77D3" w:rsidP="005C6676" w:rsidR="000B77D3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982BDB" w:rsidR="00AC0FEC" w:rsidRPr="002717EA">
        <w:trPr>
          <w:trHeight w:val="47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AC0FEC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EKO-FLOR PLUS d.o.o.</w:t>
            </w:r>
          </w:p>
          <w:p w:rsidRDefault="00AC0FEC" w:rsidP="00CF57C4" w:rsidR="00AC0FEC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OIB:50730247993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49243  Oroslavlje, Mokrice 180/C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 za robu 1/15;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CF57C4" w:rsidR="00AC0FE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13.701,56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89777C" w:rsidR="00AC0FEC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13.701,56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C0FEC" w:rsidP="005C6676" w:rsidR="00AC0FEC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DB71A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DB71A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MARTIN STROJ d.o.o.</w:t>
            </w:r>
          </w:p>
          <w:p w:rsidRDefault="00DB71A2" w:rsidP="00CF57C4" w:rsidR="00DB71A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OIB:70903581556</w:t>
            </w:r>
          </w:p>
          <w:p w:rsidRDefault="00DB71A2" w:rsidP="00CF57C4" w:rsidR="00DB71A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T.Valičević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Sv. Martin pod Okićem, Sv,Martin pod Okićem 18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T.Sudar broj:Ovrv-362/17od 3.8.201</w:t>
            </w:r>
            <w:r w:rsidR="009A49D7" w:rsidRPr="002717EA">
              <w:rPr>
                <w:rFonts w:cs="Arial" w:hAnsi="Arial" w:ascii="Arial"/>
                <w:sz w:val="18"/>
                <w:szCs w:val="18"/>
              </w:rPr>
              <w:t>7.; račun iz 2016</w:t>
            </w:r>
            <w:r w:rsidR="00BB3117" w:rsidRPr="002717EA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CF57C4" w:rsidR="00DB71A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1.344,98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89777C" w:rsidR="00DB71A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1.344,98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1A2" w:rsidP="005C6676" w:rsidR="00DB71A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BB311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B31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INTEGRALNI MARKETING I KOMUNIKACIJE d.o.o.</w:t>
            </w:r>
          </w:p>
          <w:p w:rsidRDefault="00BB3117" w:rsidP="00CF57C4" w:rsidR="00BB31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OIB:14364100048</w:t>
            </w:r>
          </w:p>
          <w:p w:rsidRDefault="00BB3117" w:rsidP="00CF57C4" w:rsidR="00BB31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odvjetnici Sanja Neveščanin Mateša i drugi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 grada Vukovara 269 f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M.Dujić iz Varaždina broj Ovrv-881/10 od 30.09.2010.</w:t>
            </w:r>
            <w:r w:rsidR="00642E07" w:rsidRPr="002717EA">
              <w:rPr>
                <w:rFonts w:cs="Arial" w:hAnsi="Arial" w:ascii="Arial"/>
                <w:sz w:val="18"/>
                <w:szCs w:val="18"/>
              </w:rPr>
              <w:t xml:space="preserve"> pravomoćno 3.7.2014.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3117" w:rsidP="00CF57C4" w:rsidR="00BB31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154.231,70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6503" w:rsidP="0089777C" w:rsidR="00BB3117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0,00</w:t>
            </w:r>
          </w:p>
          <w:p w:rsidRDefault="00246503" w:rsidP="0089777C" w:rsidR="00246503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46503" w:rsidP="005C6676" w:rsidR="00BB3117" w:rsidRPr="0019610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19610F">
              <w:rPr>
                <w:rFonts w:cs="Arial" w:hAnsi="Arial" w:ascii="Arial"/>
                <w:color w:val="000000"/>
                <w:sz w:val="18"/>
                <w:szCs w:val="18"/>
              </w:rPr>
              <w:t>154.231,70</w:t>
            </w:r>
          </w:p>
        </w:tc>
      </w:tr>
      <w:tr w:rsidTr="00982BDB" w:rsidR="00B72A45" w:rsidRPr="002717EA">
        <w:trPr>
          <w:trHeight w:val="92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72A4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Hrvatski zavod za mirovinsko osiguranje Zagreb, Područni ured Slavonski Brod </w:t>
            </w:r>
          </w:p>
          <w:p w:rsidRDefault="00B72A45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OIB:84397956623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6F2C3A" w:rsidP="00CF57C4" w:rsidR="00B72A4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Naselje</w:t>
            </w:r>
            <w:r w:rsidR="00B72A45" w:rsidRPr="002717EA">
              <w:rPr>
                <w:rFonts w:cs="Arial" w:hAnsi="Arial" w:ascii="Arial"/>
                <w:sz w:val="18"/>
                <w:szCs w:val="18"/>
              </w:rPr>
              <w:t xml:space="preserve"> Slavonija 1bb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7EDE" w:rsidP="00982BDB" w:rsidR="00B72A4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Jednokratna naknada štete</w:t>
            </w:r>
            <w:r w:rsidR="00982BDB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za invalidsku mirovinu; </w:t>
            </w:r>
            <w:r w:rsidR="00B72A45" w:rsidRPr="002717EA">
              <w:rPr>
                <w:rFonts w:cs="Arial" w:hAnsi="Arial" w:ascii="Arial"/>
                <w:sz w:val="18"/>
                <w:szCs w:val="18"/>
              </w:rPr>
              <w:t xml:space="preserve">Pravomoćna presuda Trgovačkog suda u Osijeku broj 3P-550/12-10 od 3.12.2012.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CF57C4" w:rsidR="00B72A4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396.427,11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A7EDE" w:rsidP="0089777C" w:rsidR="00B72A4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396.427,11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72A45" w:rsidP="005C6676" w:rsidR="00B72A45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836190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836190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CF57C4" w:rsidR="0083619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982BDB" w:rsidR="00836190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Vodoopskrba i odvodnja d.o.o.OIB:83416546499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CF57C4" w:rsidR="00836190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Folnegovićeva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47EE" w:rsidP="003A1F97" w:rsidR="0083619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047EE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</w:t>
            </w:r>
            <w:r w:rsidR="003A1F97">
              <w:rPr>
                <w:rFonts w:cs="Arial" w:hAnsi="Arial" w:ascii="Arial"/>
                <w:sz w:val="18"/>
                <w:szCs w:val="18"/>
              </w:rPr>
              <w:t xml:space="preserve">avomoćno dana 13.6.2017. </w:t>
            </w:r>
          </w:p>
          <w:p w:rsidRDefault="00F047EE" w:rsidP="003A1F97" w:rsidR="00F047E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-računi za vodu i odvodnju 2015-2018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36190" w:rsidP="006069BC" w:rsidR="00836190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21.910.589,8</w:t>
            </w:r>
            <w:r w:rsidR="006069BC" w:rsidRPr="002717EA">
              <w:rPr>
                <w:rFonts w:cs="Arial" w:hAnsi="Arial" w:ascii="Arial"/>
                <w:sz w:val="18"/>
                <w:szCs w:val="18"/>
              </w:rPr>
              <w:t>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1F97" w:rsidP="0089777C" w:rsidR="00836190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11.625.853,60</w:t>
            </w:r>
            <w:r w:rsidR="00836190" w:rsidRPr="002717EA">
              <w:rPr>
                <w:rFonts w:cs="Arial" w:hAnsi="Arial" w:ascii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A1F97" w:rsidP="005C6676" w:rsidR="00836190" w:rsidRPr="003A1F97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3A1F97">
              <w:rPr>
                <w:rFonts w:cs="Arial" w:hAnsi="Arial" w:ascii="Arial"/>
                <w:color w:val="000000"/>
                <w:sz w:val="18"/>
                <w:szCs w:val="18"/>
              </w:rPr>
              <w:t>10.284.736,20</w:t>
            </w:r>
          </w:p>
        </w:tc>
      </w:tr>
      <w:tr w:rsidTr="002E16FE" w:rsidR="00BB1795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BB1795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</w:t>
            </w:r>
          </w:p>
          <w:p w:rsidRDefault="00BB1795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CF57C4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BB1795" w:rsidP="00CF57C4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BB1795" w:rsidP="00CF57C4" w:rsidR="00BB179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CF57C4" w:rsidR="00BB1795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B1795" w:rsidP="002E16FE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Porezi, doprinosi druga javna davanja JOPPD obrasci, ID obrasci</w:t>
            </w:r>
          </w:p>
          <w:p w:rsidRDefault="002E16FE" w:rsidP="002E16FE" w:rsidR="00BB1795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E16FE">
              <w:rPr>
                <w:rFonts w:cs="Arial" w:hAnsi="Arial" w:ascii="Arial"/>
                <w:sz w:val="18"/>
                <w:szCs w:val="18"/>
              </w:rPr>
              <w:t>Utvrđena tražbina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6101" w:rsidP="00CF57C4" w:rsidR="00BB179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19.969.283,98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76101" w:rsidP="0089777C" w:rsidR="00BB1795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F76101">
              <w:rPr>
                <w:rFonts w:cs="Arial" w:hAnsi="Arial" w:ascii="Arial"/>
                <w:color w:val="000000"/>
                <w:sz w:val="18"/>
                <w:szCs w:val="18"/>
              </w:rPr>
              <w:t>19.969.283,98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BB1795" w:rsidP="005C6676" w:rsidR="00BB1795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982BDB" w:rsidR="00982BDB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2071BF" w:rsidR="00982BD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="0019610F" w:rsidRPr="002E16FE">
              <w:rPr>
                <w:rFonts w:cs="Arial" w:hAnsi="Arial" w:ascii="Arial"/>
                <w:b/>
                <w:sz w:val="18"/>
                <w:szCs w:val="18"/>
              </w:rPr>
              <w:t>Prijava tražbine broj 46, vjerovnik INTEGRALNI MARKETING I KOMUNIKACIJE d.o.o</w:t>
            </w:r>
            <w:r w:rsidR="0019610F" w:rsidRPr="0019610F">
              <w:rPr>
                <w:rFonts w:cs="Arial" w:hAnsi="Arial" w:ascii="Arial"/>
                <w:sz w:val="18"/>
                <w:szCs w:val="18"/>
              </w:rPr>
              <w:t>.OIB:14364100048</w:t>
            </w:r>
            <w:r w:rsidR="0019610F">
              <w:rPr>
                <w:rFonts w:cs="Arial" w:hAnsi="Arial" w:ascii="Arial"/>
                <w:sz w:val="18"/>
                <w:szCs w:val="18"/>
              </w:rPr>
              <w:t xml:space="preserve">, stečajni upravitelj osporava prijavljeni iznos tražbine u cijelosti </w:t>
            </w:r>
            <w:r w:rsidR="002071BF">
              <w:rPr>
                <w:rFonts w:cs="Arial" w:hAnsi="Arial" w:ascii="Arial"/>
                <w:sz w:val="18"/>
                <w:szCs w:val="18"/>
              </w:rPr>
              <w:t xml:space="preserve">za iznos od </w:t>
            </w:r>
            <w:r w:rsidR="0019610F">
              <w:rPr>
                <w:rFonts w:cs="Arial" w:hAnsi="Arial" w:ascii="Arial"/>
                <w:sz w:val="18"/>
                <w:szCs w:val="18"/>
              </w:rPr>
              <w:t>=154.231,70 kn, obzirom da se tražbina vjerovnika odnosi na razdoblje prije predstečajne nagodbe, a vjerovnik je propustio istu prijaviti u predstečajnu nagod</w:t>
            </w:r>
            <w:r w:rsidR="009C76A4">
              <w:rPr>
                <w:rFonts w:cs="Arial" w:hAnsi="Arial" w:ascii="Arial"/>
                <w:sz w:val="18"/>
                <w:szCs w:val="18"/>
              </w:rPr>
              <w:t>b</w:t>
            </w:r>
            <w:r w:rsidR="002071BF">
              <w:rPr>
                <w:rFonts w:cs="Arial" w:hAnsi="Arial" w:ascii="Arial"/>
                <w:sz w:val="18"/>
                <w:szCs w:val="18"/>
              </w:rPr>
              <w:t>u</w:t>
            </w:r>
            <w:r w:rsidR="0019610F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2071BF">
              <w:rPr>
                <w:rFonts w:cs="Arial" w:hAnsi="Arial" w:ascii="Arial"/>
                <w:sz w:val="18"/>
                <w:szCs w:val="18"/>
              </w:rPr>
              <w:t xml:space="preserve">, niti </w:t>
            </w:r>
            <w:r w:rsidR="00162C69">
              <w:rPr>
                <w:rFonts w:cs="Arial" w:hAnsi="Arial" w:ascii="Arial"/>
                <w:sz w:val="18"/>
                <w:szCs w:val="18"/>
              </w:rPr>
              <w:t xml:space="preserve"> je dužnik  </w:t>
            </w:r>
            <w:r w:rsidR="002071BF">
              <w:rPr>
                <w:rFonts w:cs="Arial" w:hAnsi="Arial" w:ascii="Arial"/>
                <w:sz w:val="18"/>
                <w:szCs w:val="18"/>
              </w:rPr>
              <w:t xml:space="preserve">utvrdio  postojanje i visinu iste  i naveo je u izvješću o financijskom  stanju i poslovanju </w:t>
            </w:r>
            <w:r w:rsidR="00E37F66">
              <w:rPr>
                <w:rFonts w:cs="Arial" w:hAnsi="Arial" w:ascii="Arial"/>
                <w:sz w:val="18"/>
                <w:szCs w:val="18"/>
              </w:rPr>
              <w:t xml:space="preserve">.Tražbina se temelji na rješenju o ovrsi Ovrv-881/10 </w:t>
            </w:r>
            <w:r w:rsidR="009C76A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2E16FE" w:rsidP="002071BF" w:rsidR="00E04D38">
            <w:pPr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b/>
                <w:sz w:val="18"/>
                <w:szCs w:val="18"/>
              </w:rPr>
              <w:t xml:space="preserve"> Prijava tražbine broj 48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, vjerovnik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Vodoopskrba i odvodnja d.o.o.</w:t>
            </w:r>
            <w:r w:rsidR="0060683C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OIB:83416546499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 </w:t>
            </w:r>
            <w:r w:rsidR="0060683C" w:rsidRPr="0060683C">
              <w:rPr>
                <w:rFonts w:cs="Arial" w:hAnsi="Arial" w:ascii="Arial"/>
                <w:sz w:val="18"/>
                <w:szCs w:val="18"/>
              </w:rPr>
              <w:t>stečajni upravitelj osp</w:t>
            </w:r>
            <w:r w:rsidR="003A1F97">
              <w:rPr>
                <w:rFonts w:cs="Arial" w:hAnsi="Arial" w:ascii="Arial"/>
                <w:sz w:val="18"/>
                <w:szCs w:val="18"/>
              </w:rPr>
              <w:t xml:space="preserve">orava tražbinu u iznosu od </w:t>
            </w:r>
            <w:r w:rsidR="00E04D38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3A1F97">
              <w:rPr>
                <w:rFonts w:cs="Arial" w:hAnsi="Arial" w:ascii="Arial"/>
                <w:sz w:val="18"/>
                <w:szCs w:val="18"/>
              </w:rPr>
              <w:t>=</w:t>
            </w:r>
            <w:r w:rsidR="003A1F97" w:rsidRPr="003A1F97">
              <w:rPr>
                <w:rFonts w:cs="Arial" w:hAnsi="Arial" w:ascii="Arial"/>
                <w:sz w:val="18"/>
                <w:szCs w:val="18"/>
              </w:rPr>
              <w:t>10.284.736,20</w:t>
            </w:r>
            <w:r w:rsidR="003A1F97">
              <w:rPr>
                <w:rFonts w:cs="Arial" w:hAnsi="Arial" w:ascii="Arial"/>
                <w:sz w:val="18"/>
                <w:szCs w:val="18"/>
              </w:rPr>
              <w:t xml:space="preserve"> kn,</w:t>
            </w:r>
            <w:r w:rsidR="00E04D38" w:rsidRPr="00E04D38">
              <w:rPr>
                <w:rFonts w:cs="Arial" w:hAnsi="Arial" w:ascii="Arial"/>
                <w:color w:val="000000"/>
                <w:sz w:val="18"/>
                <w:szCs w:val="18"/>
              </w:rPr>
              <w:t>obzirom da  vjerovnik nije uskladio tražbinu prema utvrđenoj mu tražbini u predstečajnoj nagodbi</w:t>
            </w:r>
            <w:r w:rsidR="003A1F97">
              <w:rPr>
                <w:rFonts w:cs="Arial" w:hAnsi="Arial" w:ascii="Arial"/>
                <w:color w:val="000000"/>
                <w:sz w:val="18"/>
                <w:szCs w:val="18"/>
              </w:rPr>
              <w:t>.</w:t>
            </w:r>
          </w:p>
          <w:p w:rsidRDefault="002E16FE" w:rsidP="00224F4F" w:rsidR="002E16FE">
            <w:pPr>
              <w:rPr>
                <w:rFonts w:cs="Arial" w:hAnsi="Arial" w:ascii="Arial"/>
                <w:sz w:val="18"/>
                <w:szCs w:val="18"/>
              </w:rPr>
            </w:pPr>
          </w:p>
          <w:p w:rsidRDefault="00224F4F" w:rsidP="00224F4F" w:rsidR="00224F4F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4132C5" w:rsidR="006069BC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69BC" w:rsidP="004132C5" w:rsidR="006069B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5E7490" w:rsidR="002E16FE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49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5E7490" w:rsidR="002E16F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PLIN-PROJEKT d.o.o. </w:t>
            </w:r>
          </w:p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OIB:42679240944</w:t>
            </w:r>
          </w:p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D.Urban iz Nove Gradiške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Nova Gradiška, A.Stepinca 36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i presuda Trgovačkog suda u Osijeku broj 6 Povrv-1494/12-48 od 17.01.2014. pravomoćno 21.2.2018. ovršno 21.4.2018. </w:t>
            </w:r>
          </w:p>
          <w:p w:rsidRDefault="002E16FE" w:rsidP="000A6AA7" w:rsidR="002E16F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Utvrđena tražbina po rješenju o odobrenoj predstečajnoj nagodbi St-762/17, pravomoćno dana 13.6.2017.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16FE" w:rsidP="000A6AA7" w:rsidR="002E16F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5.603.151,15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7696B" w:rsidP="000A6AA7" w:rsidR="002E16F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2.783.266,47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7696B" w:rsidP="005C6676" w:rsidR="002E16FE" w:rsidRPr="00A7696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A7696B">
              <w:rPr>
                <w:rFonts w:cs="Arial" w:hAnsi="Arial" w:ascii="Arial"/>
                <w:color w:val="000000"/>
                <w:sz w:val="18"/>
                <w:szCs w:val="18"/>
              </w:rPr>
              <w:t>2.819.884,68</w:t>
            </w:r>
          </w:p>
        </w:tc>
      </w:tr>
      <w:tr w:rsidTr="005E7490" w:rsidR="002E7B51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2E7B51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5E7490" w:rsidR="002E7B5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GOTRA LOGISTIKA d.o.o.</w:t>
            </w:r>
          </w:p>
          <w:p w:rsidRDefault="002E7B51" w:rsidP="00CA226E" w:rsidR="002E7B5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OIB:66545217126</w:t>
            </w:r>
          </w:p>
          <w:p w:rsidRDefault="002E7B51" w:rsidP="00CA226E" w:rsidR="002E7B51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Ksenija Čerin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49218 Pregrada, A.Thierrva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Roba po računu 1/2016 ; rješenje o ovrsi javni bilježnik Ž. Maroslavack,  Ovrv-7454/17 od 25.10.2017.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CA226E" w:rsidR="002E7B5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4.466,87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E190F" w:rsidP="0089777C" w:rsidR="002E7B51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4.466,87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E7B51" w:rsidP="005C6676" w:rsidR="002E7B51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506688" w:rsidRPr="002717EA">
        <w:trPr>
          <w:trHeight w:val="861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50668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E7490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DB49E0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VODOVOD I KANALIZACIJA d.o.o.OIB:56826138353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Biokovska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 rješenje o ovrsi javni bilježnik B.Jurišić  Ovrv-4496/13  od 02.10.2013. Utvrđena tražbina po rješenju o odobrenoj predstečajnoj nagodbi St-762/17, pravomoćno dana 13.6.2017.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2.617,55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89777C" w:rsidR="0050668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2.617,55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C6676" w:rsidR="0050668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506688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506688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E7490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6F1" w:rsidP="002716F1" w:rsidR="002716F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Dom zdravlja ZAGREB-CENTAR</w:t>
            </w:r>
          </w:p>
          <w:p w:rsidRDefault="002716F1" w:rsidP="002716F1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OIB:00053084642 zastupa odvjetničko društvo Krsnik &amp;Partneri d.o.o. iz 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CA226E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Runj</w:t>
            </w:r>
            <w:r w:rsidR="006A22EE" w:rsidRPr="002717EA">
              <w:rPr>
                <w:rFonts w:cs="Arial" w:hAnsi="Arial" w:ascii="Arial"/>
                <w:sz w:val="18"/>
                <w:szCs w:val="18"/>
              </w:rPr>
              <w:t>anino</w:t>
            </w:r>
            <w:r w:rsidRPr="002717EA">
              <w:rPr>
                <w:rFonts w:cs="Arial" w:hAnsi="Arial" w:ascii="Arial"/>
                <w:sz w:val="18"/>
                <w:szCs w:val="18"/>
              </w:rPr>
              <w:t>va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796A7C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A.Hukelj posl broj Ovrv-6276/14 od 24.07.2014.</w:t>
            </w:r>
          </w:p>
          <w:p w:rsidRDefault="00506688" w:rsidP="00796A7C" w:rsidR="0050668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Pravomoćno i ovršno 05.8.2014. </w:t>
            </w:r>
          </w:p>
          <w:p w:rsidRDefault="00506688" w:rsidP="00796A7C" w:rsidR="00506688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F2C3A" w:rsidP="00CA226E" w:rsidR="00506688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13.375,47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F2C3A" w:rsidP="0089777C" w:rsidR="00506688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13.375,47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06688" w:rsidP="005C6676" w:rsidR="00506688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6A22EE" w:rsidRPr="002717EA">
        <w:trPr>
          <w:trHeight w:val="507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A22EE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5E7490" w:rsidR="006A22E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DB49E0" w:rsidR="006A22EE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EUROHERC OSIGURANJE d.d. OIB:22694857747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CA226E" w:rsidR="006A22E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Ulica grada Vukovara 282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CA226E" w:rsidR="006A22EE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rješenju o odobrenoj predstečajnoj nagodbi St-76</w:t>
            </w:r>
            <w:r w:rsidR="0082708B" w:rsidRPr="002717EA">
              <w:rPr>
                <w:rFonts w:cs="Arial" w:hAnsi="Arial" w:ascii="Arial"/>
                <w:sz w:val="18"/>
                <w:szCs w:val="18"/>
              </w:rPr>
              <w:t>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08B" w:rsidP="00CA226E" w:rsidR="006A22EE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5.453,85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2708B" w:rsidP="0089777C" w:rsidR="006A22EE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5.453,85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A22EE" w:rsidP="005C6676" w:rsidR="006A22EE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0A07BF" w:rsidRPr="002717EA">
        <w:trPr>
          <w:trHeight w:val="41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0A07B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5E7490" w:rsidR="000A07B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CA226E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GEWINDE d.o.o.</w:t>
            </w:r>
          </w:p>
          <w:p w:rsidRDefault="000A07BF" w:rsidP="00CA226E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OIB:46662592772</w:t>
            </w:r>
          </w:p>
          <w:p w:rsidRDefault="000A07BF" w:rsidP="00CA226E" w:rsidR="000A07BF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A07BF" w:rsidP="00DB49E0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31000 Osijek</w:t>
            </w:r>
          </w:p>
          <w:p w:rsidRDefault="000A07BF" w:rsidP="00DB49E0" w:rsidR="000A07BF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S.S.Strossmayera 127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CA226E" w:rsidR="000A07B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 za isporuku roba 11/2016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CA226E" w:rsidR="000A07B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9.265,99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3428" w:rsidP="0089777C" w:rsidR="000A07B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9.265,99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A07BF" w:rsidP="005C6676" w:rsidR="000A07B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062A5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062A5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5E7490" w:rsidR="00062A5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EX SLAVONIJA d.o.o.</w:t>
            </w:r>
          </w:p>
          <w:p w:rsidRDefault="00062A52" w:rsidP="00CA226E" w:rsidR="00062A5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OIB:26709634423</w:t>
            </w:r>
          </w:p>
          <w:p w:rsidRDefault="00062A52" w:rsidP="00CA226E" w:rsidR="00062A5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Dragomir Urban iz Nove Gradiške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Vrbje, Kralja Tomislava 57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isporuku roba 2016;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CA226E" w:rsidR="00062A5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306.955,08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89777C" w:rsidR="00062A5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306.955,08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2A52" w:rsidP="005C6676" w:rsidR="00062A5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60274F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0274F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5E7490" w:rsidR="0060274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Gradska plinara Zagreb-Opskrba d.o.o.</w:t>
            </w:r>
          </w:p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OIB:74364571096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Zagreb,Radnička cesta 173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Opskrba prirodnim plinom po računima 1/18 do 7/18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CA226E" w:rsidR="0060274F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23.017,62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89777C" w:rsidR="0060274F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23.017,62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0274F" w:rsidP="005C6676" w:rsidR="0060274F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5E7490" w:rsidR="001F430D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spacing w:lineRule="auto" w:line="276"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E7490" w:rsidR="001F430D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Zagrebački holding d.o.o.</w:t>
            </w:r>
          </w:p>
          <w:p w:rsidRDefault="001F430D" w:rsidP="001F430D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OIB:85584865987</w:t>
            </w:r>
          </w:p>
          <w:p w:rsidRDefault="001F430D" w:rsidP="001F430D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punomoćnik po zaposlenju Tomislav Bilić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Zagreb,Ulica grada Vukovara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-Podružnica Zagrebparking i Podružnica Čistoća; rješenju o odobrenoj predstečajnoj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36.680,69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1F430D" w:rsidR="001F430D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36.680,69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C6676" w:rsidR="001F430D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1F430D" w:rsidR="001F430D" w:rsidRPr="002717EA">
        <w:trPr>
          <w:trHeight w:val="785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430D" w:rsidP="00356B42" w:rsidR="001F430D" w:rsidRPr="002717EA">
            <w:pPr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  <w:r w:rsidRPr="002E16FE">
              <w:rPr>
                <w:rFonts w:cs="Arial" w:hAnsi="Arial" w:ascii="Arial"/>
                <w:b/>
                <w:sz w:val="18"/>
                <w:szCs w:val="18"/>
              </w:rPr>
              <w:t>Prijava tražbine broj</w:t>
            </w:r>
            <w:r w:rsidR="0060683C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="00356B42">
              <w:rPr>
                <w:rFonts w:cs="Arial" w:hAnsi="Arial" w:ascii="Arial"/>
                <w:b/>
                <w:sz w:val="18"/>
                <w:szCs w:val="18"/>
              </w:rPr>
              <w:t xml:space="preserve">50 vjerovnik  </w:t>
            </w:r>
            <w:r w:rsidR="00356B42" w:rsidRPr="00356B42">
              <w:rPr>
                <w:rFonts w:cs="Arial" w:hAnsi="Arial" w:ascii="Arial"/>
                <w:b/>
                <w:sz w:val="18"/>
                <w:szCs w:val="18"/>
              </w:rPr>
              <w:t xml:space="preserve">PLIN-PROJEKT d.o.o. </w:t>
            </w:r>
            <w:r w:rsidR="00356B42">
              <w:rPr>
                <w:rFonts w:cs="Arial" w:hAnsi="Arial" w:ascii="Arial"/>
                <w:b/>
                <w:sz w:val="18"/>
                <w:szCs w:val="18"/>
              </w:rPr>
              <w:t xml:space="preserve">, </w:t>
            </w:r>
            <w:r w:rsidR="00356B42" w:rsidRPr="00356B42">
              <w:rPr>
                <w:rFonts w:cs="Arial" w:hAnsi="Arial" w:ascii="Arial"/>
                <w:b/>
                <w:sz w:val="18"/>
                <w:szCs w:val="18"/>
              </w:rPr>
              <w:t>OIB:42679240944</w:t>
            </w:r>
            <w:r>
              <w:rPr>
                <w:rFonts w:cs="Arial" w:hAnsi="Arial" w:ascii="Arial"/>
                <w:sz w:val="18"/>
                <w:szCs w:val="18"/>
              </w:rPr>
              <w:t>, stečajni</w:t>
            </w:r>
            <w:r w:rsidR="001A1F3D">
              <w:rPr>
                <w:rFonts w:cs="Arial" w:hAnsi="Arial" w:ascii="Arial"/>
                <w:sz w:val="18"/>
                <w:szCs w:val="18"/>
              </w:rPr>
              <w:t xml:space="preserve"> upravitelj osporava  tražbinu za iznos od =2.819.884,68 kn </w:t>
            </w:r>
            <w:r w:rsidR="001A1F3D" w:rsidRPr="001A1F3D">
              <w:rPr>
                <w:rFonts w:cs="Arial" w:hAnsi="Arial" w:ascii="Arial"/>
                <w:sz w:val="18"/>
                <w:szCs w:val="18"/>
              </w:rPr>
              <w:t>obzirom da  vjerovnik nije uskladio tražbinu prema utvrđenoj mu tražbini u predstečajnoj nagodbi.</w:t>
            </w:r>
          </w:p>
        </w:tc>
      </w:tr>
      <w:tr w:rsidTr="00095A49" w:rsidR="00982BDB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82BDB" w:rsidP="00095A49" w:rsidR="00982B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1F430D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TIMES COMPUTERS d.o.o.</w:t>
            </w:r>
          </w:p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OIB:40073428557</w:t>
            </w:r>
          </w:p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Zagreb,Ožujska 12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Presuda Trgovačkog suda u Zagrebu P-623/2009 od 29.03.2013. pravomoćna 10.05.2017, ovršna 11.11.2017. po računima za isporučenu robu i usluge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218.717,87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218.717,87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C6676" w:rsidR="001F430D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1F430D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59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DARKO SMJEROG  vl. poljoprivredni obrt Složna braća</w:t>
            </w:r>
            <w:r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2717EA">
              <w:rPr>
                <w:rFonts w:cs="Arial" w:hAnsi="Arial" w:ascii="Arial"/>
                <w:sz w:val="18"/>
                <w:szCs w:val="18"/>
              </w:rPr>
              <w:t>OIB:40403901213</w:t>
            </w:r>
          </w:p>
          <w:p w:rsidRDefault="001F430D" w:rsidP="000A6AA7" w:rsidR="001F430D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Dragomir Urban iz Nove Gradiške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Gornji Bogićevci, Novi Kraj 105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isporuka roba 2016.g ; rješenje o ovrsi javni bilježnik B. Lovrić iz Zagreba, broj Ovrv-14/17 od24.2.2017.pravomoćno 08.03.2017.g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75.060,75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0A6AA7" w:rsidR="001F430D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75.060,75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F430D" w:rsidP="005C6676" w:rsidR="001F430D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450E93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450E93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CA226E" w:rsidR="00450E93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CA226E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Čistoća d.o.o.</w:t>
            </w:r>
          </w:p>
          <w:p w:rsidRDefault="00450E93" w:rsidP="00CA226E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OIB:38812451417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CA226E" w:rsidR="00450E9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Put Plokita 81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8D3D8B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-komunalna naknada posl.prostor  Split </w:t>
            </w:r>
            <w:r w:rsidR="008F6248" w:rsidRPr="002717EA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2717EA">
              <w:rPr>
                <w:rFonts w:cs="Arial" w:hAnsi="Arial" w:ascii="Arial"/>
                <w:sz w:val="18"/>
                <w:szCs w:val="18"/>
              </w:rPr>
              <w:t>Put Stinice bb i Dugopolje Sv Duje 6</w:t>
            </w:r>
          </w:p>
          <w:p w:rsidRDefault="00450E93" w:rsidP="008D3D8B" w:rsidR="00450E93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rješenju o odobrenoj predstečajnoj nagodbi St-762/17, pravomoćno dana 13.6.2017,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50E93" w:rsidP="008D3D8B" w:rsidR="00450E93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162.993,52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3D8B" w:rsidP="0089777C" w:rsidR="00C14D30" w:rsidRPr="008D3D8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>
              <w:rPr>
                <w:rFonts w:cs="Arial" w:hAnsi="Arial" w:ascii="Arial"/>
                <w:color w:val="000000"/>
                <w:sz w:val="18"/>
                <w:szCs w:val="18"/>
              </w:rPr>
              <w:t>91.505,47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D3D8B" w:rsidP="005C6676" w:rsidR="00450E93" w:rsidRPr="008D3D8B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8D3D8B">
              <w:rPr>
                <w:rFonts w:cs="Arial" w:hAnsi="Arial" w:ascii="Arial"/>
                <w:color w:val="000000"/>
                <w:sz w:val="18"/>
                <w:szCs w:val="18"/>
              </w:rPr>
              <w:t>71.488,05</w:t>
            </w:r>
          </w:p>
        </w:tc>
      </w:tr>
      <w:tr w:rsidTr="0089777C" w:rsidR="00114F7A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114F7A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GKP ČAKOM d.o.o.</w:t>
            </w:r>
          </w:p>
          <w:p w:rsidRDefault="00114F7A" w:rsidP="00CA226E" w:rsidR="00114F7A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OIB:14001865632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Mihovljan, Mihovljanska 1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Potraživanje utvrđeno po rješenju o odobrenoj predstečajnoj nagodbi St-762/17, pravomoćno dana 13.6.2017,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CA226E" w:rsidR="00114F7A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29.629,05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89777C" w:rsidR="00114F7A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29.629,05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14F7A" w:rsidP="005C6676" w:rsidR="00114F7A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3209A9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3209A9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IGOR BOŠTIK nositelj OPG Igor Boštik</w:t>
            </w:r>
          </w:p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OIB:72924335589</w:t>
            </w:r>
          </w:p>
          <w:p w:rsidRDefault="003209A9" w:rsidP="003209A9" w:rsidR="003209A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Elvis Sever-Koren iz Zagreba 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Ivanovo Selo, Zagrebačka 12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-isporuka roba računi iz 2016.godine </w:t>
            </w:r>
          </w:p>
          <w:p w:rsidRDefault="003209A9" w:rsidP="00667998" w:rsidR="00667998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B.</w:t>
            </w:r>
            <w:r w:rsidR="00F67B36"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Lovrić iz Zagreba, broj Ovrv-136/16; </w:t>
            </w:r>
          </w:p>
          <w:p w:rsidRDefault="003209A9" w:rsidP="00CA226E" w:rsidR="003209A9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667998" w:rsidR="003209A9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39.184,77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67998" w:rsidP="0089777C" w:rsidR="003209A9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39.184,77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209A9" w:rsidP="005C6676" w:rsidR="003209A9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6E6ED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E6ED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PRVI FAKTOR d.o.o. u likvidaciji</w:t>
            </w:r>
          </w:p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OIB:63278028028623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,Hektorovićeva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Potraživanje utvrđeno po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6E6EDB" w:rsidR="006E6E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5.667.464,09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5.667.464,09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5C6676" w:rsidR="006E6ED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6E6EDB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6E6EDB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BARABAN MIJO vlasnik obrta Javni prijevoz Mijo Baraban</w:t>
            </w:r>
          </w:p>
          <w:p w:rsidRDefault="006E6EDB" w:rsidP="00CA226E" w:rsidR="006E6EDB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OIB:95248591103</w:t>
            </w:r>
          </w:p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Domagoj Miličević iz Požege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Požega, Đure Basaričeka 117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 za uslugu prijevoza iz 2017 .g </w:t>
            </w:r>
          </w:p>
          <w:p w:rsidRDefault="006E6EDB" w:rsidP="00667998" w:rsidR="006E6EDB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javni bilježnik V.Pučar iz Zagreba od 2</w:t>
            </w:r>
            <w:r w:rsidR="00667998" w:rsidRPr="002717EA">
              <w:rPr>
                <w:rFonts w:cs="Arial" w:hAnsi="Arial" w:ascii="Arial"/>
                <w:sz w:val="18"/>
                <w:szCs w:val="18"/>
              </w:rPr>
              <w:t xml:space="preserve">9.08.2017.  broj Ovrv-392/17 ;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CA226E" w:rsidR="006E6EDB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4.879,86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67998" w:rsidP="00CA226E" w:rsidR="006E6EDB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4.879,86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E6EDB" w:rsidP="005C6676" w:rsidR="006E6EDB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7893" w:rsidR="00F53F17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717EA" w:rsidP="00CD2EDD" w:rsidR="00F53F17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65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CA226E" w:rsidR="00F53F17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CA226E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KARLA BRANDT vlasnik OPG Karla Brandt</w:t>
            </w:r>
          </w:p>
          <w:p w:rsidRDefault="00F53F17" w:rsidP="00CA226E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OIB:41689546041</w:t>
            </w:r>
          </w:p>
          <w:p w:rsidRDefault="00F53F17" w:rsidP="00CA226E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Hrvoje Jović iz Vinkovaca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CA226E" w:rsidR="00F53F17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Svinjarevci, M.Gupca 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F53F17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iz 8 i 9 mjeseca 2016 .godine, izvod iz poslovnih knjiga </w:t>
            </w:r>
          </w:p>
          <w:p w:rsidRDefault="00F53F17" w:rsidP="00F53F17" w:rsidR="00F53F17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javni bilježnik A.Hukelj  iz Zagreba od 14.02.2018.  broj  Ovrv-559/17 pravomoćno dana 18.04.2017.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F53F17" w:rsidR="00F53F17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108.828,07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89777C" w:rsidR="00F53F17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108.828,07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53F17" w:rsidP="005C6676" w:rsidR="00F53F17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CF7893" w:rsidR="00CF7893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F7893" w:rsidP="00CF7893" w:rsidR="00CF7893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CF7893">
              <w:rPr>
                <w:rFonts w:cs="Arial" w:hAnsi="Arial" w:ascii="Arial"/>
                <w:sz w:val="18"/>
                <w:szCs w:val="18"/>
              </w:rPr>
              <w:t>Napome</w:t>
            </w:r>
            <w:r>
              <w:rPr>
                <w:rFonts w:cs="Arial" w:hAnsi="Arial" w:ascii="Arial"/>
                <w:sz w:val="18"/>
                <w:szCs w:val="18"/>
              </w:rPr>
              <w:t xml:space="preserve">na: </w:t>
            </w:r>
            <w:r w:rsidRPr="00D85CF2">
              <w:rPr>
                <w:rFonts w:cs="Arial" w:hAnsi="Arial" w:ascii="Arial"/>
                <w:b/>
                <w:sz w:val="18"/>
                <w:szCs w:val="18"/>
              </w:rPr>
              <w:t>Prijava tražbine broj 62 vjerovnik Čistoća d.o.o.OIB:38812451417</w:t>
            </w:r>
            <w:r w:rsidRPr="00CF7893">
              <w:rPr>
                <w:rFonts w:cs="Arial" w:hAnsi="Arial" w:ascii="Arial"/>
                <w:sz w:val="18"/>
                <w:szCs w:val="18"/>
              </w:rPr>
              <w:t xml:space="preserve"> stečajni upravitelj osporava  tražbinu za iznos od =71.488,05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F7893">
              <w:rPr>
                <w:rFonts w:cs="Arial" w:hAnsi="Arial" w:ascii="Arial"/>
                <w:sz w:val="18"/>
                <w:szCs w:val="18"/>
              </w:rPr>
              <w:t>kn obzirom da  vjerovnik nije uskladio tražbinu prema utvrđenoj mu tražbini u predstečajnoj nagodbi.</w:t>
            </w:r>
          </w:p>
        </w:tc>
      </w:tr>
      <w:tr w:rsidTr="00CF7893" w:rsidR="00F64515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64515" w:rsidP="00095A49" w:rsidR="00F64515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ADDIKO BANK d.d. </w:t>
            </w:r>
          </w:p>
          <w:p w:rsidRDefault="00F337B2" w:rsidP="000A6AA7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OIB:14036333877</w:t>
            </w:r>
          </w:p>
          <w:p w:rsidRDefault="00F337B2" w:rsidP="00652C2C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prije  Hypo Alpe Adria bank d.d., zastupa odvjetničko društvo amić,Perić,Reberski, Rimac iz Zagreba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temeljem rješenja o ovrsi Općinskog građanskog suda u Zagrebu broj Ovr-2327/10 od 10.9.2010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2.937,77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0A6AA7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2.937,77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791001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CA226E" w:rsidR="00791001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652C2C" w:rsidR="00791001" w:rsidRPr="0079100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>HETA ASSET RESOLUTION AG prije Hypo Alpe Adria Bank International AG</w:t>
            </w:r>
          </w:p>
          <w:p w:rsidRDefault="00791001" w:rsidP="00652C2C" w:rsidR="00791001" w:rsidRPr="0079100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>OIB:90730821413</w:t>
            </w:r>
          </w:p>
          <w:p w:rsidRDefault="00791001" w:rsidP="00A759EE" w:rsidR="00791001" w:rsidRPr="00791001">
            <w:pPr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 xml:space="preserve">Zastupa odvjetničko društvo Mamić,Perić,Reberski, Rimac iz Zagreba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A759EE" w:rsidR="00791001" w:rsidRPr="00791001">
            <w:pPr>
              <w:rPr>
                <w:rFonts w:cs="Arial" w:hAnsi="Arial" w:ascii="Arial"/>
                <w:sz w:val="16"/>
                <w:szCs w:val="16"/>
              </w:rPr>
            </w:pPr>
            <w:r w:rsidRPr="00791001">
              <w:rPr>
                <w:rFonts w:cs="Arial" w:hAnsi="Arial" w:ascii="Arial"/>
                <w:sz w:val="16"/>
                <w:szCs w:val="16"/>
              </w:rPr>
              <w:t xml:space="preserve">Kalgenfurt am Wörthersee, Alpen Adria platz 1, Republika Austrija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791001" w:rsidR="00791001" w:rsidRPr="00B60DD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-troškovi ovršnog postupka </w:t>
            </w:r>
            <w:r w:rsidRPr="002619E0">
              <w:rPr>
                <w:rFonts w:cs="Arial" w:hAnsi="Arial" w:ascii="Arial"/>
                <w:sz w:val="18"/>
                <w:szCs w:val="18"/>
              </w:rPr>
              <w:t xml:space="preserve">Rješenje o ovrsi Općinskog građanskog suda u Zagrebu broj Ovr-1394/10 od 30.04.2010.  </w:t>
            </w:r>
            <w:r w:rsidRPr="002619E0">
              <w:rPr>
                <w:rFonts w:cs="Arial" w:hAnsi="Arial" w:ascii="Arial"/>
                <w:b/>
                <w:sz w:val="18"/>
                <w:szCs w:val="18"/>
              </w:rPr>
              <w:t>sada</w:t>
            </w:r>
            <w:r w:rsidRPr="002619E0">
              <w:rPr>
                <w:rFonts w:cs="Arial" w:hAnsi="Arial" w:ascii="Arial"/>
                <w:sz w:val="18"/>
                <w:szCs w:val="18"/>
              </w:rPr>
              <w:t xml:space="preserve"> Općinskog građanskog suda u Novom </w:t>
            </w:r>
            <w:r w:rsidRPr="00B60DD4">
              <w:rPr>
                <w:rFonts w:cs="Arial" w:hAnsi="Arial" w:ascii="Arial"/>
                <w:sz w:val="18"/>
                <w:szCs w:val="18"/>
              </w:rPr>
              <w:t xml:space="preserve">Zagrebu broj Ovr-541/15 </w:t>
            </w:r>
          </w:p>
          <w:p w:rsidRDefault="00791001" w:rsidP="00CA226E" w:rsidR="00791001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24AF4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20"/>
                <w:szCs w:val="20"/>
              </w:rPr>
              <w:t>128.635</w:t>
            </w:r>
            <w:r w:rsidR="00713457">
              <w:rPr>
                <w:rFonts w:cs="Arial" w:hAnsi="Arial" w:ascii="Arial"/>
                <w:sz w:val="20"/>
                <w:szCs w:val="20"/>
              </w:rPr>
              <w:t>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24AF4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24AF4">
              <w:rPr>
                <w:rFonts w:cs="Arial" w:hAnsi="Arial" w:ascii="Arial"/>
                <w:sz w:val="18"/>
                <w:szCs w:val="18"/>
              </w:rPr>
              <w:t>128.635,00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91001" w:rsidP="00CA226E" w:rsidR="00791001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652C2C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Zagrebu, Gomboševa 30, zastupa Gradsko stambeno komunalno gospodarstvo d.o.o. OIB:03744272526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Gomboševa 30, objekt 05041120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nagodbi St-762/17, pravomoćno dana 13.6.2017.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6.553,09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6.553,09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71</w:t>
            </w:r>
          </w:p>
          <w:p w:rsidRDefault="00F337B2" w:rsidP="00CA226E" w:rsidR="00F337B2" w:rsidRPr="002717EA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Suvlasnici stambene zgrade u Zagrebu, Otona Žiupančića 10, zastupa Gradsko stambeno komunalno gospodarstvo d.o.o. 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Otona Župančića 10, objekt 03995666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14.899,93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14.899,93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A226E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652C2C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Zagrebu, Čerinina 13, zastupa Gradsko stambeno komunalno gospodarstvo d.o.o. 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Čerinina 13, objekt 05044731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11.684,24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11.684,24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Suvlasnici stambene zgrade u Zagrebu, Svetog Mateja 65, zastupa Gradsko stambeno komunalno gospodarstvo d.o.o. 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Svetog Mateja 65, objekt 04998405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15.330,88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15.330,88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Suvlasnici stambene zgrade u Zagrebu, Otona Župančića 6, zastupa Gradsko stambeno komunalno gospodarstvo d.o.o. 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Zagreb, Otona Župančića 6, objekt 03995186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2.262,38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B472DF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B472DF">
              <w:rPr>
                <w:rFonts w:cs="Arial" w:hAnsi="Arial" w:ascii="Arial"/>
                <w:color w:val="000000"/>
                <w:sz w:val="18"/>
                <w:szCs w:val="18"/>
              </w:rPr>
              <w:t>2.262,38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A759EE" w:rsidR="00652C2C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652C2C" w:rsidP="00A759EE" w:rsidR="00652C2C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B568B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Suvlasnici stambene zgrade u Zaprešiću Drage Kodrmana 1, zastupa Gradsko stambeno komunalno gospodarstvo d.o.o. OIB:03744272526</w:t>
            </w:r>
            <w:r w:rsidRPr="002717EA">
              <w:rPr>
                <w:rFonts w:cs="Arial" w:hAnsi="Arial" w:ascii="Arial"/>
                <w:sz w:val="18"/>
                <w:szCs w:val="18"/>
              </w:rPr>
              <w:tab/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Savska cesta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Pričuva stambena zgrada Zaprešiću Drage Kodrmana 1, objekt 04336283</w:t>
            </w:r>
          </w:p>
          <w:p w:rsidRDefault="00F337B2" w:rsidP="00CA226E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A226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1.268,57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1.268,57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AD4E26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RH Ministarstvo financija, Carinska uprava, Područni carinski ured Split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 Zagreb, Savska cesta 41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područnog carinskog ureda Split klasa:UP/I-415-02/13-14/50 od 8/2013 i klasa.UP/I-415-02/13-05/10 od 10/2018; rješenju o odobrenoj predstečajnoj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3.011,00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3.011,00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89777C" w:rsidR="00F337B2" w:rsidRPr="002717EA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AGRO DAME KORLATOLT FELELOSSEGU TARSASAG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OIB:51058056315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TOMISALV Pedišić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9551 Mesteri, Kossth utca1, Mađarska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-kupoprodajni Ugovor 07/16/11/ 2016; rješenje i presuda Trgovačkog suda u Zagrebu Povrv-3341/17 od 07.06.2017.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60.080,24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60.080,24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F94E74" w:rsidR="00F337B2" w:rsidRPr="002717EA">
        <w:trPr>
          <w:trHeight w:val="55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CD2EDD" w:rsidR="00F337B2" w:rsidRPr="002717E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717E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76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VODOVOD d.o.o.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OIB:80535169523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Nikole Zrinskog 25</w:t>
            </w:r>
          </w:p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potrošnju vode 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4C3F7E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30.879,12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9777C" w:rsidR="00F337B2" w:rsidRPr="002717EA">
            <w:pPr>
              <w:jc w:val="center"/>
              <w:rPr>
                <w:rFonts w:cs="Arial" w:hAnsi="Arial" w:ascii="Arial"/>
                <w:color w:val="000000"/>
                <w:sz w:val="18"/>
                <w:szCs w:val="18"/>
              </w:rPr>
            </w:pPr>
            <w:r w:rsidRPr="002717EA">
              <w:rPr>
                <w:rFonts w:cs="Arial" w:hAnsi="Arial" w:ascii="Arial"/>
                <w:color w:val="000000"/>
                <w:sz w:val="18"/>
                <w:szCs w:val="18"/>
              </w:rPr>
              <w:t>30.879,12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5C6676" w:rsidR="00F337B2" w:rsidRPr="002717EA">
            <w:pPr>
              <w:jc w:val="center"/>
              <w:rPr>
                <w:rFonts w:cs="Arial" w:hAnsi="Arial" w:ascii="Arial"/>
                <w:b/>
                <w:color w:val="000000"/>
                <w:sz w:val="18"/>
                <w:szCs w:val="18"/>
              </w:rPr>
            </w:pPr>
          </w:p>
        </w:tc>
      </w:tr>
      <w:tr w:rsidTr="00F94E74" w:rsidR="00F337B2" w:rsidRPr="002717EA">
        <w:trPr>
          <w:trHeight w:val="1128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HŽ PUTNIČKI PRIJEVOZ d.o.o.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OIB:80572192786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Smolčić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Zagreb,Strojarska cesta 11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37B2" w:rsidP="00F94E74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uslugu; rješenje o ovrsi javni bilježnik V.Zajec broj Ovrv-1233/08 od 13.10.2008.</w:t>
            </w:r>
          </w:p>
          <w:p w:rsidRDefault="00F337B2" w:rsidP="00F94E74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10.947,29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10.947,29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HEP  toplinarstvo d.o.o.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OIB:15907062900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Miševečka 15a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806C6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isporuku tehničke pare; u tijeku spor na Trgovačkom sudu u Zagrebu broj 98.Povrv-310/16 </w:t>
            </w:r>
          </w:p>
          <w:p w:rsidRDefault="00F337B2" w:rsidP="00806C6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6.644.172,21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6.644.172,21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337B2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MARKO ŠARAC bivši vlasnik obrta EKOPAPIR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OIB:89563594127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Rački i kolege, odvjetničko društvo iz Slavonskog Broda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I.Prodana 20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7D55A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</w:t>
            </w:r>
            <w:r w:rsidRPr="007D55A6">
              <w:rPr>
                <w:rFonts w:cs="Arial" w:hAnsi="Arial" w:ascii="Arial"/>
                <w:sz w:val="16"/>
                <w:szCs w:val="16"/>
              </w:rPr>
              <w:t>presuda Trgovačkog suda u Osijeku broj 10Povrv-1492/12 od 8.3.2013. ; presuda i rješenje VTS RH broj 53.Pž-4643/2013 od 30.11.2016.</w:t>
            </w:r>
          </w:p>
          <w:p w:rsidRDefault="00F337B2" w:rsidP="00AD4E26" w:rsidR="00F337B2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 nagodbi St-762/17, pravomoćno dana 13.6.2017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37B2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769.227,16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657.755,56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337B2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111.471,60</w:t>
            </w:r>
          </w:p>
        </w:tc>
      </w:tr>
      <w:tr w:rsidTr="00D73840" w:rsidR="00F94E7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D7384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CF7893">
              <w:rPr>
                <w:rFonts w:cs="Arial" w:hAnsi="Arial" w:ascii="Arial"/>
                <w:sz w:val="18"/>
                <w:szCs w:val="18"/>
              </w:rPr>
              <w:t>Napome</w:t>
            </w:r>
            <w:r>
              <w:rPr>
                <w:rFonts w:cs="Arial" w:hAnsi="Arial" w:ascii="Arial"/>
                <w:sz w:val="18"/>
                <w:szCs w:val="18"/>
              </w:rPr>
              <w:t xml:space="preserve">na: </w:t>
            </w:r>
            <w:r w:rsidRPr="00D85CF2">
              <w:rPr>
                <w:rFonts w:cs="Arial" w:hAnsi="Arial" w:ascii="Arial"/>
                <w:b/>
                <w:sz w:val="18"/>
                <w:szCs w:val="18"/>
              </w:rPr>
              <w:t xml:space="preserve">Prijava tražbine broj </w:t>
            </w:r>
            <w:r>
              <w:rPr>
                <w:rFonts w:cs="Arial" w:hAnsi="Arial" w:ascii="Arial"/>
                <w:b/>
                <w:sz w:val="18"/>
                <w:szCs w:val="18"/>
              </w:rPr>
              <w:t>81</w:t>
            </w:r>
            <w:r w:rsidRPr="00D85CF2">
              <w:rPr>
                <w:rFonts w:cs="Arial" w:hAnsi="Arial" w:ascii="Arial"/>
                <w:b/>
                <w:sz w:val="18"/>
                <w:szCs w:val="18"/>
              </w:rPr>
              <w:t xml:space="preserve"> vjerovnik </w:t>
            </w:r>
            <w:r w:rsidRPr="00F94E74">
              <w:rPr>
                <w:rFonts w:cs="Arial" w:hAnsi="Arial" w:ascii="Arial"/>
                <w:b/>
                <w:sz w:val="18"/>
                <w:szCs w:val="18"/>
              </w:rPr>
              <w:t>MARKO ŠARAC bivši vlasnik obrta EKOPAPIR</w:t>
            </w:r>
            <w:r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  <w:r w:rsidRPr="00CF7893">
              <w:rPr>
                <w:rFonts w:cs="Arial" w:hAnsi="Arial" w:ascii="Arial"/>
                <w:sz w:val="18"/>
                <w:szCs w:val="18"/>
              </w:rPr>
              <w:t>stečajni upravitelj osporava  tražbinu za iznos od =</w:t>
            </w:r>
            <w:r w:rsidRPr="00F94E74">
              <w:rPr>
                <w:rFonts w:cs="Arial" w:hAnsi="Arial" w:ascii="Arial"/>
                <w:sz w:val="18"/>
                <w:szCs w:val="18"/>
              </w:rPr>
              <w:t>111.471,60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F7893">
              <w:rPr>
                <w:rFonts w:cs="Arial" w:hAnsi="Arial" w:ascii="Arial"/>
                <w:sz w:val="18"/>
                <w:szCs w:val="18"/>
              </w:rPr>
              <w:t>kn obzirom da  vjerovnik nije uskladio tražbinu prema utvrđenoj mu tražbini u predstečajnoj nagodbi.</w:t>
            </w: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SOLANA PAG d.d.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OIB:34949147151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Pag,Svilino bb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isporuku robe 2017.g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64.750,00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64.750,00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EKOTEX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OIB:07941830049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odvjetnica Marta Šimrak Lukavski iz odvj.ureda Lukavski, Turković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Remete 99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A1DDB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isporuku roba; rješenje o ovrsi javni bilježnik S.Škrinjar iz Zagreba broj Ovrv-55/15 od dana 4.3.2015. pravomoćno 9.4.2015.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1.981,27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1.981,27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PERFEKT MOTORFELŰJĺTÁS Kereskedelm és Szolgáltató Korlátolt Felelösségű Társasg,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OIB:69576018809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Eva Jeny odvjetnica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Mađarska, 2890 Tata, Szomódi u. 2046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iz 2017.godine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56.010,85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280D72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56.010,85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E1FF7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INTERSERVIS-PROMET d.o.o.OIB:38077166049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Ksenije Kantoci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usluge 2015. I 2016.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667998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13.926,24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13.926,24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Komárom-Esztergom Megyei Parképitó és Kertészeti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OIB:8143728930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Eva Jeny odvjetnica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Mađarska, 2890Tata,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Környei u 24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79.774,30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79.774,30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RENTTOUR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OIB:35495582112 zastupa odvjetnik Zoran Galić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Slovenija, Križevci-Ljutomer, Lukavci 69/a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za uslugu prijevoza iz 2017: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-rješenje o ovrsi javni bilježnik Z.Despot iz Zagreba, broj Ovrv-46/17 od 29.05.2017.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22.559,23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22.559,23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Sveučilište u Zagrebu, Fakultet strojarstva i brodogradnje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OIB:22910368449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Ivana Lučića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izradi V</w:t>
            </w:r>
            <w:r w:rsidR="00242BED">
              <w:rPr>
                <w:rFonts w:cs="Arial" w:hAnsi="Arial" w:ascii="Arial"/>
                <w:sz w:val="18"/>
                <w:szCs w:val="18"/>
              </w:rPr>
              <w:t>er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ifikacijskih izvješća o emisijama stakleničkih plinova iz postrojenja PAN od dana 3.2.2012.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-rješenju o odobrenoj predstečajnoj  nagodbi St-762/17, pravomoćno dana 13.6.2017.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E4256D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30.663,82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30.663,82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IVAN HABUŠ vlasnik radionice za izradu zupčastih i pužnih prijenosa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OIB:17071809140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Jandriševa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usluge iz 2017.godine </w:t>
            </w:r>
          </w:p>
          <w:p w:rsidRDefault="00F94E74" w:rsidP="00AD4E26" w:rsidR="00F94E74" w:rsidRPr="002717EA">
            <w:pPr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6779E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89.059,37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89.059,37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F64515" w:rsidR="00F94E7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F64515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Napomena: </w:t>
            </w: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Janko Draganić vlasnik obrta  DRAGANIĆ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OIB:11316605949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Branko Posavčić iz Kutine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Novska, Osječka 196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2016.godine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-presuda Trgovačkog suda u Zagrebu ,Stalna služba Karlovac,Povrv-536/17 od dana 20.srpnja 2018.(glavnica, parnični trošak, trošak ovršnog)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141.489,69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141.489,69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Vanja Šuvak vlasnik STILLVIL servis viličara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OIB:08815096372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Ul.kralja Dimitra Zvonimira 24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66.624,63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66.624,63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PASTOR-TVA d.d.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OIB:17140959007 zastupa odvjetnik Ksenija Čerin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Rakitje,Novačka 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iz 9 mjeseca 2016 godine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789,65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789,65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Proton EL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OIB:7950554595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Iva Burić iz odvjetničkog društva  Hanžeković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Štefanovečka 10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 godine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A.Hukelj iz Zagreba, broj Ovrv-4568/17;presuda Trgovačkog suda u Zagrebu broj Povrv-2823/2017 od dana 11.6.2018.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96.519,44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96.519,44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Auto kuća Kovačević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OIB:84485812058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odvjetničko društvo Mamić,Perić,Reberski, Rimac iz Zagreba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Bukovac Gornji 1/a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za uslugu –popravak vozila od  29.3.2017.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3F2F12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8.185,09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8.185,09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OIB:51849894160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1.Savica 62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papira 2017.godina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6779E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MK GROUP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OIB:53948666515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Ferri Marko iz Rijeke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Rijeka, Riva 16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isporučenu robu iz 2016.i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1.860.451,24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1.860.451,24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MAJA PANDEK vlasnik obiteljskog poljoprivrednog gospodarstva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OIB:87306217530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Sesvete, Kašinska 64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iz 2016.godine, Kupoprodajni ugovor 26.9.2016.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B7EEF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36.643,05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36.643,05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MICROTEAM d.o.o. pravni slijednik Nenad Žordić vlasnik obrta MICROTEAM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OIB:57375677395 zastupa odvjetnica Dijana Brezak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Velika Gorica, Kurilovečka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isporuku robe 2016 godina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prijenosu obrta od 31.12.2016. 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1.237,50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1.237,50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VJEKOSLAV BOŠNJAK vlasnik obrta EKOTERM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OIB:63911469972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odvjetnica Mira Buljan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Slavonski Brod, Ivana Belostenca 17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isporuku roba 2016.godina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Ovrv-213/2017 javni bilježnik Marija Baković iz Zagreba od 12.06.2017. ;Trgovački sud u Zagrebu Povrv-10/2018 prekid  zbog otvaranja stečaja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B2F9A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15.285,46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               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15.285,46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Stojković Petrol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OIB:89296453085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 Srbija, Žitorađa, Badnjevac,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za uslugu  od 27.08.2016.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javnog bilježnika M.Ježeka iz Zagreba broj Ovrv-25536/2017 od 31.3.2017.pravomoćno i ovršno  26.4.2017.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11.671,45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11.671,45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MIHAELA PLESKALT vlasnik autoprijevozničkog obrta PLESKALT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OIB:47411293946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Bjelovar, L.Matačića 51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uslugu iz 2016. godine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M.Ježeka iz Zagreba broj Ovrv-65759/2016  od 26.10.2016. pravomoćno i ovršno  23.11.2016.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B7EEF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58.217,23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58.217,23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MARIA KOVAČEVIĆ vlasnik Obrta za uslužne djelatnosti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OIB:70232196587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Vesna Jakovljević iz Bjelovara 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Zrinski Topolovac, Zrinski Topolovac 162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C56A7C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uslugu iz 2016. godine </w:t>
            </w:r>
          </w:p>
          <w:p w:rsidRDefault="00F94E74" w:rsidP="00C56A7C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rješenje o ovrsi javnog bilježnika M.Ježeka iz Zagreba broj Ovrv-16621/2017  od 26.01.2017. pravomoćno i ovršno  18.02.2017.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22.263,44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22.263,44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G.M.F. COMMERCIALE S.A.S. DI GIANLUCA E MICHELE FOSSATI &amp; C.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OIB:77655902359 zastupa zajednički odvjetnički ured Baburak, Brezak, Grabas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Italija, Via Sour Maria Pellettier 4, Monza 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od 20.6.2011.; presuda Trgovačkog suda u Osijeku broj 17Povrv-370/12-37 od 12.12.2013.  potvrđeno presudom i  rješenjem RH Visoki trgovački sud Republike Hrvatske broj  Pž-1807/2014 od dana 1.3.2017.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 predstečajnoj  nagodbi St-762/17, pravomoćno dana 13.6.2017.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174.429,97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174.429,97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HRVATSKA BANKA ZA OBNOVU I RAZVITAK za račun Republike Hrvatske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OIB:26702280390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Strossmayerov trg 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-polica osiguranja izvoznih potraživanja 24/2017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-presuda Trgovačkog suda u Zagrebu broj 6.Povrv-177/2018 od dana 24.5.2018.pravomoćna dana 5.6.2018.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D00C3B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4.294,76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4.294,76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51214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STUDIO NEXAR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OIB:95758443121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Ivanec, Ulica akademika Mirka Maleza 30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uslugu iz 2016. godine</w:t>
            </w:r>
          </w:p>
          <w:p w:rsidRDefault="00F94E74" w:rsidP="00DD18F4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 rješenje o ovrsi javnog bilježnika Tihana Sudar iz Zagreba broj Ovrv-427/17  od 227.9.2017.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44.176,68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44.176,68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759EE" w:rsidR="00D5121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51214" w:rsidP="00095A49" w:rsidR="00D5121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D51214" w:rsidR="00F94E74" w:rsidRPr="002717EA">
        <w:trPr>
          <w:trHeight w:val="556"/>
        </w:trPr>
        <w:tc>
          <w:tcPr>
            <w:tcW w:type="dxa" w:w="567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DB2D9A" w:rsidR="00F94E74" w:rsidRPr="002717EA">
        <w:trPr>
          <w:trHeight w:val="982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107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REOMA GRUPA d.o.o.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OIB:61791785783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Igor Savić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Radnička cesta 184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Računi za robu  iz 2016. godine</w:t>
            </w:r>
          </w:p>
          <w:p w:rsidRDefault="00F94E74" w:rsidP="00DB2D9A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i presuda Trgovačkog suda u Zagrebu broj Povrv-2306/2017. od 15.5.2018. 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68.490,63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68.490,63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HRVATSKI ZAVOD ZA ZDRAVSTVENO OSIGURANJE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OIB:02958272670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Margaretska 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Naknada štete za liječenje povodom  ozljede na radu , rješenje Hrvatskog zavoda za zdravstveno osiguranje klasa:UP/I-502-03/17-02/948; ur broj:338-21-81-17-04 od 11.7.2017.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57.929,87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57.929,87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ANTO ZUBONJA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OIB:73721448252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Dragutina Golika 36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11.167,00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11.167,00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NENAD RUMBAK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OIB:51849864160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1.Savica 67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Otkup starog papira  2017.godina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3.834,00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KEMIS-TERMOCLEAN d.o.o.OIB:47719259482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Zastupa odvjetnik Davorin Grgić iz Zagreba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Slavonska avenija 26/14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  iz 2017.godine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12.005,00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12.005,00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109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112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RINO BRALO vlasnik obrt za prijevozničke usluge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OIB:18218448496 zastupa odvjetnik Matko Ćelić iz Zagreba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Split, Nikole Tavelića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-računi za robu i izvršenu uslugu  iz 2016. godine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13.050,56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13.050,56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110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TŽV GREDELJ d.o.o. u stečaju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OIB:65952859647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Vukomerečka cesta 89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-račun  iz 2016.godine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J.Rotim  broj Ovrv-1117/17 od 27.02.2017. pravomoćno i ovršno 15.3.2017.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91.217,77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91.217,77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114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APIOS d.o.o.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OIB:72594208197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 ,Budmanijeva 5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robu i izvršenu uslugu  iz 2017. godine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7F5CBF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53.181,32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53.181,32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112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115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KATARINA VLADIĆ vlasnik AGRO VM,  poljoprivredni uslužni obrt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OIB:17592927576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Hrvoje Grubeša iz Osijeka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Budimac, B.J.Jelačića 38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-računi za robu  2016.godina; Kupoprodajni ugovor br 00004/06/16 od27.6.2016.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-rješenje o ovrsi javni bilježnik I.Macanić  broj Ovrv-69/17 od 22.12.2017. pravomoćno i ovršno 15.3.2017.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238.565,38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238.565,38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F94E74" w:rsidRPr="002717EA">
        <w:trPr>
          <w:trHeight w:val="556"/>
        </w:trPr>
        <w:tc>
          <w:tcPr>
            <w:tcW w:type="dxa" w:w="15168"/>
            <w:gridSpan w:val="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095A49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Br prijave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vjerovnik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adresa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Pravna osnova prijavljene tražbine/ Oznaka ovršne isprave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Iznos osporene tražbine (kn)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113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116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MARINKO MIKULIĆ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OIB:57215562399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Lukšić gornji 7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-neisplaćena dobit</w:t>
            </w:r>
            <w:r w:rsidR="00BD7F60">
              <w:rPr>
                <w:rFonts w:cs="Arial" w:hAnsi="Arial" w:ascii="Arial"/>
                <w:sz w:val="18"/>
                <w:szCs w:val="18"/>
              </w:rPr>
              <w:t xml:space="preserve"> za 1999.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odluka od  30.04.2003. obračun kamata i kamata na kamatu </w:t>
            </w:r>
          </w:p>
          <w:p w:rsidRDefault="00F94E74" w:rsidP="00AD4E26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-pozajmice Ugovor o pozajmici, Swift 10.3.17. izvod devizni račun; </w:t>
            </w:r>
          </w:p>
          <w:p w:rsidRDefault="00F94E74" w:rsidP="00AD4E26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-Ugovor o zakupu poslovnog prostora poslovni prostor Zagreb ,Lukšić gornji 7 od 25.04.2016.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182.541.716,69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9.488.624,88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173.053.091,81</w:t>
            </w: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114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118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HELB d.o.o.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OIB:38935991904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Božjakovina, Industrijska ulica 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Račun za uslugu  od 30.6.2016.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77.562,72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77.562,72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D4E26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D4E26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119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PREMUŽIĆ TRANSPORTI d.o.o.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OIB:78654545509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odvjetnik Franjo Šebijan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Sv. Love2, Veliki Lovrečan, 42208 Cestica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Rješenje o ovrsi javnog bilježnika V.Marčinka iz Zagreba broj:Ovrv-1306/2017 od 12.10.2017. temeljem računa za usluga od 28.1.16. i 29.9.16.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181044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13.995,93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13.995,93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5D0F9C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120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HRVATSKA RADIOTELEVIZIJA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OIB:68419124305</w:t>
            </w:r>
          </w:p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Zastupa odvjetničko društvo Hanžeković i partneri d.o.o. iz Zagreba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Zagreb, Prisavlje 3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-rješenju o odobrenoj</w:t>
            </w:r>
            <w:r w:rsidR="00873DDB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 predstečajnoj  nagodbi St-762/17, pravomoćno dana 13.6.2017.</w:t>
            </w:r>
          </w:p>
          <w:p w:rsidRDefault="009E1CF1" w:rsidP="004A7FD0" w:rsidR="009E1CF1" w:rsidRPr="002717EA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-računi za uslugu 2018.</w:t>
            </w:r>
          </w:p>
          <w:p w:rsidRDefault="00F94E74" w:rsidP="004A7FD0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9E1CF1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80.780,26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E1CF1" w:rsidP="004A7FD0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E1CF1">
              <w:rPr>
                <w:rFonts w:cs="Arial" w:hAnsi="Arial" w:ascii="Arial"/>
                <w:sz w:val="18"/>
                <w:szCs w:val="18"/>
              </w:rPr>
              <w:t>80.780,26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4A7FD0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117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121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IDL LOGISTIKA d.o.o.</w:t>
            </w:r>
          </w:p>
          <w:p w:rsidRDefault="00F94E74" w:rsidP="00095A49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MŠ:702777</w:t>
            </w:r>
          </w:p>
          <w:p w:rsidRDefault="00F94E74" w:rsidP="00095A49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Porezni broj:SI58589503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R Slovenija, Kranj, Ješetova ulica 101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 xml:space="preserve">Računi za uslugu iz </w:t>
            </w:r>
            <w:r w:rsidR="00873DDB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2717EA">
              <w:rPr>
                <w:rFonts w:cs="Arial" w:hAnsi="Arial" w:ascii="Arial"/>
                <w:sz w:val="18"/>
                <w:szCs w:val="18"/>
              </w:rPr>
              <w:t xml:space="preserve">2017.godine po srednjem tečaju HNB na dan otvaranja stečaja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16.714,12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095A49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717EA">
              <w:rPr>
                <w:rFonts w:cs="Arial" w:hAnsi="Arial" w:ascii="Arial"/>
                <w:sz w:val="18"/>
                <w:szCs w:val="18"/>
              </w:rPr>
              <w:t>16.714,12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AF0FCE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03B06" w:rsidP="00AC1618" w:rsidR="00AF0FCE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118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12</w:t>
            </w:r>
            <w:r w:rsidRPr="00630F38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Ranko Davidović</w:t>
            </w:r>
          </w:p>
          <w:p w:rsidRDefault="00AF0FCE" w:rsidP="00FA415A" w:rsidR="00AF0FCE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OIB:44245955273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27965" w:rsidP="00FA415A" w:rsidR="00AF0FCE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3.kozari pu</w:t>
            </w:r>
            <w:r w:rsidR="00AF0FCE" w:rsidRPr="00630F38">
              <w:rPr>
                <w:rFonts w:cs="Arial" w:hAnsi="Arial" w:ascii="Arial"/>
                <w:sz w:val="18"/>
                <w:szCs w:val="18"/>
              </w:rPr>
              <w:t>t 2od 4</w:t>
            </w: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 xml:space="preserve">Ugovor o djelu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FA415A" w:rsidR="00AF0FCE" w:rsidRPr="00630F3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630F38">
              <w:rPr>
                <w:rFonts w:cs="Arial" w:hAnsi="Arial" w:ascii="Arial"/>
                <w:sz w:val="18"/>
                <w:szCs w:val="18"/>
              </w:rPr>
              <w:t>32.782,99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095A49" w:rsidR="00AF0FC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AF0FCE">
              <w:rPr>
                <w:rFonts w:cs="Arial" w:hAnsi="Arial" w:ascii="Arial"/>
                <w:sz w:val="18"/>
                <w:szCs w:val="18"/>
              </w:rPr>
              <w:t>32.782,99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F0FCE" w:rsidP="00AC1618" w:rsidR="00AF0FC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1618" w:rsidR="00F94E74" w:rsidRPr="002717EA">
        <w:trPr>
          <w:trHeight w:val="556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F94E74" w:rsidP="00AC1618" w:rsidR="00F94E74" w:rsidRPr="00AC1618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5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2717E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94E74" w:rsidP="00AC1618" w:rsidR="00F94E74" w:rsidRPr="00AC1618">
            <w:pPr>
              <w:rPr>
                <w:rFonts w:cs="Arial" w:hAnsi="Arial" w:ascii="Arial"/>
                <w:sz w:val="18"/>
                <w:szCs w:val="18"/>
              </w:rPr>
            </w:pPr>
            <w:r w:rsidRPr="00AC1618">
              <w:rPr>
                <w:rFonts w:cs="Arial" w:hAnsi="Arial" w:ascii="Arial"/>
                <w:sz w:val="18"/>
                <w:szCs w:val="18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2267" w:rsidP="00C45D76" w:rsidR="00F94E74" w:rsidRPr="007831D1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7831D1">
              <w:rPr>
                <w:rFonts w:cs="Arial" w:hAnsi="Arial" w:ascii="Arial"/>
                <w:b/>
                <w:sz w:val="18"/>
                <w:szCs w:val="18"/>
              </w:rPr>
              <w:t>295.064.</w:t>
            </w:r>
            <w:r w:rsidR="00C45D76" w:rsidRPr="007831D1">
              <w:rPr>
                <w:rFonts w:cs="Arial" w:hAnsi="Arial" w:ascii="Arial"/>
                <w:b/>
                <w:sz w:val="18"/>
                <w:szCs w:val="18"/>
              </w:rPr>
              <w:t>137,33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B2267" w:rsidP="00C45D76" w:rsidR="00F94E74" w:rsidRPr="007831D1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r w:rsidRPr="007831D1">
              <w:rPr>
                <w:rFonts w:cs="Arial" w:hAnsi="Arial" w:ascii="Arial"/>
                <w:b/>
                <w:sz w:val="18"/>
                <w:szCs w:val="18"/>
              </w:rPr>
              <w:t>102.</w:t>
            </w:r>
            <w:r w:rsidR="00C45D76" w:rsidRPr="007831D1">
              <w:rPr>
                <w:rFonts w:cs="Arial" w:hAnsi="Arial" w:ascii="Arial"/>
                <w:b/>
                <w:sz w:val="18"/>
                <w:szCs w:val="18"/>
              </w:rPr>
              <w:t>393.326,25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E2789" w:rsidP="00C45D76" w:rsidR="00F94E74" w:rsidRPr="007831D1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  <w:r w:rsidRPr="007831D1">
              <w:rPr>
                <w:rFonts w:cs="Arial" w:hAnsi="Arial" w:ascii="Arial"/>
                <w:b/>
                <w:sz w:val="18"/>
                <w:szCs w:val="18"/>
              </w:rPr>
              <w:t>192.</w:t>
            </w:r>
            <w:r w:rsidR="007831D1" w:rsidRPr="007831D1">
              <w:rPr>
                <w:rFonts w:cs="Arial" w:hAnsi="Arial" w:ascii="Arial"/>
                <w:b/>
                <w:sz w:val="18"/>
                <w:szCs w:val="18"/>
              </w:rPr>
              <w:t>670.811,08</w:t>
            </w:r>
          </w:p>
        </w:tc>
      </w:tr>
    </w:tbl>
    <w:p w:rsidRDefault="00EF1F07" w:rsidP="00875FAF" w:rsidR="00EF1F07" w:rsidRPr="002717EA">
      <w:pPr>
        <w:ind w:firstLine="708" w:left="1"/>
        <w:rPr>
          <w:rFonts w:cs="Arial" w:hAnsi="Arial" w:ascii="Arial"/>
          <w:sz w:val="18"/>
          <w:szCs w:val="18"/>
        </w:rPr>
      </w:pPr>
    </w:p>
    <w:p w:rsidRDefault="002A2F49" w:rsidP="0092574F" w:rsidR="002A2F49" w:rsidRPr="002717EA">
      <w:pPr>
        <w:rPr>
          <w:rFonts w:cs="Arial" w:hAnsi="Arial" w:ascii="Arial"/>
          <w:sz w:val="18"/>
          <w:szCs w:val="18"/>
        </w:rPr>
      </w:pPr>
      <w:r w:rsidRPr="002717EA">
        <w:rPr>
          <w:rFonts w:cs="Arial" w:hAnsi="Arial" w:ascii="Arial"/>
          <w:sz w:val="18"/>
          <w:szCs w:val="18"/>
        </w:rPr>
        <w:t xml:space="preserve">Napomena: prijava tražbine </w:t>
      </w:r>
      <w:r w:rsidRPr="002717EA">
        <w:rPr>
          <w:rFonts w:cs="Arial" w:hAnsi="Arial" w:ascii="Arial"/>
          <w:b/>
          <w:sz w:val="18"/>
          <w:szCs w:val="18"/>
        </w:rPr>
        <w:t xml:space="preserve">broj 116  vjerovnik Marinko Mikulić </w:t>
      </w:r>
      <w:r w:rsidRPr="002717EA">
        <w:rPr>
          <w:rFonts w:cs="Arial" w:hAnsi="Arial" w:ascii="Arial"/>
          <w:sz w:val="18"/>
          <w:szCs w:val="18"/>
        </w:rPr>
        <w:t xml:space="preserve">osporava se za iznos od =173.053.091,81 kn s osnova </w:t>
      </w:r>
      <w:r w:rsidR="00957207" w:rsidRPr="002717EA">
        <w:rPr>
          <w:rFonts w:cs="Arial" w:hAnsi="Arial" w:ascii="Arial"/>
          <w:sz w:val="18"/>
          <w:szCs w:val="18"/>
        </w:rPr>
        <w:t>neisplaćene dobiti</w:t>
      </w:r>
      <w:r w:rsidR="00773AA6">
        <w:rPr>
          <w:rFonts w:cs="Arial" w:hAnsi="Arial" w:ascii="Arial"/>
          <w:sz w:val="18"/>
          <w:szCs w:val="18"/>
        </w:rPr>
        <w:t xml:space="preserve"> iz 1999.g </w:t>
      </w:r>
      <w:r w:rsidR="00957207" w:rsidRPr="002717EA">
        <w:rPr>
          <w:rFonts w:cs="Arial" w:hAnsi="Arial" w:ascii="Arial"/>
          <w:sz w:val="18"/>
          <w:szCs w:val="18"/>
        </w:rPr>
        <w:t xml:space="preserve"> po odluci od dana 30.04.2003.godine, obzirom da  potraživanje s osnove dobiti zastarijeva u općem zastarnom roku od 5 godina iz čl. 371.</w:t>
      </w:r>
      <w:r w:rsidR="0092574F" w:rsidRPr="002717EA">
        <w:rPr>
          <w:rFonts w:cs="Arial" w:hAnsi="Arial" w:ascii="Arial"/>
          <w:sz w:val="18"/>
          <w:szCs w:val="18"/>
        </w:rPr>
        <w:t xml:space="preserve"> </w:t>
      </w:r>
      <w:r w:rsidR="00957207" w:rsidRPr="002717EA">
        <w:rPr>
          <w:rFonts w:cs="Arial" w:hAnsi="Arial" w:ascii="Arial"/>
          <w:sz w:val="18"/>
          <w:szCs w:val="18"/>
        </w:rPr>
        <w:t xml:space="preserve">Zakona o obveznim odnosima. </w:t>
      </w:r>
      <w:r w:rsidR="0092574F" w:rsidRPr="002717EA">
        <w:rPr>
          <w:rFonts w:cs="Arial" w:hAnsi="Arial" w:ascii="Arial"/>
          <w:sz w:val="18"/>
          <w:szCs w:val="18"/>
        </w:rPr>
        <w:t>Nadalje,</w:t>
      </w:r>
      <w:r w:rsidR="00BD7F60">
        <w:rPr>
          <w:rFonts w:cs="Arial" w:hAnsi="Arial" w:ascii="Arial"/>
          <w:sz w:val="18"/>
          <w:szCs w:val="18"/>
        </w:rPr>
        <w:t xml:space="preserve"> </w:t>
      </w:r>
      <w:r w:rsidR="0092574F" w:rsidRPr="002717EA">
        <w:rPr>
          <w:rFonts w:cs="Arial" w:hAnsi="Arial" w:ascii="Arial"/>
          <w:sz w:val="18"/>
          <w:szCs w:val="18"/>
        </w:rPr>
        <w:t xml:space="preserve"> osporeni iznos sadržava osim obračunatih zakonski zateznih kamata na glavnicu i obračunati iznos zateznih kamata na dospjele neisplaćene zatezne kamate što je regulirano čl. 31  st 1 i st 2 Zakona o obveznim odnosima. </w:t>
      </w:r>
      <w:r w:rsidR="00BF42B3">
        <w:rPr>
          <w:rFonts w:cs="Arial" w:hAnsi="Arial" w:ascii="Arial"/>
          <w:sz w:val="18"/>
          <w:szCs w:val="18"/>
        </w:rPr>
        <w:t xml:space="preserve">Vjerovnik nije osporenu tražbinu prijavi u postupku predstečajne nagodbe niti osporena tražbina nije sadržana u rješenju  o utvrđenim tražbinama niti u rješenju Trgovačkog suda u Zagrebu </w:t>
      </w:r>
      <w:r w:rsidR="00BF42B3" w:rsidRPr="002717EA">
        <w:rPr>
          <w:rFonts w:cs="Arial" w:hAnsi="Arial" w:ascii="Arial"/>
          <w:sz w:val="18"/>
          <w:szCs w:val="18"/>
        </w:rPr>
        <w:t>St-7</w:t>
      </w:r>
      <w:r w:rsidR="00BF42B3">
        <w:rPr>
          <w:rFonts w:cs="Arial" w:hAnsi="Arial" w:ascii="Arial"/>
          <w:sz w:val="18"/>
          <w:szCs w:val="18"/>
        </w:rPr>
        <w:t xml:space="preserve">62/17, od dana  8.svibnja 2017. godine kojim se odobrava predstečajna nagodba. </w:t>
      </w:r>
    </w:p>
    <w:p w:rsidRDefault="006A0106" w:rsidP="00875FAF" w:rsidR="006A0106">
      <w:pPr>
        <w:rPr>
          <w:rFonts w:cs="Arial" w:hAnsi="Arial" w:ascii="Arial"/>
          <w:sz w:val="20"/>
          <w:szCs w:val="20"/>
        </w:rPr>
      </w:pPr>
    </w:p>
    <w:p w:rsidRDefault="00A374E0" w:rsidP="00875FAF" w:rsidR="00A374E0">
      <w:pPr>
        <w:rPr>
          <w:rFonts w:cs="Arial" w:hAnsi="Arial" w:ascii="Arial"/>
          <w:sz w:val="20"/>
          <w:szCs w:val="20"/>
        </w:rPr>
      </w:pPr>
    </w:p>
    <w:p w:rsidRDefault="005E2789" w:rsidP="00875FAF" w:rsidR="005E2789">
      <w:pPr>
        <w:rPr>
          <w:rFonts w:cs="Arial" w:hAnsi="Arial" w:ascii="Arial"/>
          <w:sz w:val="20"/>
          <w:szCs w:val="20"/>
        </w:rPr>
      </w:pPr>
    </w:p>
    <w:p w:rsidRDefault="005E2789" w:rsidP="00875FAF" w:rsidR="005E2789">
      <w:pPr>
        <w:rPr>
          <w:rFonts w:cs="Arial" w:hAnsi="Arial" w:ascii="Arial"/>
          <w:sz w:val="20"/>
          <w:szCs w:val="20"/>
        </w:rPr>
      </w:pPr>
    </w:p>
    <w:p w:rsidRDefault="005E2789" w:rsidP="00875FAF" w:rsidR="005E2789">
      <w:pPr>
        <w:rPr>
          <w:rFonts w:cs="Arial" w:hAnsi="Arial" w:ascii="Arial"/>
          <w:sz w:val="20"/>
          <w:szCs w:val="20"/>
        </w:rPr>
      </w:pPr>
    </w:p>
    <w:p w:rsidRDefault="006A0106" w:rsidP="00875FAF" w:rsidR="006A0106">
      <w:pPr>
        <w:rPr>
          <w:rFonts w:cs="Arial" w:hAnsi="Arial" w:ascii="Arial"/>
          <w:sz w:val="20"/>
          <w:szCs w:val="20"/>
        </w:rPr>
      </w:pPr>
    </w:p>
    <w:p w:rsidRDefault="006A0106" w:rsidP="00875FAF" w:rsidR="006A0106">
      <w:pPr>
        <w:rPr>
          <w:rFonts w:cs="Arial" w:hAnsi="Arial" w:ascii="Arial"/>
          <w:sz w:val="20"/>
          <w:szCs w:val="20"/>
        </w:rPr>
      </w:pPr>
    </w:p>
    <w:p w:rsidRDefault="008F138D" w:rsidP="008F138D" w:rsidR="008F138D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</w:t>
      </w:r>
      <w:r w:rsidR="00AC1618">
        <w:rPr>
          <w:rFonts w:cs="Arial" w:hAnsi="Arial" w:ascii="Arial"/>
          <w:sz w:val="18"/>
          <w:szCs w:val="18"/>
        </w:rPr>
        <w:tab/>
      </w:r>
      <w:r w:rsidR="00AC1618">
        <w:rPr>
          <w:rFonts w:cs="Arial" w:hAnsi="Arial" w:ascii="Arial"/>
          <w:sz w:val="18"/>
          <w:szCs w:val="18"/>
        </w:rPr>
        <w:tab/>
      </w:r>
      <w:r w:rsidR="00AC1618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  Na broj: 4. St-3415/2017</w:t>
      </w:r>
    </w:p>
    <w:p w:rsidRDefault="008F138D" w:rsidP="008F138D" w:rsidR="008F138D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</w:p>
    <w:p w:rsidRDefault="008F138D" w:rsidP="008F138D" w:rsidR="008F138D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OIB:48630586213</w:t>
      </w:r>
    </w:p>
    <w:p w:rsidRDefault="008F138D" w:rsidP="008F138D" w:rsidR="00992ACB">
      <w:pPr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20"/>
          <w:szCs w:val="20"/>
        </w:rPr>
        <w:tab/>
      </w:r>
      <w:r w:rsidRPr="008F138D">
        <w:rPr>
          <w:rFonts w:cs="Arial" w:hAnsi="Arial" w:ascii="Arial"/>
          <w:sz w:val="20"/>
          <w:szCs w:val="20"/>
        </w:rPr>
        <w:tab/>
      </w:r>
      <w:r w:rsidRPr="008F138D">
        <w:rPr>
          <w:rFonts w:cs="Arial" w:hAnsi="Arial" w:ascii="Arial"/>
          <w:sz w:val="20"/>
          <w:szCs w:val="20"/>
        </w:rPr>
        <w:tab/>
      </w:r>
    </w:p>
    <w:p w:rsidRDefault="00875FAF" w:rsidP="00992ACB" w:rsidR="00875FAF" w:rsidRPr="00C45D76">
      <w:pPr>
        <w:ind w:firstLine="708" w:left="4956"/>
        <w:rPr>
          <w:rFonts w:cs="Arial" w:hAnsi="Arial" w:ascii="Arial"/>
          <w:b/>
          <w:sz w:val="20"/>
          <w:szCs w:val="20"/>
        </w:rPr>
      </w:pPr>
      <w:r w:rsidRPr="00C45D76">
        <w:rPr>
          <w:rFonts w:cs="Arial" w:hAnsi="Arial" w:ascii="Arial"/>
          <w:b/>
          <w:sz w:val="20"/>
          <w:szCs w:val="20"/>
        </w:rPr>
        <w:t xml:space="preserve">   </w:t>
      </w:r>
      <w:r w:rsidR="006A2772" w:rsidRPr="00C45D76">
        <w:rPr>
          <w:rFonts w:cs="Arial" w:hAnsi="Arial" w:ascii="Arial"/>
          <w:b/>
          <w:sz w:val="20"/>
          <w:szCs w:val="20"/>
        </w:rPr>
        <w:t xml:space="preserve">      </w:t>
      </w:r>
      <w:r w:rsidRPr="00C45D76">
        <w:rPr>
          <w:rFonts w:cs="Arial" w:hAnsi="Arial" w:ascii="Arial"/>
          <w:b/>
          <w:sz w:val="20"/>
          <w:szCs w:val="20"/>
        </w:rPr>
        <w:t xml:space="preserve">  Rekapitulacija </w:t>
      </w:r>
    </w:p>
    <w:p w:rsidRDefault="005302E7" w:rsidP="00875FAF" w:rsidR="005302E7" w:rsidRPr="00C45D76">
      <w:pPr>
        <w:rPr>
          <w:rFonts w:cs="Arial" w:hAnsi="Arial" w:ascii="Arial"/>
          <w:sz w:val="20"/>
          <w:szCs w:val="20"/>
        </w:rPr>
      </w:pPr>
    </w:p>
    <w:p w:rsidRDefault="000E4ED5" w:rsidP="00875FAF" w:rsidR="000E4ED5" w:rsidRPr="00C45D76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875FAF" w:rsidR="00875FAF" w:rsidRPr="00C45D76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75FAF" w:rsidR="00875FAF" w:rsidRPr="00C45D76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C45D76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C45D76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45D76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C45D76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45D76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C45D76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45D76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EC5671" w:rsidR="00EC5671" w:rsidRPr="00C45D76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5671" w:rsidP="0094046B" w:rsidR="00EC5671" w:rsidRPr="00C45D76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45D7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5671" w:rsidP="00EC5671" w:rsidR="00EC5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46.625.630,32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5671" w:rsidP="00EC5671" w:rsidR="00EC56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41.948.465,99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EC5671" w:rsidP="007C65D4" w:rsidR="00EC5671" w:rsidRPr="00C45D7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5D76">
              <w:rPr>
                <w:rFonts w:cs="Arial" w:hAnsi="Arial" w:ascii="Arial"/>
                <w:color w:val="000000"/>
                <w:sz w:val="20"/>
                <w:szCs w:val="20"/>
              </w:rPr>
              <w:t>4.677.164,33</w:t>
            </w:r>
          </w:p>
        </w:tc>
      </w:tr>
      <w:tr w:rsidTr="00FA415A" w:rsidR="007C65D4" w:rsidRPr="00C45D76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7C65D4" w:rsidP="0094046B" w:rsidR="007C65D4" w:rsidRPr="00C45D76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C45D76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C65D4" w:rsidP="007C65D4" w:rsidR="007C65D4" w:rsidRPr="00C45D7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5D76">
              <w:rPr>
                <w:rFonts w:cs="Arial" w:hAnsi="Arial" w:ascii="Arial"/>
                <w:color w:val="000000"/>
                <w:sz w:val="20"/>
                <w:szCs w:val="20"/>
              </w:rPr>
              <w:t>295.06</w:t>
            </w:r>
            <w:r w:rsidR="005A6DD1">
              <w:rPr>
                <w:rFonts w:cs="Arial" w:hAnsi="Arial" w:ascii="Arial"/>
                <w:color w:val="000000"/>
                <w:sz w:val="20"/>
                <w:szCs w:val="20"/>
              </w:rPr>
              <w:t>4.137,33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C45D76" w:rsidP="007C65D4" w:rsidR="007C65D4" w:rsidRPr="00C45D7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C45D76">
              <w:rPr>
                <w:rFonts w:cs="Arial" w:hAnsi="Arial" w:ascii="Arial"/>
                <w:color w:val="000000"/>
                <w:sz w:val="20"/>
                <w:szCs w:val="20"/>
              </w:rPr>
              <w:t>102.393.326,25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6DD1" w:rsidP="007C65D4" w:rsidR="007C65D4" w:rsidRPr="00C45D7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A6DD1">
              <w:rPr>
                <w:rFonts w:cs="Arial" w:hAnsi="Arial" w:ascii="Arial"/>
                <w:color w:val="000000"/>
                <w:sz w:val="20"/>
                <w:szCs w:val="20"/>
              </w:rPr>
              <w:t>192.670.811,08</w:t>
            </w:r>
          </w:p>
        </w:tc>
      </w:tr>
      <w:tr w:rsidTr="00065F7B" w:rsidR="00EC5671" w:rsidRPr="00C45D76">
        <w:trPr>
          <w:trHeight w:val="454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EC5671" w:rsidP="0094046B" w:rsidR="00EC5671" w:rsidRPr="00C45D76">
            <w:pPr>
              <w:spacing w:lineRule="auto" w:line="276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C45D76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5671" w:rsidR="00EC567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341.689.767,65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C5671" w:rsidR="00EC5671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144.341.792,24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C5671" w:rsidP="00C45D76" w:rsidR="00EC5671" w:rsidRPr="00C45D76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D9690A">
              <w:rPr>
                <w:rFonts w:cs="Arial" w:hAnsi="Arial" w:ascii="Arial"/>
                <w:b/>
                <w:sz w:val="20"/>
                <w:szCs w:val="20"/>
              </w:rPr>
              <w:t>197.347.975,41</w:t>
            </w:r>
          </w:p>
        </w:tc>
      </w:tr>
    </w:tbl>
    <w:p w:rsidRDefault="00875FAF" w:rsidP="00875FAF" w:rsidR="00875FAF">
      <w:pPr>
        <w:ind w:left="870"/>
        <w:rPr>
          <w:rFonts w:cs="Arial" w:hAnsi="Arial" w:ascii="Arial"/>
          <w:b/>
          <w:sz w:val="20"/>
          <w:szCs w:val="20"/>
        </w:rPr>
      </w:pPr>
    </w:p>
    <w:p w:rsidRDefault="005B44AC" w:rsidP="00875FAF" w:rsidR="005B44AC" w:rsidRPr="00C45D76">
      <w:pPr>
        <w:ind w:left="870"/>
        <w:rPr>
          <w:rFonts w:cs="Arial" w:hAnsi="Arial" w:ascii="Arial"/>
          <w:b/>
          <w:sz w:val="20"/>
          <w:szCs w:val="20"/>
        </w:rPr>
      </w:pPr>
    </w:p>
    <w:p w:rsidRDefault="00116F06" w:rsidP="00875FAF" w:rsidR="00116F06">
      <w:pPr>
        <w:ind w:left="870"/>
        <w:rPr>
          <w:rFonts w:cs="Arial" w:hAnsi="Arial" w:ascii="Arial"/>
          <w:b/>
          <w:sz w:val="20"/>
          <w:szCs w:val="20"/>
        </w:rPr>
      </w:pPr>
    </w:p>
    <w:p w:rsidRDefault="00116F06" w:rsidP="00875FAF" w:rsidR="00116F06">
      <w:pPr>
        <w:ind w:left="870"/>
        <w:rPr>
          <w:rFonts w:cs="Arial" w:hAnsi="Arial" w:ascii="Arial"/>
          <w:b/>
          <w:sz w:val="20"/>
          <w:szCs w:val="20"/>
        </w:rPr>
      </w:pPr>
    </w:p>
    <w:p w:rsidRDefault="00116F06" w:rsidP="00875FAF" w:rsidR="00116F06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0310A3" w:rsidP="00875FAF" w:rsidR="000310A3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580B03" w:rsidP="00875FAF" w:rsidR="00580B03">
      <w:pPr>
        <w:ind w:left="870"/>
        <w:rPr>
          <w:rFonts w:cs="Arial" w:hAnsi="Arial" w:ascii="Arial"/>
          <w:b/>
          <w:sz w:val="20"/>
          <w:szCs w:val="20"/>
        </w:rPr>
      </w:pPr>
    </w:p>
    <w:p w:rsidRDefault="00580B03" w:rsidP="00875FAF" w:rsidR="00580B03">
      <w:pPr>
        <w:ind w:left="870"/>
        <w:rPr>
          <w:rFonts w:cs="Arial" w:hAnsi="Arial" w:ascii="Arial"/>
          <w:b/>
          <w:sz w:val="20"/>
          <w:szCs w:val="20"/>
        </w:rPr>
      </w:pPr>
    </w:p>
    <w:p w:rsidRDefault="00580B03" w:rsidP="00875FAF" w:rsidR="00580B03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AC1618" w:rsidP="00875FAF" w:rsidR="00AC1618">
      <w:pPr>
        <w:ind w:left="870"/>
        <w:rPr>
          <w:rFonts w:cs="Arial" w:hAnsi="Arial" w:ascii="Arial"/>
          <w:b/>
          <w:sz w:val="20"/>
          <w:szCs w:val="20"/>
        </w:rPr>
      </w:pPr>
    </w:p>
    <w:p w:rsidRDefault="00116F06" w:rsidP="00875FAF" w:rsidR="00116F06">
      <w:pPr>
        <w:ind w:left="870"/>
        <w:rPr>
          <w:rFonts w:cs="Arial" w:hAnsi="Arial" w:ascii="Arial"/>
          <w:b/>
          <w:sz w:val="20"/>
          <w:szCs w:val="20"/>
        </w:rPr>
      </w:pPr>
    </w:p>
    <w:p w:rsidRDefault="004F1AF0" w:rsidP="004F1AF0" w:rsidR="004F1A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4F1AF0" w:rsidP="004F1AF0" w:rsidR="004F1AF0" w:rsidRPr="00347CCB">
      <w:pPr>
        <w:spacing w:after="0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4F1AF0" w:rsidP="004F1AF0" w:rsidR="004F1AF0" w:rsidRPr="00C35677">
      <w:pPr>
        <w:jc w:val="center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 xml:space="preserve">                                                                                                   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</w:t>
      </w:r>
      <w:r w:rsidRPr="00C35677">
        <w:rPr>
          <w:rFonts w:cs="Arial" w:hAnsi="Arial" w:ascii="Arial"/>
          <w:sz w:val="16"/>
          <w:szCs w:val="16"/>
        </w:rPr>
        <w:t>razlučna prava str 1</w:t>
      </w:r>
    </w:p>
    <w:tbl>
      <w:tblPr>
        <w:tblW w:type="pct" w:w="4984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58"/>
        <w:gridCol w:w="2114"/>
        <w:gridCol w:w="1464"/>
        <w:gridCol w:w="1436"/>
        <w:gridCol w:w="1879"/>
        <w:gridCol w:w="1620"/>
        <w:gridCol w:w="2388"/>
        <w:gridCol w:w="2995"/>
        <w:gridCol w:w="15"/>
      </w:tblGrid>
      <w:tr w:rsidTr="00882DC1" w:rsidR="004F1AF0" w:rsidRPr="005F1229">
        <w:trPr>
          <w:trHeight w:val="499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1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882DC1" w:rsidR="004F1AF0" w:rsidRPr="005F1229">
        <w:trPr>
          <w:trHeight w:val="500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1/41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KRIŽOVLJAN GRAD-gospodarenje otpadom d.o.o.</w:t>
            </w:r>
          </w:p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88564351466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Babinec, Varaždinska ulica 202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Općinski sud u Slavonskom Brodu, katastarska općina Donji Andrijevci</w:t>
            </w:r>
          </w:p>
          <w:p w:rsidRDefault="004F1AF0" w:rsidP="00882DC1" w:rsidR="004F1AF0" w:rsidRPr="005F1229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 xml:space="preserve">Z-12740/2017 od  28.12.2017.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531.717,00</w:t>
            </w: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F1229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-rješenje o ovrsi javni bilježnik Z.Batušić-Šlogar iz Sesveta, broj Ovrv-26/17 ovršno dana.6.3.2018; rješenje o osiguranju Trgovačkog suda u Osijeku, Stalna služba Slavonski Brod  broj Ovr-3454/17 od dana 20.12.2017</w:t>
            </w:r>
          </w:p>
          <w:p w:rsidRDefault="004F1AF0" w:rsidP="00882DC1" w:rsidR="004F1AF0" w:rsidRPr="005F1229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3010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1229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-</w:t>
            </w:r>
            <w:r w:rsidRPr="005F1229">
              <w:rPr>
                <w:rFonts w:cs="Arial" w:hAnsi="Arial" w:ascii="Arial"/>
                <w:b/>
                <w:sz w:val="16"/>
                <w:szCs w:val="16"/>
              </w:rPr>
              <w:t>ko Donji Andrijevci, zk ul 1120</w:t>
            </w:r>
            <w:r w:rsidRPr="005F1229">
              <w:rPr>
                <w:rFonts w:cs="Arial" w:hAnsi="Arial" w:ascii="Arial"/>
                <w:sz w:val="16"/>
                <w:szCs w:val="16"/>
              </w:rPr>
              <w:t>, kč 485 tvornica i ekonomsko dvorište selo 6321m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1229">
              <w:rPr>
                <w:rFonts w:cs="Arial" w:hAnsi="Arial" w:ascii="Arial"/>
                <w:sz w:val="16"/>
                <w:szCs w:val="16"/>
              </w:rPr>
              <w:t>; kč 1824 tvornica, trafostanica, ekonomsko dvorište, selo površine 4065 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</w:tc>
      </w:tr>
      <w:tr w:rsidTr="00882DC1" w:rsidR="004F1AF0" w:rsidRPr="00347CCB">
        <w:trPr>
          <w:gridAfter w:val="1"/>
          <w:wAfter w:type="dxa" w:w="15"/>
          <w:trHeight w:val="867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746E3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2/49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18683136487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Zagreb, Savska cesta 41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O</w:t>
            </w:r>
            <w:r w:rsidRPr="00F17A0A">
              <w:rPr>
                <w:rFonts w:cs="Arial" w:hAnsi="Arial" w:ascii="Arial"/>
                <w:sz w:val="16"/>
                <w:szCs w:val="16"/>
              </w:rPr>
              <w:t xml:space="preserve">pćinski sud u Slavonskom Brodu, ko Donji Andrijevci 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Z-2017/11 od 14.3.2011.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---------------------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 xml:space="preserve">Općinski sud u Slavonskom Brodu, ko Donji Andrijevci </w:t>
            </w:r>
          </w:p>
          <w:p w:rsidRDefault="004F1AF0" w:rsidP="00882DC1" w:rsidR="004F1AF0">
            <w:pPr>
              <w:pStyle w:val="Bezproreda"/>
              <w:pBdr>
                <w:bottom w:space="1" w:sz="6" w:color="auto" w:val="single"/>
              </w:pBdr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Z-467/2013 od 18.1.2013.</w:t>
            </w:r>
          </w:p>
          <w:p w:rsidRDefault="004F1AF0" w:rsidP="00882DC1" w:rsidR="004F1AF0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F17A0A">
              <w:rPr>
                <w:rFonts w:cs="Arial" w:hAnsi="Arial" w:ascii="Arial"/>
                <w:sz w:val="16"/>
                <w:szCs w:val="16"/>
              </w:rPr>
              <w:t>Općinski sud u Slavon</w:t>
            </w:r>
            <w:r>
              <w:rPr>
                <w:rFonts w:cs="Arial" w:hAnsi="Arial" w:ascii="Arial"/>
                <w:sz w:val="16"/>
                <w:szCs w:val="16"/>
              </w:rPr>
              <w:t xml:space="preserve">skom Brodu, ko Slavonski Brod </w:t>
            </w:r>
          </w:p>
          <w:p w:rsidRDefault="004F1AF0" w:rsidP="00882DC1" w:rsidR="004F1AF0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Z-2017/11 od 14.03.2011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_________________</w:t>
            </w: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F17A0A">
            <w:pPr>
              <w:pStyle w:val="Bezproreda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Općinski građanski sud u Zagrebu , Zemljišno knjižni odjel Z-27445/10 27.05.2010.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2.073.096,80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25.804.406,19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2.073.096,80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__________</w:t>
            </w:r>
          </w:p>
          <w:p w:rsidRDefault="004F1AF0" w:rsidP="00882DC1" w:rsidR="004F1AF0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8.999.628,03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3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-rješenje o osiguranju Općinskog suda u Slavonsko Brodu od 9.3.2011  broj Ovr-548/1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-rješenje o osiguranju Općinskog suda u Slavonsko</w:t>
            </w:r>
            <w:r>
              <w:rPr>
                <w:rFonts w:cs="Arial" w:hAnsi="Arial" w:ascii="Arial"/>
                <w:sz w:val="16"/>
                <w:szCs w:val="16"/>
              </w:rPr>
              <w:t xml:space="preserve">m 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Brodu od 16.1.2013 broj Ovr-96/13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E71EE">
              <w:rPr>
                <w:rFonts w:cs="Arial" w:hAnsi="Arial" w:ascii="Arial"/>
                <w:sz w:val="16"/>
                <w:szCs w:val="16"/>
              </w:rPr>
              <w:t xml:space="preserve">rješenje o osiguranju Općinskog </w:t>
            </w:r>
            <w:r>
              <w:rPr>
                <w:rFonts w:cs="Arial" w:hAnsi="Arial" w:ascii="Arial"/>
                <w:sz w:val="16"/>
                <w:szCs w:val="16"/>
              </w:rPr>
              <w:t>suda u Slavonskom  Brodu od 19.3.2011 broj Ovr-548/11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---------------------------------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 xml:space="preserve">-rješenje o osiguranju  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 xml:space="preserve">Ovr-1185/2010 od 14.5.2010. 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9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-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Donji Andrijevci zk ul 1337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, </w:t>
            </w:r>
            <w:r w:rsidRPr="00A617C9">
              <w:rPr>
                <w:rFonts w:cs="Arial" w:hAnsi="Arial" w:ascii="Arial"/>
                <w:sz w:val="16"/>
                <w:szCs w:val="16"/>
              </w:rPr>
              <w:t>kč 35/3 skladište selo ;35/4 dvorište selo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8D3EAC">
              <w:rPr>
                <w:rFonts w:cs="Arial" w:hAnsi="Arial" w:ascii="Arial"/>
                <w:b/>
                <w:sz w:val="16"/>
                <w:szCs w:val="16"/>
              </w:rPr>
              <w:t>- ko Donji Andrijevci uk ul 1323 kč 32/5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skladište i ekonomsko dvorište selo </w:t>
            </w:r>
          </w:p>
          <w:p w:rsidRDefault="004F1AF0" w:rsidP="00882DC1" w:rsidR="004F1AF0" w:rsidRPr="005F1229">
            <w:pPr>
              <w:pStyle w:val="Bezproreda"/>
              <w:spacing w:lineRule="auto" w:line="276"/>
              <w:rPr>
                <w:rFonts w:cs="Arial" w:hAnsi="Arial" w:ascii="Arial"/>
                <w:b/>
                <w:sz w:val="16"/>
                <w:szCs w:val="16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>- ko Donji Andrijevci zk ul 1119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746E3A">
              <w:rPr>
                <w:rFonts w:cs="Arial" w:hAnsi="Arial" w:ascii="Arial"/>
                <w:sz w:val="16"/>
                <w:szCs w:val="16"/>
              </w:rPr>
              <w:t>kč 444 oranica selo, 1818/2 poslovna zgrada, 1825/1 poslovna zgrada –skladište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 xml:space="preserve">- ko Slavonski Brod  zk ul 11345 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kč 1734/2 skladište u ul. M.Budaka 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--------------------------------------------------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1229">
              <w:rPr>
                <w:rFonts w:cs="Arial" w:hAnsi="Arial" w:ascii="Arial"/>
                <w:b/>
                <w:sz w:val="16"/>
                <w:szCs w:val="16"/>
              </w:rPr>
              <w:t>-ko grad  Zagreb  zk ul 25211</w:t>
            </w:r>
            <w:r w:rsidRPr="00955B31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2933E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;</w:t>
            </w:r>
            <w:r>
              <w:t xml:space="preserve"> </w:t>
            </w:r>
            <w:r w:rsidRPr="002933E1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 </w:t>
            </w:r>
            <w:r w:rsidRPr="00955B31">
              <w:rPr>
                <w:rFonts w:cs="Arial" w:hAnsi="Arial" w:ascii="Arial"/>
                <w:sz w:val="16"/>
                <w:szCs w:val="16"/>
              </w:rPr>
              <w:t>zk čbr 7079/15  Ikozari put, dvorište, kuća, pomoćna zgrada ukupno 479m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746E3A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;zkčbr 7079/16 oranica 314m</w:t>
            </w:r>
            <w:r w:rsidRPr="005F1229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746E3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FE3AB1" w:rsidP="00882DC1" w:rsidR="00FE3AB1">
      <w:pPr>
        <w:spacing w:after="0"/>
        <w:rPr>
          <w:rFonts w:cs="Arial" w:hAnsi="Arial" w:ascii="Arial"/>
          <w:sz w:val="18"/>
          <w:szCs w:val="18"/>
        </w:rPr>
      </w:pPr>
    </w:p>
    <w:p w:rsidRDefault="00580B03" w:rsidP="00882DC1" w:rsidR="00580B03">
      <w:pPr>
        <w:spacing w:after="0"/>
        <w:rPr>
          <w:rFonts w:cs="Arial" w:hAnsi="Arial" w:ascii="Arial"/>
          <w:sz w:val="18"/>
          <w:szCs w:val="18"/>
        </w:rPr>
      </w:pPr>
    </w:p>
    <w:p w:rsidRDefault="00516DF0" w:rsidP="00882DC1" w:rsidR="00516D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</w:t>
      </w:r>
      <w:r>
        <w:rPr>
          <w:rFonts w:cs="Arial" w:hAnsi="Arial" w:ascii="Arial"/>
          <w:sz w:val="18"/>
          <w:szCs w:val="18"/>
        </w:rPr>
        <w:tab/>
      </w:r>
      <w:r w:rsidR="00FE3AB1">
        <w:rPr>
          <w:rFonts w:cs="Arial" w:hAnsi="Arial" w:ascii="Arial"/>
          <w:sz w:val="18"/>
          <w:szCs w:val="18"/>
        </w:rPr>
        <w:t xml:space="preserve">                                    </w:t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516DF0" w:rsidP="00882DC1" w:rsidR="00516DF0" w:rsidRPr="00347CCB">
      <w:pPr>
        <w:spacing w:after="0"/>
        <w:jc w:val="both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516DF0" w:rsidP="00882DC1" w:rsidR="00516DF0" w:rsidRPr="00864D19">
      <w:pPr>
        <w:jc w:val="center"/>
        <w:rPr>
          <w:rFonts w:cs="Arial" w:hAnsi="Arial" w:ascii="Arial"/>
          <w:sz w:val="16"/>
          <w:szCs w:val="16"/>
        </w:rPr>
      </w:pPr>
      <w:r>
        <w:rPr>
          <w:rFonts w:cs="Arial" w:hAnsi="Arial" w:ascii="Arial"/>
          <w:sz w:val="20"/>
          <w:szCs w:val="20"/>
        </w:rPr>
        <w:t xml:space="preserve">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864D19">
        <w:rPr>
          <w:rFonts w:cs="Arial" w:hAnsi="Arial" w:ascii="Arial"/>
          <w:sz w:val="16"/>
          <w:szCs w:val="16"/>
        </w:rPr>
        <w:t>ra</w:t>
      </w:r>
      <w:r>
        <w:rPr>
          <w:rFonts w:cs="Arial" w:hAnsi="Arial" w:ascii="Arial"/>
          <w:sz w:val="16"/>
          <w:szCs w:val="16"/>
        </w:rPr>
        <w:t>zlučna prava str 2</w:t>
      </w:r>
    </w:p>
    <w:tbl>
      <w:tblPr>
        <w:tblW w:type="pct" w:w="4984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58"/>
        <w:gridCol w:w="2114"/>
        <w:gridCol w:w="1464"/>
        <w:gridCol w:w="1436"/>
        <w:gridCol w:w="1879"/>
        <w:gridCol w:w="1620"/>
        <w:gridCol w:w="2763"/>
        <w:gridCol w:w="2620"/>
        <w:gridCol w:w="15"/>
      </w:tblGrid>
      <w:tr w:rsidTr="00FE3AB1" w:rsidR="00516DF0" w:rsidRPr="005F1229">
        <w:trPr>
          <w:trHeight w:val="499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Rb / Broj prijave</w:t>
            </w:r>
          </w:p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OIB razlučnog vjerovnika</w:t>
            </w: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263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16DF0" w:rsidP="00516DF0" w:rsidR="00516DF0" w:rsidRPr="005F122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122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FE3AB1" w:rsidR="00516DF0" w:rsidRPr="002933E1">
        <w:trPr>
          <w:gridAfter w:val="1"/>
          <w:wAfter w:type="dxa" w:w="15"/>
          <w:trHeight w:val="2761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2/49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RH Ministarstvo financija, Porezna uprava, Područni ured Zagreb</w:t>
            </w:r>
          </w:p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Zastupa Županijsko državno odvjetništvo u Zagrebu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18683136487</w:t>
            </w:r>
          </w:p>
          <w:p w:rsidRDefault="00516DF0" w:rsidP="00516DF0" w:rsidR="00516DF0" w:rsidRPr="002933E1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2933E1">
            <w:pPr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FE3AB1">
            <w:pPr>
              <w:pBdr>
                <w:bottom w:space="1" w:sz="6" w:color="auto" w:val="single"/>
              </w:pBd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Općinski građanski sud u Zagrebu , Zemljišno knjižni odjel Z-42705/12 =Z-53378/12  od dana 05.09.2012. prijenos upisa Z-2781/10 od 20.01.2010.</w:t>
            </w:r>
          </w:p>
          <w:p w:rsidRDefault="00FE3AB1" w:rsidP="00516DF0" w:rsidR="00FE3A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FE3AB1" w:rsidP="00516DF0" w:rsidR="00FE3A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FE3AB1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Općinski građanski sud u Zagrebu , Zemljišno knjižni odjel Z-27445/10 27.05.2010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>106.368.379,91</w:t>
            </w: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pBdr>
                <w:bottom w:space="1" w:sz="6" w:color="auto" w:val="single"/>
              </w:pBdr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2933E1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FE3AB1" w:rsidR="00516DF0" w:rsidRPr="002933E1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hAnsi="Arial" w:ascii="Arial"/>
                <w:sz w:val="18"/>
                <w:szCs w:val="18"/>
              </w:rPr>
              <w:t xml:space="preserve">8.999.628,03 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933E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rješenje poslovni broj Ovr-3458/09 od 29.12.2009.</w:t>
            </w:r>
          </w:p>
          <w:p w:rsidRDefault="00516DF0" w:rsidP="00516DF0" w:rsidR="00516DF0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postupak obustavljen  rješenjem  pravomoćno dana 13.9.2014. </w:t>
            </w:r>
          </w:p>
          <w:p w:rsidRDefault="00516DF0" w:rsidP="00516DF0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933E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----------------------------------</w:t>
            </w:r>
          </w:p>
          <w:p w:rsidRDefault="00516DF0" w:rsidP="00516DF0" w:rsidR="00516DF0" w:rsidRPr="002933E1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2933E1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.</w:t>
            </w:r>
            <w:r w:rsidRPr="002933E1">
              <w:rPr>
                <w:rFonts w:cs="Arial" w:hAnsi="Arial" w:ascii="Arial"/>
                <w:sz w:val="18"/>
                <w:szCs w:val="18"/>
              </w:rPr>
              <w:t xml:space="preserve">-rješenje o osiguranju  </w:t>
            </w:r>
          </w:p>
          <w:p w:rsidRDefault="00516DF0" w:rsidP="00FE3AB1" w:rsidR="00516DF0" w:rsidRPr="002933E1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2933E1">
              <w:rPr>
                <w:rFonts w:cs="Arial" w:eastAsia="Times New Roman" w:hAnsi="Arial" w:ascii="Arial"/>
                <w:sz w:val="18"/>
                <w:szCs w:val="18"/>
              </w:rPr>
              <w:t>Ovr-1185/2010 od 14.5.2010</w:t>
            </w:r>
          </w:p>
        </w:tc>
        <w:tc>
          <w:tcPr>
            <w:tcW w:type="dxa" w:w="2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80CE8">
              <w:rPr>
                <w:rFonts w:cs="Arial" w:hAnsi="Arial" w:ascii="Arial"/>
                <w:b/>
                <w:sz w:val="16"/>
                <w:szCs w:val="16"/>
              </w:rPr>
              <w:t>-ko grad Zagreb zk ul 30631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zk čbr 7078/3 zgrada tlocrtne površine 57m2 i pašnjak 26002m</w:t>
            </w:r>
            <w:r w:rsidRPr="00A80CE8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Radnička cesta </w:t>
            </w: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FE3AB1" w:rsidR="00516DF0" w:rsidRPr="000C6894">
        <w:trPr>
          <w:gridAfter w:val="1"/>
          <w:wAfter w:type="dxa" w:w="15"/>
          <w:trHeight w:val="1313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3/50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 xml:space="preserve">PLIN-PROJEKT d.o.o. </w:t>
            </w:r>
          </w:p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Zastupa odvjetnik D.Urban iz Nove Gradiške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42679240944</w:t>
            </w:r>
          </w:p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Nova Gradiška, A.Stepinca  36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FE3AB1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Općinski građanski sud u Zagrebu, Zemljišno knjižni odjel Z-42705/12 od 05.9.2012.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A056A" w:rsidP="00516DF0" w:rsidR="00516DF0" w:rsidRPr="000C6894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2.706.728,17 kn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C689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-rješenje o osiguranju  Općinskog građanskog suda u Zagrebu </w:t>
            </w:r>
          </w:p>
          <w:p w:rsidRDefault="00516DF0" w:rsidP="00516DF0" w:rsidR="00516DF0" w:rsidRPr="000C6894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C689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Ovr-2253/12 od 5.11.2012.</w:t>
            </w:r>
          </w:p>
        </w:tc>
        <w:tc>
          <w:tcPr>
            <w:tcW w:type="dxa" w:w="2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A80CE8">
              <w:rPr>
                <w:rFonts w:cs="Arial" w:hAnsi="Arial" w:ascii="Arial"/>
                <w:b/>
                <w:sz w:val="16"/>
                <w:szCs w:val="16"/>
              </w:rPr>
              <w:t>-ko grad Zagreb zk ul 30631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zk čbr 7078/3 zgrada tlocrtne površine 57m</w:t>
            </w:r>
            <w:r w:rsidRPr="00A80CE8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i pašnjak 26002m</w:t>
            </w:r>
            <w:r w:rsidRPr="00A80CE8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A80CE8">
              <w:rPr>
                <w:rFonts w:cs="Arial" w:hAnsi="Arial" w:ascii="Arial"/>
                <w:sz w:val="16"/>
                <w:szCs w:val="16"/>
              </w:rPr>
              <w:t>Radnička cesta</w:t>
            </w:r>
          </w:p>
        </w:tc>
      </w:tr>
      <w:tr w:rsidTr="00FE3AB1" w:rsidR="00516DF0" w:rsidRPr="000C6894">
        <w:trPr>
          <w:gridAfter w:val="1"/>
          <w:wAfter w:type="dxa" w:w="15"/>
          <w:trHeight w:val="1208"/>
          <w:jc w:val="center"/>
        </w:trPr>
        <w:tc>
          <w:tcPr>
            <w:tcW w:type="dxa" w:w="8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 xml:space="preserve">4/ 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 xml:space="preserve">SLAVONSKA BANKA d.d. </w:t>
            </w:r>
          </w:p>
        </w:tc>
        <w:tc>
          <w:tcPr>
            <w:tcW w:type="dxa" w:w="146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4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Osijek,</w:t>
            </w:r>
          </w:p>
          <w:p w:rsidRDefault="00516DF0" w:rsidP="00516DF0" w:rsidR="00516DF0" w:rsidRPr="000C6894">
            <w:pPr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Kapucinska br 29</w:t>
            </w:r>
          </w:p>
        </w:tc>
        <w:tc>
          <w:tcPr>
            <w:tcW w:type="dxa" w:w="187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FE3AB1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 xml:space="preserve">Općinski sud u Slavonskom Brodu, ko Slavonski Brod </w:t>
            </w:r>
          </w:p>
          <w:p w:rsidRDefault="00516DF0" w:rsidP="00516DF0" w:rsidR="00516DF0" w:rsidRPr="00FE3AB1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FE3AB1">
              <w:rPr>
                <w:rFonts w:cs="Arial" w:hAnsi="Arial" w:ascii="Arial"/>
                <w:sz w:val="16"/>
                <w:szCs w:val="16"/>
              </w:rPr>
              <w:t>Z-1294/97 od 11.03.1997.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0C6894">
              <w:rPr>
                <w:rFonts w:cs="Arial" w:hAnsi="Arial" w:ascii="Arial"/>
                <w:sz w:val="18"/>
                <w:szCs w:val="18"/>
              </w:rPr>
              <w:t>1.522.000,00</w:t>
            </w:r>
          </w:p>
        </w:tc>
        <w:tc>
          <w:tcPr>
            <w:tcW w:type="dxa" w:w="2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0C6894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0C6894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Ovjerovljeni Ugovor o kreditu od 5.03.1997. </w:t>
            </w:r>
          </w:p>
        </w:tc>
        <w:tc>
          <w:tcPr>
            <w:tcW w:type="dxa" w:w="2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16DF0" w:rsidP="00516DF0" w:rsidR="00516DF0" w:rsidRPr="00A80CE8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00CDF">
              <w:rPr>
                <w:rFonts w:cs="Arial" w:hAnsi="Arial" w:ascii="Arial"/>
                <w:b/>
                <w:sz w:val="16"/>
                <w:szCs w:val="16"/>
              </w:rPr>
              <w:t>- ko Slavonski Brod  zk ul 11345 kč</w:t>
            </w:r>
            <w:r w:rsidRPr="00A80CE8">
              <w:rPr>
                <w:rFonts w:cs="Arial" w:hAnsi="Arial" w:ascii="Arial"/>
                <w:sz w:val="16"/>
                <w:szCs w:val="16"/>
              </w:rPr>
              <w:t xml:space="preserve"> 1734/2 skladište u ul. M.Budaka</w:t>
            </w:r>
          </w:p>
        </w:tc>
      </w:tr>
    </w:tbl>
    <w:p w:rsidRDefault="00516DF0" w:rsidP="00882DC1" w:rsidR="00516DF0" w:rsidRPr="006E463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Napomena uz tablici razlučnih prava redni broj 1 do</w:t>
      </w:r>
      <w:r w:rsidR="006A25E1">
        <w:rPr>
          <w:rFonts w:cs="Arial" w:hAnsi="Arial" w:ascii="Arial"/>
          <w:sz w:val="18"/>
          <w:szCs w:val="18"/>
        </w:rPr>
        <w:t xml:space="preserve"> </w:t>
      </w:r>
      <w:r>
        <w:rPr>
          <w:rFonts w:cs="Arial" w:hAnsi="Arial" w:ascii="Arial"/>
          <w:sz w:val="18"/>
          <w:szCs w:val="18"/>
        </w:rPr>
        <w:t xml:space="preserve">4: </w:t>
      </w:r>
      <w:r w:rsidRPr="006E4635">
        <w:rPr>
          <w:rFonts w:cs="Arial" w:hAnsi="Arial" w:ascii="Arial"/>
          <w:sz w:val="18"/>
          <w:szCs w:val="18"/>
        </w:rPr>
        <w:t xml:space="preserve"> </w:t>
      </w:r>
    </w:p>
    <w:p w:rsidRDefault="00FE3AB1" w:rsidP="00516DF0" w:rsidR="00516DF0" w:rsidRPr="006E463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516DF0" w:rsidRPr="006E4635">
        <w:rPr>
          <w:rFonts w:cs="Arial" w:hAnsi="Arial" w:ascii="Arial"/>
          <w:sz w:val="18"/>
          <w:szCs w:val="18"/>
        </w:rPr>
        <w:t>U odnosu na razlučnog  vjerovnika</w:t>
      </w:r>
      <w:r w:rsidR="00516DF0" w:rsidRPr="006E4635">
        <w:rPr>
          <w:sz w:val="18"/>
          <w:szCs w:val="18"/>
        </w:rPr>
        <w:t xml:space="preserve"> </w:t>
      </w:r>
      <w:r w:rsidR="00516DF0" w:rsidRPr="006E4635">
        <w:rPr>
          <w:rFonts w:cs="Arial" w:hAnsi="Arial" w:ascii="Arial"/>
          <w:sz w:val="18"/>
          <w:szCs w:val="18"/>
        </w:rPr>
        <w:t>KRIŽOVLJAN GRAD-gospodarenje otpadom d.o.o. OIB: 88564351466, čiji je upis u zemljišne knjige izvršen temeljem rješenje o ovrsi Općinskog suda u Slavonskom Brodu broj Ovr-3454/17 od 20.12.2017. stečajni upravitelj napominje da je  prijedlog za otvaranje stečajnog postupka  zaprimljen  na sudu dana 28.12.2017. godine</w:t>
      </w:r>
      <w:r w:rsidR="00516DF0">
        <w:rPr>
          <w:rFonts w:cs="Arial" w:hAnsi="Arial" w:ascii="Arial"/>
          <w:sz w:val="18"/>
          <w:szCs w:val="18"/>
        </w:rPr>
        <w:t xml:space="preserve">, </w:t>
      </w:r>
      <w:r w:rsidR="00516DF0" w:rsidRPr="006E4635">
        <w:rPr>
          <w:rFonts w:cs="Arial" w:hAnsi="Arial" w:ascii="Arial"/>
          <w:sz w:val="18"/>
          <w:szCs w:val="18"/>
        </w:rPr>
        <w:t xml:space="preserve"> pa su se u odnosu na  dan  upisa  zabilježbe  stekli  uvjeti za primjenu članka 168. Stečajnog zakona.</w:t>
      </w:r>
    </w:p>
    <w:p w:rsidRDefault="00FE3AB1" w:rsidP="00516DF0" w:rsidR="00516DF0" w:rsidRPr="006E4635">
      <w:pPr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t>-</w:t>
      </w:r>
      <w:r w:rsidR="00516DF0" w:rsidRPr="006E4635">
        <w:rPr>
          <w:rFonts w:cs="Arial" w:hAnsi="Arial" w:ascii="Arial"/>
          <w:sz w:val="18"/>
          <w:szCs w:val="18"/>
        </w:rPr>
        <w:t xml:space="preserve">vjerovnik RH Ministarstvo financija, Porezna uprava, Područni ured Zagreb, zastupan po  Županijskom državnom odvjetništvu u Zagrebu obavijesti je stečajnog upravitelja o razlučnom pravu koje se temelji na Rješenje o ovrsi: Klasa: UP/I-415-02/2012-001/346, UR broj: 513-07-14-03-0172012/2-1 -02 od 24.9.2012.; Rješenje o ovrsi: Klasa: UP/I-410-20/2009-01/2437, UR broj: 513-07-12-03/2010-03 i 04 od 16.1.2010.; Rješenje o ovrsi: Klasa: UP/I-415-06/10-01/14, UR broj: 513-07-01-67/10-2  od 16.1.2010. na iznose 25.804.406,19 kn, 2.073.096,80 kn i 8.999.628,03 kn uvećano za zakonsku zateznu kamatu; u tablicu razlučnog pravo uneseni su podaci iz zemljišno knjižnih izvadaka. </w:t>
      </w:r>
    </w:p>
    <w:p w:rsidRDefault="00516DF0" w:rsidP="00882DC1" w:rsidR="00516DF0" w:rsidRPr="006E4635">
      <w:pPr>
        <w:spacing w:after="0"/>
        <w:rPr>
          <w:rFonts w:cs="Arial" w:hAnsi="Arial" w:ascii="Arial"/>
          <w:sz w:val="18"/>
          <w:szCs w:val="18"/>
        </w:rPr>
      </w:pPr>
    </w:p>
    <w:p w:rsidRDefault="00FE3AB1" w:rsidP="00FE3AB1" w:rsidR="00516DF0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18"/>
          <w:szCs w:val="18"/>
        </w:rPr>
        <w:lastRenderedPageBreak/>
        <w:t>-</w:t>
      </w:r>
      <w:r w:rsidR="00516DF0" w:rsidRPr="006E4635">
        <w:rPr>
          <w:rFonts w:cs="Arial" w:hAnsi="Arial" w:ascii="Arial"/>
          <w:sz w:val="18"/>
          <w:szCs w:val="18"/>
        </w:rPr>
        <w:t xml:space="preserve">SLAVONSKA BANKA d.d. </w:t>
      </w:r>
      <w:r w:rsidR="00516DF0">
        <w:rPr>
          <w:rFonts w:cs="Arial" w:hAnsi="Arial" w:ascii="Arial"/>
          <w:sz w:val="18"/>
          <w:szCs w:val="18"/>
        </w:rPr>
        <w:t xml:space="preserve"> u</w:t>
      </w:r>
      <w:r w:rsidR="00516DF0" w:rsidRPr="006E4635">
        <w:rPr>
          <w:rFonts w:cs="Arial" w:hAnsi="Arial" w:ascii="Arial"/>
          <w:sz w:val="18"/>
          <w:szCs w:val="18"/>
        </w:rPr>
        <w:t>pisana u tablice razlučnih prava</w:t>
      </w:r>
      <w:r w:rsidR="00516DF0">
        <w:rPr>
          <w:rFonts w:cs="Arial" w:hAnsi="Arial" w:ascii="Arial"/>
          <w:sz w:val="18"/>
          <w:szCs w:val="18"/>
        </w:rPr>
        <w:t xml:space="preserve"> – podaci iz zemljišno knjižnog izvatka, </w:t>
      </w:r>
      <w:r w:rsidR="00516DF0" w:rsidRPr="006E4635">
        <w:rPr>
          <w:rFonts w:cs="Arial" w:hAnsi="Arial" w:ascii="Arial"/>
          <w:sz w:val="18"/>
          <w:szCs w:val="18"/>
        </w:rPr>
        <w:t xml:space="preserve"> nije obavijestila stečajnog upra</w:t>
      </w:r>
      <w:r w:rsidR="00516DF0">
        <w:rPr>
          <w:rFonts w:cs="Arial" w:hAnsi="Arial" w:ascii="Arial"/>
          <w:sz w:val="18"/>
          <w:szCs w:val="18"/>
        </w:rPr>
        <w:t xml:space="preserve">vitelja o razlučnom pravu. </w:t>
      </w:r>
    </w:p>
    <w:p w:rsidRDefault="008A7081" w:rsidP="008A7081" w:rsidR="008A7081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4F1AF0" w:rsidP="004F1AF0" w:rsidR="004F1AF0" w:rsidRPr="00347CCB">
      <w:pPr>
        <w:spacing w:after="0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 xml:space="preserve">                  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 xml:space="preserve">              </w:t>
      </w:r>
      <w:r w:rsidRPr="00864D19">
        <w:rPr>
          <w:rFonts w:cs="Arial" w:hAnsi="Arial" w:ascii="Arial"/>
          <w:sz w:val="16"/>
          <w:szCs w:val="16"/>
        </w:rPr>
        <w:t>ra</w:t>
      </w:r>
      <w:r>
        <w:rPr>
          <w:rFonts w:cs="Arial" w:hAnsi="Arial" w:ascii="Arial"/>
          <w:sz w:val="16"/>
          <w:szCs w:val="16"/>
        </w:rPr>
        <w:t>zlučna prava str 3</w:t>
      </w:r>
      <w:r>
        <w:rPr>
          <w:rFonts w:cs="Arial" w:hAnsi="Arial" w:ascii="Arial"/>
          <w:sz w:val="20"/>
          <w:szCs w:val="20"/>
        </w:rPr>
        <w:t xml:space="preserve"> </w:t>
      </w: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1"/>
        <w:gridCol w:w="2124"/>
        <w:gridCol w:w="1471"/>
        <w:gridCol w:w="1439"/>
        <w:gridCol w:w="1885"/>
        <w:gridCol w:w="1627"/>
        <w:gridCol w:w="2399"/>
        <w:gridCol w:w="3010"/>
      </w:tblGrid>
      <w:tr w:rsidTr="00882DC1" w:rsidR="004F1AF0" w:rsidRPr="005F0DB5">
        <w:trPr>
          <w:trHeight w:val="865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882DC1" w:rsidR="004F1AF0" w:rsidRPr="005F0DB5">
        <w:trPr>
          <w:trHeight w:val="101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5</w:t>
            </w:r>
            <w:r w:rsidRPr="005F0DB5">
              <w:rPr>
                <w:rFonts w:cs="Arial" w:hAnsi="Arial" w:ascii="Arial"/>
                <w:sz w:val="16"/>
                <w:szCs w:val="16"/>
              </w:rPr>
              <w:t>/68</w:t>
            </w: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ADDIKO BANK d.d. </w:t>
            </w: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prije  Hypo Alpe Adria Bank d.d. </w:t>
            </w: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Zastupa odvjetničko društvo Mamić, Perić, Reberski Rimac iz Zagreba  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14036333877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Zagreb, Slavonska avenija 6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Općinski građanski sud u Zagrebu , Zemljišno knjižni odjel Z-43832/10 od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Općinski građanski sud u Zagrebu , Zemljišno knjižni odjel Z- 20815/2005</w:t>
            </w: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Općinski građanski sud u Zagrebu , Zemljišno knjižni odjel Z- 21742/2010</w:t>
            </w:r>
            <w:r>
              <w:rPr>
                <w:rFonts w:cs="Arial" w:hAnsi="Arial" w:ascii="Arial"/>
                <w:sz w:val="16"/>
                <w:szCs w:val="16"/>
              </w:rPr>
              <w:t xml:space="preserve"> od 28.4.2010.</w:t>
            </w:r>
          </w:p>
          <w:p w:rsidRDefault="004F1AF0" w:rsidP="00882DC1" w:rsidR="004F1AF0" w:rsidRPr="005F0DB5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       2.937,77</w:t>
            </w: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</w:t>
            </w:r>
            <w:r>
              <w:rPr>
                <w:rFonts w:cs="Arial" w:hAnsi="Arial" w:ascii="Arial"/>
                <w:sz w:val="16"/>
                <w:szCs w:val="16"/>
              </w:rPr>
              <w:t>----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277.605.067,49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pBdr>
                <w:bottom w:space="1" w:sz="6" w:color="auto" w:val="single"/>
              </w:pBdr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128.972.123,58</w:t>
            </w:r>
          </w:p>
          <w:p w:rsidRDefault="004F1AF0" w:rsidP="00882DC1" w:rsidR="004F1AF0" w:rsidRPr="005F0DB5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1. </w:t>
            </w:r>
            <w:r w:rsidRPr="005F0DB5">
              <w:rPr>
                <w:rFonts w:cs="Arial" w:hAnsi="Arial" w:ascii="Arial"/>
                <w:sz w:val="16"/>
                <w:szCs w:val="16"/>
              </w:rPr>
              <w:t>rješenja o ovrsi Općinskog građanskog suda u Zagrebu broj Ovr-2327/10 od 10.9.2010.0.9.2010.</w:t>
            </w: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5F0DB5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------------------------------------</w:t>
            </w:r>
          </w:p>
          <w:p w:rsidRDefault="004F1AF0" w:rsidP="00882DC1" w:rsidR="004F1AF0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2. Ugovora o kreditu 301-112/2005 sa sporazumom o osiguranju novčane tražbine zasnivanjem založnog prava –korisnik kredita PAN-Papirna industrija Tvornica kartona i kartonske ambalaže d.o.o. ; stečajni dužnik =ZALOŽNI DUŽNIK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------------------------------------</w:t>
            </w:r>
          </w:p>
          <w:p w:rsidRDefault="004F1AF0" w:rsidP="00882DC1" w:rsidR="004F1AF0" w:rsidRPr="005F0DB5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 xml:space="preserve">3. Prisilno založno pravo temeljem rješenje o osiguranju Općinskog građanskog suda u Zagrebu Ovr-723/10 od 20.4.2010. koje proizlazi iz Ugovora o kreditu broj 301-275/2006 sa sporazumom o osiguranju novčane tražbine, korisnik kredita PAN-Papirna industrija Tvornica kartona i kartonske ambalaže, stečajni dužnik =ZALOŽNI DUŽNIK 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 čbr 7079/15  Ikozari put, dvorište, kuća, pomoćna zgrada ukupno 479m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7079/16 oranica 314m2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7073/9 put  342m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5F0DB5">
              <w:rPr>
                <w:rFonts w:cs="Arial" w:hAnsi="Arial" w:ascii="Arial"/>
                <w:sz w:val="16"/>
                <w:szCs w:val="16"/>
              </w:rPr>
              <w:t>zk čbr 7078/3 zgrada tlocrtne površine 57m2 i pašnjak 26002m2 Radnička cesta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_____________________________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7072/2 oranica Radnička cesta 430m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pBdr>
                <w:bottom w:space="1" w:sz="6" w:color="auto" w:val="single"/>
              </w:pBdr>
              <w:rPr>
                <w:rFonts w:cs="Arial" w:hAnsi="Arial" w:ascii="Arial"/>
                <w:sz w:val="16"/>
                <w:szCs w:val="16"/>
                <w:vertAlign w:val="superscript"/>
              </w:rPr>
            </w:pP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, </w:t>
            </w:r>
            <w:r w:rsidRPr="00670504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</w:t>
            </w:r>
            <w:r w:rsidRPr="005F0DB5">
              <w:rPr>
                <w:rFonts w:cs="Arial" w:hAnsi="Arial" w:ascii="Arial"/>
                <w:sz w:val="16"/>
                <w:szCs w:val="16"/>
              </w:rPr>
              <w:t>čbr 7079/15  Ikozari put, dvorište, kuća, pomoćna zgrada ukupno 479m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 xml:space="preserve">2 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7079/16 oranica 314m2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7073/9put  342m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 w:rsidRPr="005F0DB5">
            <w:pPr>
              <w:rPr>
                <w:rFonts w:cs="Arial" w:hAnsi="Arial" w:ascii="Arial"/>
                <w:sz w:val="16"/>
                <w:szCs w:val="16"/>
              </w:rPr>
            </w:pPr>
            <w:r w:rsidRPr="005F0DB5">
              <w:rPr>
                <w:rFonts w:cs="Arial" w:hAnsi="Arial" w:ascii="Arial"/>
                <w:sz w:val="16"/>
                <w:szCs w:val="16"/>
              </w:rPr>
              <w:t>-</w:t>
            </w:r>
            <w:r w:rsidRPr="005F0DB5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5F0DB5">
              <w:rPr>
                <w:rFonts w:cs="Arial" w:hAnsi="Arial" w:ascii="Arial"/>
                <w:sz w:val="16"/>
                <w:szCs w:val="16"/>
              </w:rPr>
              <w:t>zk čbr 7078/3 zgrada tlocrtne površine 57m2 i pašnjak 26002m</w:t>
            </w:r>
            <w:r w:rsidRPr="005F0DB5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5F0DB5">
              <w:rPr>
                <w:rFonts w:cs="Arial" w:hAnsi="Arial" w:ascii="Arial"/>
                <w:sz w:val="16"/>
                <w:szCs w:val="16"/>
              </w:rPr>
              <w:t xml:space="preserve"> Radnička cesta</w:t>
            </w:r>
          </w:p>
        </w:tc>
      </w:tr>
    </w:tbl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</w:p>
    <w:p w:rsidRDefault="004F1AF0" w:rsidP="004F1AF0" w:rsidR="004F1AF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4F1AF0" w:rsidP="004F1AF0" w:rsidR="004F1AF0" w:rsidRPr="00347CCB">
      <w:pPr>
        <w:spacing w:after="0"/>
        <w:rPr>
          <w:rFonts w:cs="Arial" w:hAnsi="Arial" w:ascii="Arial"/>
          <w:b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  <w:r>
        <w:rPr>
          <w:rFonts w:cs="Arial" w:hAnsi="Arial" w:ascii="Arial"/>
          <w:sz w:val="18"/>
          <w:szCs w:val="18"/>
        </w:rPr>
        <w:t xml:space="preserve">                                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4F1AF0" w:rsidP="004F1AF0" w:rsidR="004F1AF0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 xml:space="preserve">                  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Na n</w:t>
      </w:r>
      <w:r w:rsidRPr="00347CCB">
        <w:rPr>
          <w:rFonts w:cs="Arial" w:hAnsi="Arial" w:ascii="Arial"/>
          <w:sz w:val="20"/>
          <w:szCs w:val="20"/>
        </w:rPr>
        <w:t xml:space="preserve">ekretninama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 xml:space="preserve">         </w:t>
      </w:r>
      <w:r w:rsidRPr="00864D19">
        <w:rPr>
          <w:rFonts w:cs="Arial" w:hAnsi="Arial" w:ascii="Arial"/>
          <w:sz w:val="16"/>
          <w:szCs w:val="16"/>
        </w:rPr>
        <w:t>ra</w:t>
      </w:r>
      <w:r>
        <w:rPr>
          <w:rFonts w:cs="Arial" w:hAnsi="Arial" w:ascii="Arial"/>
          <w:sz w:val="16"/>
          <w:szCs w:val="16"/>
        </w:rPr>
        <w:t>zlučna prava str 4</w:t>
      </w: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1"/>
        <w:gridCol w:w="2124"/>
        <w:gridCol w:w="1471"/>
        <w:gridCol w:w="1439"/>
        <w:gridCol w:w="1885"/>
        <w:gridCol w:w="1627"/>
        <w:gridCol w:w="2399"/>
        <w:gridCol w:w="3010"/>
      </w:tblGrid>
      <w:tr w:rsidTr="00882DC1" w:rsidR="004F1AF0" w:rsidRPr="006D21F9">
        <w:trPr>
          <w:trHeight w:val="84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D21F9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6D21F9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882DC1" w:rsidR="004F1AF0" w:rsidRPr="00CD3BF2">
        <w:trPr>
          <w:trHeight w:val="101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spacing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D3BF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6/69</w:t>
            </w: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HETA ASSET RESOLUTION AG </w:t>
            </w: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             prije</w:t>
            </w: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 Hypo Alpe Adria Bank International </w:t>
            </w:r>
            <w:r w:rsidR="00FD65DC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CD3BF2">
              <w:rPr>
                <w:rFonts w:cs="Arial" w:hAnsi="Arial" w:ascii="Arial"/>
                <w:sz w:val="18"/>
                <w:szCs w:val="18"/>
              </w:rPr>
              <w:t>AG</w:t>
            </w: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Zastupa odvjetničko društvo Mamić, Perić, Reberski, Rimac iz Zagreba  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90730821413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Kalgenfurt am Wörthersee, Alpen Adria platz 1, Republika Austrija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 xml:space="preserve">Općinski građanski sud u Zagrebu, Zemljišno knjižni odjel Z- 47044/07 od 16.07.2007. </w:t>
            </w:r>
          </w:p>
          <w:p w:rsidRDefault="004F1AF0" w:rsidP="00882DC1" w:rsidR="004F1AF0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</w:p>
          <w:p w:rsidRDefault="004F1AF0" w:rsidP="00882DC1" w:rsidR="004F1AF0" w:rsidRPr="00CD3BF2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-------------------------</w:t>
            </w:r>
          </w:p>
          <w:p w:rsidRDefault="004F1AF0" w:rsidP="00882DC1" w:rsidR="004F1AF0" w:rsidRPr="00CD3BF2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  <w:r w:rsidRPr="00A80CE8">
              <w:rPr>
                <w:rFonts w:cs="Arial" w:hAnsi="Arial" w:ascii="Arial"/>
                <w:sz w:val="18"/>
                <w:szCs w:val="18"/>
              </w:rPr>
              <w:t>Općinski građanski sud u Zagrebu, Zem</w:t>
            </w:r>
            <w:r>
              <w:rPr>
                <w:rFonts w:cs="Arial" w:hAnsi="Arial" w:ascii="Arial"/>
                <w:sz w:val="18"/>
                <w:szCs w:val="18"/>
              </w:rPr>
              <w:t>ljišno knjižni odjel Z- 42705/12</w:t>
            </w:r>
            <w:r w:rsidRPr="00A80CE8">
              <w:rPr>
                <w:rFonts w:cs="Arial" w:hAnsi="Arial" w:ascii="Arial"/>
                <w:sz w:val="18"/>
                <w:szCs w:val="18"/>
              </w:rPr>
              <w:t xml:space="preserve"> od </w:t>
            </w:r>
            <w:r>
              <w:rPr>
                <w:rFonts w:cs="Arial" w:hAnsi="Arial" w:ascii="Arial"/>
                <w:sz w:val="18"/>
                <w:szCs w:val="18"/>
              </w:rPr>
              <w:t>15.09.2012.</w:t>
            </w:r>
            <w:r w:rsidRPr="00A80CE8"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306.461.674,98</w:t>
            </w:r>
          </w:p>
          <w:p w:rsidRDefault="004F1AF0" w:rsidP="00882DC1" w:rsidR="004F1AF0" w:rsidRPr="00CD3BF2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8"/>
                <w:szCs w:val="18"/>
              </w:rPr>
              <w:t>(306.333.039,98 +128.635,00)</w:t>
            </w: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CD3BF2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Razlučno pravo temeljem Ugovora o kreditnom poslu u inozemstvu bro jHR/1583 korisnik kredita PAN-Papirna industrija Tvornica kartona i kartonske ambalaže, </w:t>
            </w:r>
            <w:r w:rsidRPr="00CD3BF2"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  <w:t>stečajni dužnik =ZALOŽNI DUŽNIK</w:t>
            </w: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    i Sporazum radi osiguranja novčane tražbine zasnivanjem založnog prava solemiziran od strane javnog bilježnika Alemke Gajski 13.7.2007 broj OV-22877/2007. </w:t>
            </w:r>
          </w:p>
          <w:p w:rsidRDefault="004F1AF0" w:rsidP="00882DC1" w:rsidR="004F1AF0" w:rsidRPr="00CD3BF2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                  i</w:t>
            </w:r>
          </w:p>
          <w:p w:rsidRDefault="004F1AF0" w:rsidP="00882DC1" w:rsidR="004F1AF0" w:rsidRPr="00CD3BF2">
            <w:pPr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 xml:space="preserve">troškovi ovršnog postupka Rješenje o ovrsi Općinskog građanskog suda u Zagrebu broj Ovr-1394/10 od 30.04.2010.  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>sada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Općinskog građanskog suda u Novom Zagrebu broj Ovr-541/15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F1AF0" w:rsidP="00882DC1" w:rsidR="004F1AF0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pBdr>
                <w:bottom w:space="1" w:sz="6" w:color="auto" w:val="single"/>
              </w:pBdr>
              <w:rPr>
                <w:rFonts w:cs="Arial" w:hAnsi="Arial" w:ascii="Arial"/>
                <w:sz w:val="16"/>
                <w:szCs w:val="16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>-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zk čbr 7072/3 oranica 2011m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;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BF48F7">
              <w:rPr>
                <w:rFonts w:cs="Arial" w:hAnsi="Arial" w:ascii="Arial"/>
                <w:sz w:val="16"/>
                <w:szCs w:val="16"/>
              </w:rPr>
              <w:t>zkč 7079/5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oranica;</w:t>
            </w:r>
            <w:r w:rsidRPr="00CD3BF2">
              <w:rPr>
                <w:rFonts w:cs="Arial" w:hAnsi="Arial" w:ascii="Arial"/>
                <w:sz w:val="16"/>
                <w:szCs w:val="16"/>
              </w:rPr>
              <w:t>zk čbr 7079/15  I kozari put, dvorište, kuća, pomoćna zgrada ukupno 479m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;zkčbr 7079/16 oranica 314m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4F1AF0" w:rsidP="00882DC1" w:rsidR="004F1AF0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rPr>
                <w:rFonts w:cs="Arial" w:hAnsi="Arial" w:ascii="Arial"/>
                <w:sz w:val="16"/>
                <w:szCs w:val="16"/>
              </w:rPr>
            </w:pPr>
          </w:p>
          <w:p w:rsidRDefault="004F1AF0" w:rsidP="00882DC1" w:rsidR="004F1AF0" w:rsidRPr="00CD3BF2">
            <w:pPr>
              <w:rPr>
                <w:rFonts w:cs="Arial" w:hAnsi="Arial" w:ascii="Arial"/>
                <w:sz w:val="18"/>
                <w:szCs w:val="18"/>
              </w:rPr>
            </w:pPr>
            <w:r w:rsidRPr="00CD3BF2">
              <w:rPr>
                <w:rFonts w:cs="Arial" w:hAnsi="Arial" w:ascii="Arial"/>
                <w:sz w:val="16"/>
                <w:szCs w:val="16"/>
              </w:rPr>
              <w:t>-</w:t>
            </w:r>
            <w:r w:rsidRPr="00CD3BF2">
              <w:rPr>
                <w:rFonts w:cs="Arial" w:hAnsi="Arial" w:ascii="Arial"/>
                <w:b/>
                <w:sz w:val="16"/>
                <w:szCs w:val="16"/>
              </w:rPr>
              <w:t xml:space="preserve">ko grad Zagreb zk ul 30631 </w:t>
            </w:r>
            <w:r w:rsidRPr="00CD3BF2">
              <w:rPr>
                <w:rFonts w:cs="Arial" w:hAnsi="Arial" w:ascii="Arial"/>
                <w:sz w:val="16"/>
                <w:szCs w:val="16"/>
              </w:rPr>
              <w:t>zk čbr 7078/3 zgrada tlocrtne površine 57m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i pašnjak 26002m</w:t>
            </w:r>
            <w:r w:rsidRPr="00CD3BF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CD3BF2">
              <w:rPr>
                <w:rFonts w:cs="Arial" w:hAnsi="Arial" w:ascii="Arial"/>
                <w:sz w:val="16"/>
                <w:szCs w:val="16"/>
              </w:rPr>
              <w:t xml:space="preserve"> Radnička cesta</w:t>
            </w:r>
          </w:p>
        </w:tc>
      </w:tr>
      <w:tr w:rsidTr="00882DC1" w:rsidR="004F1AF0" w:rsidRPr="00347CCB">
        <w:trPr>
          <w:trHeight w:val="101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347CCB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7/122</w:t>
            </w:r>
          </w:p>
        </w:tc>
        <w:tc>
          <w:tcPr>
            <w:tcW w:type="dxa" w:w="212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Nikola Žalac </w:t>
            </w:r>
          </w:p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7D4DF9">
              <w:rPr>
                <w:rFonts w:cs="Arial" w:hAnsi="Arial" w:ascii="Arial"/>
                <w:sz w:val="18"/>
                <w:szCs w:val="18"/>
              </w:rPr>
              <w:t>Zastupa odvjetnik I.Žalac iz Slavonskog Broda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4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E68F9">
              <w:rPr>
                <w:rFonts w:cs="Arial" w:hAnsi="Arial" w:ascii="Arial"/>
                <w:sz w:val="18"/>
                <w:szCs w:val="18"/>
              </w:rPr>
              <w:t>:43402216869</w:t>
            </w:r>
          </w:p>
        </w:tc>
        <w:tc>
          <w:tcPr>
            <w:tcW w:type="dxa" w:w="14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EE68F9">
              <w:rPr>
                <w:rFonts w:cs="Arial" w:hAnsi="Arial" w:ascii="Arial"/>
                <w:sz w:val="18"/>
                <w:szCs w:val="18"/>
              </w:rPr>
              <w:t>Zagreb, Botićev trg 2</w:t>
            </w:r>
          </w:p>
        </w:tc>
        <w:tc>
          <w:tcPr>
            <w:tcW w:type="dxa" w:w="18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7C166C">
            <w:pPr>
              <w:spacing w:lineRule="auto" w:line="276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6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3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Zahtjevno osiguranje u smislu odredbi čl. 550 i čl 523 Zakona o trgovačkim društvima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F1AF0" w:rsidP="00882DC1" w:rsidR="004F1AF0" w:rsidRPr="000769CE">
            <w:pPr>
              <w:pStyle w:val="Bezproreda"/>
              <w:spacing w:lineRule="auto" w:line="276"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Donji Andrijevci zk ul 1119</w:t>
            </w:r>
          </w:p>
          <w:p w:rsidRDefault="004F1AF0" w:rsidP="00882DC1" w:rsidR="004F1AF0" w:rsidRPr="000769CE">
            <w:pPr>
              <w:pStyle w:val="Bezproreda"/>
              <w:spacing w:lineRule="auto" w:line="276"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Slavonski Brod  zk ul 11345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b/>
                <w:sz w:val="16"/>
                <w:szCs w:val="16"/>
              </w:rPr>
              <w:t>- ko Donji Andrijevci zk ul 1337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sz w:val="16"/>
                <w:szCs w:val="16"/>
              </w:rPr>
              <w:t>-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0769CE">
              <w:rPr>
                <w:rFonts w:cs="Arial" w:hAnsi="Arial" w:ascii="Arial"/>
                <w:sz w:val="16"/>
                <w:szCs w:val="16"/>
              </w:rPr>
              <w:t>-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0769CE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</w:p>
          <w:p w:rsidRDefault="004F1AF0" w:rsidP="00882DC1" w:rsidR="004F1AF0" w:rsidRPr="000769C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4F1AF0" w:rsidP="004F1AF0" w:rsidR="004F1AF0">
      <w:pPr>
        <w:rPr>
          <w:rFonts w:cs="Arial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hAnsi="Arial" w:ascii="Arial"/>
          <w:sz w:val="20"/>
          <w:szCs w:val="20"/>
        </w:rPr>
      </w:pPr>
      <w:r w:rsidRPr="00EB03C0">
        <w:rPr>
          <w:rFonts w:cs="Arial" w:hAnsi="Arial" w:ascii="Arial"/>
          <w:sz w:val="20"/>
          <w:szCs w:val="20"/>
        </w:rPr>
        <w:t xml:space="preserve">Napomena uz tablici </w:t>
      </w:r>
      <w:r>
        <w:rPr>
          <w:rFonts w:cs="Arial" w:hAnsi="Arial" w:ascii="Arial"/>
          <w:sz w:val="20"/>
          <w:szCs w:val="20"/>
        </w:rPr>
        <w:t>r</w:t>
      </w:r>
      <w:r w:rsidR="00580B03">
        <w:rPr>
          <w:rFonts w:cs="Arial" w:hAnsi="Arial" w:ascii="Arial"/>
          <w:sz w:val="20"/>
          <w:szCs w:val="20"/>
        </w:rPr>
        <w:t xml:space="preserve">azlučnih prava </w:t>
      </w:r>
      <w:r w:rsidRPr="00EB03C0">
        <w:rPr>
          <w:rFonts w:cs="Arial" w:hAnsi="Arial" w:ascii="Arial"/>
          <w:sz w:val="20"/>
          <w:szCs w:val="20"/>
        </w:rPr>
        <w:t xml:space="preserve">:  </w:t>
      </w:r>
    </w:p>
    <w:p w:rsidRDefault="004F1AF0" w:rsidP="004F1AF0" w:rsidR="004F1AF0">
      <w:pPr>
        <w:spacing w:after="0"/>
        <w:rPr>
          <w:rFonts w:cs="Arial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eastAsia="Times New Roman" w:hAnsi="Arial" w:ascii="Arial"/>
          <w:sz w:val="20"/>
          <w:szCs w:val="20"/>
        </w:rPr>
      </w:pPr>
      <w:r w:rsidRPr="004D6382">
        <w:rPr>
          <w:rFonts w:cs="Arial" w:eastAsia="Times New Roman" w:hAnsi="Arial" w:ascii="Arial"/>
          <w:b/>
          <w:sz w:val="20"/>
          <w:szCs w:val="20"/>
        </w:rPr>
        <w:t xml:space="preserve">      </w:t>
      </w:r>
      <w:r>
        <w:rPr>
          <w:rFonts w:cs="Arial" w:eastAsia="Times New Roman" w:hAnsi="Arial" w:ascii="Arial"/>
          <w:b/>
          <w:sz w:val="20"/>
          <w:szCs w:val="20"/>
        </w:rPr>
        <w:t>-</w:t>
      </w:r>
      <w:r w:rsidRPr="004D6382">
        <w:rPr>
          <w:rFonts w:cs="Arial" w:eastAsia="Times New Roman" w:hAnsi="Arial" w:ascii="Arial"/>
          <w:b/>
          <w:sz w:val="20"/>
          <w:szCs w:val="20"/>
        </w:rPr>
        <w:t xml:space="preserve">  prijava tr</w:t>
      </w:r>
      <w:r>
        <w:rPr>
          <w:rFonts w:cs="Arial" w:eastAsia="Times New Roman" w:hAnsi="Arial" w:ascii="Arial"/>
          <w:b/>
          <w:sz w:val="20"/>
          <w:szCs w:val="20"/>
        </w:rPr>
        <w:t xml:space="preserve">ažbine </w:t>
      </w:r>
      <w:r w:rsidRPr="004D6382">
        <w:rPr>
          <w:rFonts w:cs="Arial" w:eastAsia="Times New Roman" w:hAnsi="Arial" w:ascii="Arial"/>
          <w:b/>
          <w:sz w:val="20"/>
          <w:szCs w:val="20"/>
        </w:rPr>
        <w:t>broj 122</w:t>
      </w:r>
      <w:r>
        <w:rPr>
          <w:rFonts w:cs="Arial" w:eastAsia="Times New Roman" w:hAnsi="Arial" w:ascii="Arial"/>
          <w:b/>
          <w:sz w:val="20"/>
          <w:szCs w:val="20"/>
        </w:rPr>
        <w:t>,</w:t>
      </w:r>
      <w:r>
        <w:rPr>
          <w:rFonts w:cs="Arial" w:eastAsia="Times New Roman" w:hAnsi="Arial" w:ascii="Arial"/>
          <w:sz w:val="20"/>
          <w:szCs w:val="20"/>
        </w:rPr>
        <w:t xml:space="preserve">  </w:t>
      </w:r>
      <w:r w:rsidRPr="0059419A">
        <w:rPr>
          <w:rFonts w:cs="Arial" w:eastAsia="Times New Roman" w:hAnsi="Arial" w:ascii="Arial"/>
          <w:b/>
          <w:sz w:val="20"/>
          <w:szCs w:val="20"/>
        </w:rPr>
        <w:t>obavijest o razlučnom</w:t>
      </w:r>
      <w:r>
        <w:rPr>
          <w:rFonts w:cs="Arial" w:eastAsia="Times New Roman" w:hAnsi="Arial" w:ascii="Arial"/>
          <w:sz w:val="20"/>
          <w:szCs w:val="20"/>
        </w:rPr>
        <w:t xml:space="preserve">  pravu vjerovnik Nikola Žalac </w:t>
      </w:r>
      <w:r w:rsidRPr="007D4DF9">
        <w:rPr>
          <w:rFonts w:cs="Arial" w:eastAsia="Times New Roman" w:hAnsi="Arial" w:ascii="Arial"/>
          <w:sz w:val="20"/>
          <w:szCs w:val="20"/>
        </w:rPr>
        <w:t>OIB:43402216869</w:t>
      </w:r>
      <w:r>
        <w:rPr>
          <w:rFonts w:cs="Arial" w:eastAsia="Times New Roman" w:hAnsi="Arial" w:ascii="Arial"/>
          <w:sz w:val="20"/>
          <w:szCs w:val="20"/>
        </w:rPr>
        <w:t xml:space="preserve">, </w:t>
      </w:r>
      <w:r w:rsidRPr="007D4DF9">
        <w:rPr>
          <w:rFonts w:cs="Arial" w:eastAsia="Times New Roman" w:hAnsi="Arial" w:ascii="Arial"/>
          <w:sz w:val="20"/>
          <w:szCs w:val="20"/>
        </w:rPr>
        <w:t>Zastupa odvjetnik I.Žalac iz Slavonskog Broda</w:t>
      </w:r>
      <w:r>
        <w:rPr>
          <w:rFonts w:cs="Arial" w:eastAsia="Times New Roman" w:hAnsi="Arial" w:ascii="Arial"/>
          <w:sz w:val="20"/>
          <w:szCs w:val="20"/>
        </w:rPr>
        <w:t xml:space="preserve">, osiguranje tražbine zasnivanjem založnog prava odbijeno kao neosnovano  presudom i rješenjem </w:t>
      </w:r>
      <w:r w:rsidRPr="007D4DF9">
        <w:rPr>
          <w:rFonts w:cs="Arial" w:eastAsia="Times New Roman" w:hAnsi="Arial" w:ascii="Arial"/>
          <w:sz w:val="20"/>
          <w:szCs w:val="20"/>
        </w:rPr>
        <w:t>Županijskog suda u Osijeku broj Gž-4529/2013 od 9.10.2014.</w:t>
      </w:r>
      <w:r>
        <w:rPr>
          <w:rFonts w:cs="Arial" w:eastAsia="Times New Roman" w:hAnsi="Arial" w:ascii="Arial"/>
          <w:sz w:val="20"/>
          <w:szCs w:val="20"/>
        </w:rPr>
        <w:t xml:space="preserve"> točka a) izreke spomenute presude i rješenja. </w:t>
      </w:r>
    </w:p>
    <w:p w:rsidRDefault="004F1AF0" w:rsidP="004F1AF0" w:rsidR="004F1AF0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4F1AF0" w:rsidP="004F1AF0" w:rsidR="004F1AF0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016CF5" w:rsidP="00C01BD1" w:rsidR="00016CF5">
      <w:pPr>
        <w:rPr>
          <w:rFonts w:cs="Arial" w:hAnsi="Arial" w:ascii="Arial"/>
          <w:sz w:val="18"/>
          <w:szCs w:val="18"/>
        </w:rPr>
      </w:pPr>
    </w:p>
    <w:p w:rsidRDefault="00C01BD1" w:rsidP="00C01BD1" w:rsidR="00C01BD1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lastRenderedPageBreak/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C01BD1" w:rsidP="00C01BD1" w:rsidR="00C01BD1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 w:rsidR="000F153F">
        <w:rPr>
          <w:rFonts w:cs="Arial" w:hAnsi="Arial" w:ascii="Arial"/>
          <w:sz w:val="18"/>
          <w:szCs w:val="18"/>
        </w:rPr>
        <w:t xml:space="preserve">, </w:t>
      </w:r>
      <w:r w:rsidR="000F153F" w:rsidRPr="000F153F">
        <w:rPr>
          <w:rFonts w:cs="Arial" w:hAnsi="Arial" w:ascii="Arial"/>
          <w:sz w:val="18"/>
          <w:szCs w:val="18"/>
        </w:rPr>
        <w:t>OIB:48630586213</w:t>
      </w:r>
    </w:p>
    <w:p w:rsidRDefault="005E538A" w:rsidP="005E538A" w:rsidR="00C01BD1" w:rsidRPr="00347CCB">
      <w:pPr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="000F153F">
        <w:rPr>
          <w:rFonts w:cs="Arial" w:hAnsi="Arial" w:ascii="Arial"/>
          <w:sz w:val="18"/>
          <w:szCs w:val="18"/>
        </w:rPr>
        <w:t xml:space="preserve">                 </w:t>
      </w:r>
      <w:r w:rsidR="00C01BD1"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C01BD1" w:rsidP="00C35677" w:rsidR="00C35677">
      <w:pPr>
        <w:spacing w:after="0"/>
        <w:rPr>
          <w:rFonts w:cs="Arial" w:hAnsi="Arial" w:ascii="Arial"/>
          <w:sz w:val="18"/>
          <w:szCs w:val="18"/>
        </w:rPr>
      </w:pPr>
      <w:r>
        <w:rPr>
          <w:rFonts w:cs="Arial" w:hAnsi="Arial" w:ascii="Arial"/>
          <w:sz w:val="20"/>
          <w:szCs w:val="20"/>
        </w:rPr>
        <w:t xml:space="preserve">      </w:t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 xml:space="preserve">    Na pokretninama</w:t>
      </w:r>
      <w:r w:rsidRPr="00347CCB">
        <w:rPr>
          <w:rFonts w:cs="Arial" w:hAnsi="Arial" w:ascii="Arial"/>
          <w:sz w:val="20"/>
          <w:szCs w:val="20"/>
        </w:rPr>
        <w:t xml:space="preserve"> </w:t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</w:r>
      <w:r w:rsidR="00C35677">
        <w:rPr>
          <w:rFonts w:cs="Arial" w:hAnsi="Arial" w:ascii="Arial"/>
          <w:sz w:val="20"/>
          <w:szCs w:val="20"/>
        </w:rPr>
        <w:tab/>
        <w:t xml:space="preserve">              </w:t>
      </w:r>
      <w:r w:rsidR="00C35677" w:rsidRPr="00864D19">
        <w:rPr>
          <w:rFonts w:cs="Arial" w:hAnsi="Arial" w:ascii="Arial"/>
          <w:sz w:val="16"/>
          <w:szCs w:val="16"/>
        </w:rPr>
        <w:t>ra</w:t>
      </w:r>
      <w:r w:rsidR="00C35677">
        <w:rPr>
          <w:rFonts w:cs="Arial" w:hAnsi="Arial" w:ascii="Arial"/>
          <w:sz w:val="16"/>
          <w:szCs w:val="16"/>
        </w:rPr>
        <w:t>zlučna prava str 5</w:t>
      </w: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1"/>
        <w:gridCol w:w="1941"/>
        <w:gridCol w:w="1417"/>
        <w:gridCol w:w="1418"/>
        <w:gridCol w:w="1842"/>
        <w:gridCol w:w="1560"/>
        <w:gridCol w:w="2126"/>
        <w:gridCol w:w="3651"/>
      </w:tblGrid>
      <w:tr w:rsidTr="00E37A1A" w:rsidR="00C01BD1" w:rsidRPr="00E37A1A">
        <w:trPr>
          <w:trHeight w:val="788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 xml:space="preserve">Rb / Broj prijave </w:t>
            </w:r>
          </w:p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Ime i prezime /  tvrtka ili naziv razlučnog vjerovnika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 xml:space="preserve">OIB razlučnog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Adresa / sjedište razlučnog vjerovnika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Javna knjiga u koju je razlučno pravo upisano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Iznos tražbine osigurane razlučnim pravom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Pravnu osnovu tražbine osigurane razlučnim pravom</w:t>
            </w:r>
          </w:p>
        </w:tc>
        <w:tc>
          <w:tcPr>
            <w:tcW w:type="dxa" w:w="36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C01BD1" w:rsidP="00EF7046" w:rsidR="00C01BD1" w:rsidRPr="00E37A1A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E37A1A">
              <w:rPr>
                <w:rFonts w:cs="Arial" w:hAnsi="Arial" w:ascii="Arial"/>
                <w:sz w:val="16"/>
                <w:szCs w:val="16"/>
              </w:rPr>
              <w:t>Dio imovine na koji se odnosi razlučno pravo</w:t>
            </w:r>
          </w:p>
        </w:tc>
      </w:tr>
      <w:tr w:rsidTr="00E37A1A" w:rsidR="00C01BD1" w:rsidRPr="00347CCB">
        <w:trPr>
          <w:trHeight w:val="931"/>
          <w:jc w:val="center"/>
        </w:trPr>
        <w:tc>
          <w:tcPr>
            <w:tcW w:type="dxa" w:w="8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1/49</w:t>
            </w:r>
          </w:p>
        </w:tc>
        <w:tc>
          <w:tcPr>
            <w:tcW w:type="dxa" w:w="194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RH Ministarstvo financija, Porezna uprava, Područni ured Zagreb</w:t>
            </w:r>
          </w:p>
          <w:p w:rsidRDefault="00C01BD1" w:rsidP="00EF7046" w:rsidR="00C01BD1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</w:p>
          <w:p w:rsidRDefault="00C01BD1" w:rsidP="00EF7046" w:rsidR="00C01BD1" w:rsidRPr="00580B03">
            <w:pPr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Zastupa Županijsko državno odvjetništvo u Zagrebu</w:t>
            </w:r>
          </w:p>
        </w:tc>
        <w:tc>
          <w:tcPr>
            <w:tcW w:type="dxa" w:w="14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1868313648</w:t>
            </w:r>
            <w:r w:rsidR="00CB2B5F" w:rsidRPr="00580B03">
              <w:rPr>
                <w:rFonts w:cs="Arial" w:hAnsi="Arial" w:ascii="Arial"/>
                <w:sz w:val="16"/>
                <w:szCs w:val="16"/>
              </w:rPr>
              <w:t>7</w:t>
            </w:r>
          </w:p>
          <w:p w:rsidRDefault="00C01BD1" w:rsidP="00EF7046" w:rsidR="00C01BD1" w:rsidRPr="00580B03">
            <w:pPr>
              <w:rPr>
                <w:rFonts w:cs="Arial" w:hAnsi="Arial" w:ascii="Arial"/>
                <w:sz w:val="16"/>
                <w:szCs w:val="16"/>
              </w:rPr>
            </w:pP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01BD1" w:rsidP="00EF7046" w:rsidR="00C01BD1" w:rsidRPr="00580B03">
            <w:pPr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 xml:space="preserve"> Zagreb, Savska cesta 41</w:t>
            </w:r>
          </w:p>
        </w:tc>
        <w:tc>
          <w:tcPr>
            <w:tcW w:type="dxa" w:w="1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822D3" w:rsidP="00EF7046" w:rsidR="00C01BD1" w:rsidRPr="00580B03">
            <w:pPr>
              <w:spacing w:lineRule="auto" w:line="276"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 xml:space="preserve">RH Ministarstvo unutarnjih poslova, informacijski sustav MUP a 05.04.2011. 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822D3" w:rsidP="00EF7046" w:rsidR="00266F4D" w:rsidRPr="00580B03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11.931.080,39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94F47" w:rsidP="00EF7046" w:rsidR="00671844" w:rsidRPr="00580B03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80B03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>rješenje o osiguranju Općinskog građanskog suda u Zagrebu Ovr-2253/12 od 5.11.2012.</w:t>
            </w:r>
          </w:p>
          <w:p w:rsidRDefault="00C822D3" w:rsidP="00C822D3" w:rsidR="00C822D3" w:rsidRPr="00580B03">
            <w:pPr>
              <w:spacing w:after="0"/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</w:pPr>
            <w:r w:rsidRPr="00580B03">
              <w:rPr>
                <w:rFonts w:cs="Arial" w:eastAsia="Times New Roman" w:hAnsi="Arial" w:ascii="Arial"/>
                <w:bCs/>
                <w:sz w:val="16"/>
                <w:szCs w:val="16"/>
                <w:lang w:eastAsia="hr-HR"/>
              </w:rPr>
              <w:t xml:space="preserve">Zapisnik o izvršenoj pljenidbi i procjeni pokretne imovine Klasa:415-02/11-01/29, Urbr 513-0714-08-01/002-13-05 od 05.06.2013. </w:t>
            </w:r>
          </w:p>
        </w:tc>
        <w:tc>
          <w:tcPr>
            <w:tcW w:type="dxa" w:w="36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37A1A" w:rsidP="00E37A1A" w:rsidR="00E37A1A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Teretni auto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MERCEDE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S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601,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proizvodnje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1991</w:t>
            </w:r>
            <w:r w:rsidRPr="00580B03">
              <w:rPr>
                <w:rFonts w:cs="Arial" w:hAnsi="Arial" w:ascii="Arial"/>
                <w:spacing w:val="-3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580B03">
              <w:rPr>
                <w:sz w:val="16"/>
                <w:szCs w:val="16"/>
              </w:rPr>
              <w:t>WDB6013671P119800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0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 ZG 8821 BA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 odjave</w:t>
            </w:r>
            <w:r w:rsidRPr="00580B03"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5.1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1.2012 ;M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CITROEN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1.4</w:t>
            </w:r>
            <w:r w:rsidRPr="00580B03">
              <w:rPr>
                <w:rFonts w:cs="Arial" w:hAnsi="Arial" w:ascii="Arial"/>
                <w:spacing w:val="-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I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2000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VF7M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FKFXF6546991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5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0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ZG 5463 T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odjav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e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09.03.2012 </w:t>
            </w:r>
          </w:p>
          <w:p w:rsidRDefault="00E37A1A" w:rsidP="00E37A1A" w:rsidR="00E37A1A" w:rsidRPr="00580B03">
            <w:pPr>
              <w:spacing w:after="0"/>
              <w:rPr>
                <w:rFonts w:cs="Arial" w:hAnsi="Arial" w:ascii="Arial"/>
                <w:b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N 3</w:t>
            </w:r>
            <w:r w:rsidRPr="00580B03">
              <w:rPr>
                <w:rFonts w:cs="Arial" w:hAnsi="Arial" w:ascii="Arial"/>
                <w:spacing w:val="-3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VOLVO C-99422 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999,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YV2E4C5A9YB245480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,reg.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ZG 4338 U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08.05.</w:t>
            </w:r>
            <w:r w:rsidRPr="00580B03">
              <w:rPr>
                <w:rFonts w:cs="Arial" w:hAnsi="Arial" w:ascii="Arial"/>
                <w:sz w:val="16"/>
                <w:szCs w:val="16"/>
              </w:rPr>
              <w:t>2017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M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1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TOYOTA</w:t>
            </w:r>
            <w:r w:rsidRPr="00580B03"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1.4</w:t>
            </w:r>
            <w:r w:rsidRPr="00580B03">
              <w:rPr>
                <w:rFonts w:cs="Arial" w:hAnsi="Arial" w:ascii="Arial"/>
                <w:spacing w:val="-1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D-D4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4V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2004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VNKKC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2370A0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3407,</w:t>
            </w:r>
            <w:r w:rsidRPr="00580B03">
              <w:rPr>
                <w:rFonts w:cs="Arial" w:hAnsi="Arial" w:ascii="Arial"/>
                <w:spacing w:val="24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ZG 5126 ED</w:t>
            </w:r>
            <w:r w:rsidRPr="00580B03">
              <w:rPr>
                <w:rFonts w:cs="Arial" w:hAnsi="Arial" w:ascii="Arial"/>
                <w:spacing w:val="-2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>12.02.2014 ;</w:t>
            </w:r>
            <w:r w:rsidRPr="00580B03">
              <w:rPr>
                <w:rFonts w:cs="Arial" w:hAnsi="Arial" w:ascii="Arial"/>
                <w:sz w:val="16"/>
                <w:szCs w:val="16"/>
              </w:rPr>
              <w:t>N1, marke RENAULT DCI 120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2006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VF1FDCMH636260530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1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DJ 739 BF,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24.05</w:t>
            </w:r>
            <w:r w:rsidRPr="00580B03">
              <w:rPr>
                <w:rFonts w:cs="Arial" w:hAnsi="Arial" w:ascii="Arial"/>
                <w:spacing w:val="-3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>201</w:t>
            </w:r>
            <w:r w:rsidRPr="00580B03">
              <w:rPr>
                <w:rFonts w:cs="Arial" w:hAnsi="Arial" w:ascii="Arial"/>
                <w:sz w:val="16"/>
                <w:szCs w:val="16"/>
              </w:rPr>
              <w:t>3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osobno vozilo</w:t>
            </w:r>
            <w:r w:rsidRPr="00580B03">
              <w:rPr>
                <w:rFonts w:cs="Arial" w:hAnsi="Arial" w:ascii="Arial"/>
                <w:spacing w:val="-2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TOYOTA</w:t>
            </w:r>
            <w:r w:rsidRPr="00580B03">
              <w:rPr>
                <w:rFonts w:cs="Arial" w:hAnsi="Arial" w:ascii="Arial"/>
                <w:spacing w:val="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>4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D-4D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2005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VNKKC12330A046257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1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DJ 531 BF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05.09.2013</w:t>
            </w:r>
          </w:p>
          <w:p w:rsidRDefault="00E37A1A" w:rsidP="00E37A1A" w:rsidR="0086414C" w:rsidRPr="00580B03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580B03">
              <w:rPr>
                <w:rFonts w:cs="Arial" w:hAnsi="Arial" w:ascii="Arial"/>
                <w:sz w:val="16"/>
                <w:szCs w:val="16"/>
              </w:rPr>
              <w:t>N 1,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MASTER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2007,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VF1FDB1H63778382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7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2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ZG 4902 EF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 05.06.2013;N 1,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2.5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DCI</w:t>
            </w:r>
            <w:r w:rsidRPr="00580B03">
              <w:rPr>
                <w:rFonts w:cs="Arial" w:hAnsi="Arial" w:ascii="Arial"/>
                <w:spacing w:val="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120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2007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šasije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VF1FDB1H63721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7249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25"/>
                <w:w w:val="11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ZG 2603 EE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08.05.2017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M 1, marka TOYOTA 2.0 D-4D, godina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2005,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SB1</w:t>
            </w:r>
            <w:r w:rsidRPr="00580B03">
              <w:rPr>
                <w:rFonts w:cs="Arial" w:hAnsi="Arial" w:ascii="Arial"/>
                <w:sz w:val="16"/>
                <w:szCs w:val="16"/>
              </w:rPr>
              <w:t>KW20E60E066882,</w:t>
            </w:r>
            <w:r w:rsidRPr="00580B03">
              <w:rPr>
                <w:rFonts w:cs="Arial" w:hAnsi="Arial" w:ascii="Arial"/>
                <w:spacing w:val="22"/>
                <w:w w:val="9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1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DJ 476 BF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 10.12.2012</w:t>
            </w:r>
            <w:r w:rsidRPr="00580B03">
              <w:rPr>
                <w:rFonts w:cs="Arial" w:hAnsi="Arial" w:ascii="Arial"/>
                <w:b/>
                <w:sz w:val="16"/>
                <w:szCs w:val="16"/>
              </w:rPr>
              <w:t xml:space="preserve"> ;</w:t>
            </w:r>
            <w:r w:rsidRPr="00580B03">
              <w:rPr>
                <w:rFonts w:cs="Arial" w:hAnsi="Arial" w:ascii="Arial"/>
                <w:sz w:val="16"/>
                <w:szCs w:val="16"/>
              </w:rPr>
              <w:t>N 1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 xml:space="preserve">marka 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>IVECO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35 S11 V</w:t>
            </w:r>
            <w:r w:rsidRPr="00580B03">
              <w:rPr>
                <w:rFonts w:cs="Arial" w:hAnsi="Arial" w:ascii="Arial"/>
                <w:spacing w:val="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godina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2003,</w:t>
            </w:r>
            <w:r w:rsidRPr="00580B03">
              <w:rPr>
                <w:rFonts w:cs="Arial" w:hAnsi="Arial" w:ascii="Arial"/>
                <w:spacing w:val="-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ZCFC357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005441733,</w:t>
            </w:r>
            <w:r w:rsidRPr="00580B03">
              <w:rPr>
                <w:rFonts w:cs="Arial" w:hAnsi="Arial" w:ascii="Arial"/>
                <w:spacing w:val="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>reg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</w:t>
            </w:r>
            <w:r w:rsidRPr="00580B03">
              <w:rPr>
                <w:rFonts w:cs="Arial" w:hAnsi="Arial" w:ascii="Arial"/>
                <w:spacing w:val="-26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ZG 8372 FM</w:t>
            </w:r>
            <w:r w:rsidRPr="00580B03">
              <w:rPr>
                <w:rFonts w:cs="Arial" w:hAnsi="Arial" w:ascii="Arial"/>
                <w:spacing w:val="-2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</w:t>
            </w:r>
            <w:r w:rsidRPr="00580B03">
              <w:rPr>
                <w:rFonts w:cs="Arial" w:hAnsi="Arial" w:ascii="Arial"/>
                <w:spacing w:val="-3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02.1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0.20</w:t>
            </w:r>
            <w:r w:rsidRPr="00580B03">
              <w:rPr>
                <w:rFonts w:cs="Arial" w:hAnsi="Arial" w:ascii="Arial"/>
                <w:sz w:val="16"/>
                <w:szCs w:val="16"/>
              </w:rPr>
              <w:t>17N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w w:val="95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-31"/>
                <w:w w:val="9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marka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RENAULT</w:t>
            </w:r>
            <w:r w:rsidRPr="00580B03">
              <w:rPr>
                <w:rFonts w:cs="Arial" w:hAnsi="Arial" w:ascii="Arial"/>
                <w:spacing w:val="-9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2.5</w:t>
            </w:r>
            <w:r w:rsidRPr="00580B03">
              <w:rPr>
                <w:rFonts w:cs="Arial" w:hAnsi="Arial" w:ascii="Arial"/>
                <w:spacing w:val="-1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DCI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6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>20</w:t>
            </w:r>
            <w:r w:rsidRPr="00580B03">
              <w:rPr>
                <w:rFonts w:cs="Arial" w:hAnsi="Arial" w:ascii="Arial"/>
                <w:spacing w:val="-1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, godina</w:t>
            </w:r>
            <w:r w:rsidRPr="00580B03">
              <w:rPr>
                <w:rFonts w:cs="Arial" w:hAnsi="Arial" w:ascii="Arial"/>
                <w:spacing w:val="7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proizvodnje</w:t>
            </w:r>
            <w:r w:rsidRPr="00580B03">
              <w:rPr>
                <w:rFonts w:cs="Arial" w:hAnsi="Arial" w:ascii="Arial"/>
                <w:spacing w:val="1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2007,</w:t>
            </w:r>
            <w:r w:rsidRPr="00580B03">
              <w:rPr>
                <w:rFonts w:cs="Arial" w:hAnsi="Arial" w:ascii="Arial"/>
                <w:spacing w:val="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broj</w:t>
            </w:r>
            <w:r w:rsidRPr="00580B03">
              <w:rPr>
                <w:rFonts w:cs="Arial" w:hAnsi="Arial" w:ascii="Arial"/>
                <w:spacing w:val="5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šasije</w:t>
            </w:r>
            <w:r w:rsidRPr="00580B03">
              <w:rPr>
                <w:rFonts w:cs="Arial" w:hAnsi="Arial" w:ascii="Arial"/>
                <w:spacing w:val="-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VF1FDB</w:t>
            </w:r>
            <w:r w:rsidRPr="00580B03">
              <w:rPr>
                <w:rFonts w:cs="Arial" w:hAnsi="Arial" w:ascii="Arial"/>
                <w:spacing w:val="-1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H6372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>1</w:t>
            </w:r>
            <w:r w:rsidRPr="00580B03">
              <w:rPr>
                <w:rFonts w:cs="Arial" w:hAnsi="Arial" w:ascii="Arial"/>
                <w:sz w:val="16"/>
                <w:szCs w:val="16"/>
              </w:rPr>
              <w:t>7250,</w:t>
            </w:r>
            <w:r w:rsidRPr="00580B03">
              <w:rPr>
                <w:rFonts w:cs="Arial" w:hAnsi="Arial" w:ascii="Arial"/>
                <w:w w:val="101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reg.</w:t>
            </w:r>
            <w:r w:rsidRPr="00580B03">
              <w:rPr>
                <w:rFonts w:cs="Arial" w:hAnsi="Arial" w:ascii="Arial"/>
                <w:spacing w:val="-2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oznaka</w:t>
            </w:r>
            <w:r w:rsidRPr="00580B03">
              <w:rPr>
                <w:rFonts w:cs="Arial" w:hAnsi="Arial" w:ascii="Arial"/>
                <w:spacing w:val="-4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ZG 8536 EE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,</w:t>
            </w:r>
            <w:r w:rsidRPr="00580B03">
              <w:rPr>
                <w:rFonts w:cs="Arial" w:hAnsi="Arial" w:ascii="Arial"/>
                <w:spacing w:val="-20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datum</w:t>
            </w:r>
            <w:r w:rsidRPr="00580B03">
              <w:rPr>
                <w:rFonts w:cs="Arial" w:hAnsi="Arial" w:ascii="Arial"/>
                <w:spacing w:val="3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z w:val="16"/>
                <w:szCs w:val="16"/>
              </w:rPr>
              <w:t>odjave</w:t>
            </w:r>
            <w:r w:rsidRPr="00580B03">
              <w:rPr>
                <w:rFonts w:cs="Arial" w:hAnsi="Arial" w:ascii="Arial"/>
                <w:spacing w:val="-8"/>
                <w:sz w:val="16"/>
                <w:szCs w:val="16"/>
              </w:rPr>
              <w:t xml:space="preserve"> 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25.04</w:t>
            </w:r>
            <w:r w:rsidRPr="00580B03">
              <w:rPr>
                <w:rFonts w:cs="Arial" w:hAnsi="Arial" w:ascii="Arial"/>
                <w:spacing w:val="2"/>
                <w:sz w:val="16"/>
                <w:szCs w:val="16"/>
              </w:rPr>
              <w:t>.201</w:t>
            </w:r>
            <w:r w:rsidRPr="00580B03">
              <w:rPr>
                <w:rFonts w:cs="Arial" w:hAnsi="Arial" w:ascii="Arial"/>
                <w:spacing w:val="1"/>
                <w:sz w:val="16"/>
                <w:szCs w:val="16"/>
              </w:rPr>
              <w:t>3</w:t>
            </w:r>
          </w:p>
        </w:tc>
      </w:tr>
    </w:tbl>
    <w:p w:rsidRDefault="00875FAF" w:rsidP="009B562A" w:rsidR="001515A5">
      <w:pPr>
        <w:rPr>
          <w:rFonts w:cs="Arial" w:hAnsi="Arial" w:ascii="Arial"/>
          <w:sz w:val="20"/>
          <w:szCs w:val="20"/>
        </w:rPr>
      </w:pPr>
      <w:r w:rsidRPr="009B562A">
        <w:rPr>
          <w:rFonts w:cs="Arial" w:hAnsi="Arial" w:ascii="Arial"/>
          <w:sz w:val="20"/>
          <w:szCs w:val="20"/>
        </w:rPr>
        <w:tab/>
      </w:r>
      <w:r w:rsidR="00580B03">
        <w:rPr>
          <w:rFonts w:cs="Arial" w:hAnsi="Arial" w:ascii="Arial"/>
          <w:sz w:val="20"/>
          <w:szCs w:val="20"/>
        </w:rPr>
        <w:t>Napomena</w:t>
      </w:r>
      <w:r w:rsidR="003F33B5">
        <w:rPr>
          <w:rFonts w:cs="Arial" w:hAnsi="Arial" w:ascii="Arial"/>
          <w:sz w:val="20"/>
          <w:szCs w:val="20"/>
        </w:rPr>
        <w:t xml:space="preserve"> uz tablicu izlučnih prava na pokretninama: </w:t>
      </w:r>
      <w:r w:rsidR="00580B03">
        <w:rPr>
          <w:rFonts w:cs="Arial" w:hAnsi="Arial" w:ascii="Arial"/>
          <w:sz w:val="20"/>
          <w:szCs w:val="20"/>
        </w:rPr>
        <w:t xml:space="preserve">:stečajni upravitelj nije zatekao vozila prilikom otvaranja stečajnog postupka kod dužnika </w:t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9B562A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 xml:space="preserve">  </w:t>
      </w:r>
      <w:r w:rsidR="00CC1BF4" w:rsidRPr="000F6214">
        <w:rPr>
          <w:rFonts w:cs="Arial" w:hAnsi="Arial" w:ascii="Arial"/>
          <w:sz w:val="20"/>
          <w:szCs w:val="20"/>
        </w:rPr>
        <w:t xml:space="preserve"> </w:t>
      </w:r>
    </w:p>
    <w:p w:rsidRDefault="00AE0535" w:rsidP="001515A5" w:rsidR="00AE0535">
      <w:pPr>
        <w:ind w:firstLine="708" w:left="10620"/>
        <w:rPr>
          <w:rFonts w:cs="Arial" w:hAnsi="Arial" w:ascii="Arial"/>
          <w:sz w:val="20"/>
          <w:szCs w:val="20"/>
        </w:rPr>
      </w:pPr>
    </w:p>
    <w:p w:rsidRDefault="002C7750" w:rsidP="00450565" w:rsidR="002C7750" w:rsidRPr="008F138D">
      <w:pPr>
        <w:spacing w:after="0"/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2C7750" w:rsidP="00450565" w:rsidR="002C7750" w:rsidRPr="002F79BC">
      <w:pPr>
        <w:spacing w:after="0"/>
        <w:rPr>
          <w:rFonts w:cs="Arial" w:hAnsi="Arial" w:ascii="Arial"/>
          <w:sz w:val="20"/>
          <w:szCs w:val="20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 w:rsidR="00450565"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</w:p>
    <w:p w:rsidRDefault="002C7750" w:rsidP="002C7750" w:rsidR="002C7750" w:rsidRPr="002F79BC">
      <w:pPr>
        <w:jc w:val="center"/>
        <w:rPr>
          <w:rFonts w:cs="Arial" w:hAnsi="Arial" w:ascii="Arial"/>
          <w:b/>
          <w:sz w:val="20"/>
          <w:szCs w:val="20"/>
        </w:rPr>
      </w:pPr>
      <w:r w:rsidRPr="002F79BC">
        <w:rPr>
          <w:rFonts w:cs="Arial" w:hAnsi="Arial" w:ascii="Arial"/>
          <w:b/>
          <w:sz w:val="20"/>
          <w:szCs w:val="20"/>
        </w:rPr>
        <w:t>III. TABLICA IZLUČNIH PRAVA</w:t>
      </w:r>
    </w:p>
    <w:p w:rsidRDefault="002F79BC" w:rsidP="002C7750" w:rsidR="002C7750" w:rsidRPr="002F79BC">
      <w:pPr>
        <w:jc w:val="center"/>
        <w:rPr>
          <w:rFonts w:cs="Arial" w:hAnsi="Arial" w:ascii="Arial"/>
          <w:sz w:val="20"/>
          <w:szCs w:val="20"/>
        </w:rPr>
      </w:pPr>
      <w:r w:rsidRPr="002F79BC">
        <w:rPr>
          <w:rFonts w:cs="Arial" w:hAnsi="Arial" w:ascii="Arial"/>
          <w:sz w:val="20"/>
          <w:szCs w:val="20"/>
        </w:rPr>
        <w:t xml:space="preserve">Na nekretninama </w:t>
      </w:r>
    </w:p>
    <w:tbl>
      <w:tblPr>
        <w:tblW w:type="pct" w:w="4625"/>
        <w:jc w:val="center"/>
        <w:tblInd w:type="dxa" w:w="-873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71"/>
        <w:gridCol w:w="3118"/>
        <w:gridCol w:w="1843"/>
        <w:gridCol w:w="1559"/>
        <w:gridCol w:w="3204"/>
        <w:gridCol w:w="3010"/>
      </w:tblGrid>
      <w:tr w:rsidTr="00097A27" w:rsidR="002C7750" w:rsidRPr="00347CCB">
        <w:trPr>
          <w:trHeight w:val="788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C7750" w:rsidP="008D2DB2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2C7750" w:rsidP="008D2DB2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8D2DB2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</w:t>
            </w:r>
            <w:r w:rsidR="0001390E">
              <w:rPr>
                <w:rFonts w:cs="Arial" w:hAnsi="Arial" w:ascii="Arial"/>
                <w:sz w:val="20"/>
                <w:szCs w:val="20"/>
              </w:rPr>
              <w:t>me /  tvrtka ili naziv izlučnog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1390E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</w:t>
            </w:r>
            <w:r w:rsidR="0001390E">
              <w:rPr>
                <w:rFonts w:cs="Arial" w:hAnsi="Arial" w:ascii="Arial"/>
                <w:sz w:val="20"/>
                <w:szCs w:val="20"/>
              </w:rPr>
              <w:t xml:space="preserve">izlučnog 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97A27" w:rsidR="002C7750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vjerovnika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97A27" w:rsidR="002C7750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</w:t>
            </w:r>
          </w:p>
          <w:p w:rsidRDefault="005C2B33" w:rsidP="00097A27" w:rsidR="005C2B33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izlučnog prava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2C7750" w:rsidP="00097A27" w:rsidR="002C7750" w:rsidRPr="00347CCB">
            <w:pPr>
              <w:pStyle w:val="Bezproreda"/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</w:t>
            </w:r>
            <w:r w:rsidR="005C2B33">
              <w:rPr>
                <w:rFonts w:cs="Arial" w:hAnsi="Arial" w:ascii="Arial"/>
                <w:sz w:val="20"/>
                <w:szCs w:val="20"/>
              </w:rPr>
              <w:t>ovine na koji se odnosi izlučno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97624B" w:rsidR="00335716" w:rsidRPr="00347CCB">
        <w:trPr>
          <w:trHeight w:val="931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</w:t>
            </w:r>
            <w:r w:rsidRPr="00335716">
              <w:rPr>
                <w:rFonts w:cs="Arial" w:hAnsi="Arial" w:ascii="Arial"/>
                <w:sz w:val="20"/>
                <w:szCs w:val="20"/>
              </w:rPr>
              <w:t>58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335716" w:rsidR="00335716" w:rsidRPr="00335716">
            <w:pPr>
              <w:rPr>
                <w:rFonts w:cs="Arial" w:hAnsi="Arial" w:ascii="Arial"/>
                <w:sz w:val="20"/>
                <w:szCs w:val="20"/>
              </w:rPr>
            </w:pPr>
            <w:r w:rsidRPr="00335716">
              <w:rPr>
                <w:rFonts w:cs="Arial" w:hAnsi="Arial" w:ascii="Arial"/>
                <w:sz w:val="20"/>
                <w:szCs w:val="20"/>
              </w:rPr>
              <w:t xml:space="preserve">Miroslav Lipovac </w:t>
            </w:r>
          </w:p>
          <w:p w:rsidRDefault="00335716" w:rsidP="00335716" w:rsidR="00335716" w:rsidRPr="00B55EA4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35716">
              <w:rPr>
                <w:rFonts w:cs="Arial" w:hAnsi="Arial" w:ascii="Arial"/>
                <w:sz w:val="20"/>
                <w:szCs w:val="20"/>
              </w:rPr>
              <w:t>: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2A0560" w:rsidR="00335716" w:rsidRPr="00B55EA4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2A0560" w:rsidR="00335716" w:rsidRPr="00B55EA4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Zagreb, Celjska 34a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31A5A" w:rsidP="00F31A5A" w:rsidR="00F31A5A" w:rsidRPr="0060274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60274F">
              <w:rPr>
                <w:rFonts w:cs="Arial" w:hAnsi="Arial" w:ascii="Arial"/>
                <w:sz w:val="18"/>
                <w:szCs w:val="18"/>
              </w:rPr>
              <w:t>temeljem Sporazuma o prijenosu prav</w:t>
            </w:r>
            <w:r w:rsidR="00097A27">
              <w:rPr>
                <w:rFonts w:cs="Arial" w:hAnsi="Arial" w:ascii="Arial"/>
                <w:sz w:val="18"/>
                <w:szCs w:val="18"/>
              </w:rPr>
              <w:t xml:space="preserve">a vlasništva od 3.srpnja 2009.godine </w:t>
            </w:r>
          </w:p>
          <w:p w:rsidRDefault="00F31A5A" w:rsidP="00F31A5A" w:rsidR="00335716" w:rsidRPr="0060274F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60274F">
              <w:rPr>
                <w:rFonts w:cs="Arial" w:hAnsi="Arial" w:ascii="Arial"/>
                <w:sz w:val="18"/>
                <w:szCs w:val="18"/>
              </w:rPr>
              <w:t>-</w:t>
            </w:r>
            <w:r w:rsidRPr="0060274F">
              <w:rPr>
                <w:rFonts w:cs="Arial" w:hAnsi="Arial" w:ascii="Arial"/>
                <w:b/>
                <w:sz w:val="18"/>
                <w:szCs w:val="18"/>
              </w:rPr>
              <w:t>u tijeku spor na Općinskom sudu u Sl. Brodu broj P-1331/2012</w:t>
            </w:r>
            <w:r w:rsidRPr="0060274F">
              <w:rPr>
                <w:rFonts w:cs="Arial" w:hAnsi="Arial" w:ascii="Arial"/>
                <w:sz w:val="18"/>
                <w:szCs w:val="18"/>
              </w:rPr>
              <w:t xml:space="preserve"> 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31A5A" w:rsidP="008D2DB2" w:rsidR="00335716" w:rsidRPr="002B2EF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31A5A">
              <w:rPr>
                <w:rFonts w:cs="Arial" w:hAnsi="Arial" w:ascii="Arial"/>
                <w:sz w:val="18"/>
                <w:szCs w:val="18"/>
              </w:rPr>
              <w:t>nekretnina kč br 1734/2 prije 846/3 upisane u zk ul 11345 prije 1928 ko Slavonski Brod , u naravi skladište u ul. Mile Budaka u Sl. Brodu,</w:t>
            </w:r>
          </w:p>
        </w:tc>
      </w:tr>
      <w:tr w:rsidTr="0097624B" w:rsidR="00335716" w:rsidRPr="00347CCB">
        <w:trPr>
          <w:trHeight w:val="1011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2/106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97624B" w:rsidR="00335716" w:rsidRPr="0097624B">
            <w:pPr>
              <w:rPr>
                <w:rFonts w:cs="Arial" w:hAnsi="Arial" w:ascii="Arial"/>
                <w:sz w:val="18"/>
                <w:szCs w:val="18"/>
              </w:rPr>
            </w:pPr>
            <w:r w:rsidRPr="0097624B">
              <w:rPr>
                <w:rFonts w:cs="Arial" w:hAnsi="Arial" w:ascii="Arial"/>
                <w:sz w:val="18"/>
                <w:szCs w:val="18"/>
              </w:rPr>
              <w:t xml:space="preserve">PRVOSTOLNI KAPTOL ZAGREBAČKI </w:t>
            </w:r>
          </w:p>
          <w:p w:rsidRDefault="00335716" w:rsidP="0097624B" w:rsidR="00335716" w:rsidRPr="005F1620">
            <w:pPr>
              <w:rPr>
                <w:rFonts w:cs="Arial" w:hAnsi="Arial" w:ascii="Arial"/>
                <w:sz w:val="18"/>
                <w:szCs w:val="18"/>
              </w:rPr>
            </w:pPr>
            <w:r w:rsidRPr="0097624B">
              <w:rPr>
                <w:rFonts w:cs="Arial" w:hAnsi="Arial" w:ascii="Arial"/>
                <w:sz w:val="18"/>
                <w:szCs w:val="18"/>
              </w:rPr>
              <w:t>Zastupa odvjetnica Zvjezdana Znidarčić-Begović iz Zagreba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5F162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7624B">
              <w:rPr>
                <w:rFonts w:cs="Arial" w:hAnsi="Arial" w:ascii="Arial"/>
                <w:sz w:val="18"/>
                <w:szCs w:val="18"/>
              </w:rPr>
              <w:t>77667447224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5F162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Zagreb, Kaptol 27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8D2DB2" w:rsidR="00335716" w:rsidRPr="008E21DE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hAnsi="Arial" w:ascii="Arial"/>
                <w:sz w:val="16"/>
                <w:szCs w:val="16"/>
              </w:rPr>
              <w:t>- Zahtjev za povrat imovine od 24.lipnja 1997.godine;Zaključak RH Grad Zagreb ,Gradski ured za imovinsko pravne poslove i imovinu grada klasa:UP/I942-01/03-01/123 od dana 26.9.2008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35716" w:rsidP="0097624B" w:rsidR="0033571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- 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 Zagreb  zk ul 25211</w:t>
            </w:r>
            <w:r w:rsidRPr="00955B31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814C7C">
              <w:rPr>
                <w:rFonts w:cs="Arial" w:hAnsi="Arial" w:ascii="Arial"/>
                <w:sz w:val="16"/>
                <w:szCs w:val="16"/>
              </w:rPr>
              <w:t>naravi: kč br 7072/3 oranica 415m2, kč 7079/5 oranica 2011 m2 ,kč 7079/15 I kozari put 479 m2, kč br 7079/16 oranica 314m2</w:t>
            </w:r>
          </w:p>
          <w:p w:rsidRDefault="00335716" w:rsidP="0097624B" w:rsidR="00335716" w:rsidRPr="00955B31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Zagreb zk ul 25167</w:t>
            </w:r>
            <w:r w:rsidRPr="00955B31">
              <w:rPr>
                <w:rFonts w:cs="Arial" w:hAnsi="Arial" w:ascii="Arial"/>
                <w:sz w:val="16"/>
                <w:szCs w:val="16"/>
              </w:rPr>
              <w:t xml:space="preserve"> zkčbr 7070/11 oranica 1172m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955B31">
              <w:rPr>
                <w:rFonts w:cs="Arial" w:hAnsi="Arial" w:ascii="Arial"/>
                <w:sz w:val="16"/>
                <w:szCs w:val="16"/>
              </w:rPr>
              <w:t>;zkčbr 7071/6 put u Kaledovčini 223m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955B31">
              <w:rPr>
                <w:rFonts w:cs="Arial" w:hAnsi="Arial" w:ascii="Arial"/>
                <w:sz w:val="16"/>
                <w:szCs w:val="16"/>
              </w:rPr>
              <w:t>; zkčbr 7073/9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put  342m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  <w:r w:rsidRPr="00955B31">
              <w:rPr>
                <w:rFonts w:cs="Arial" w:hAnsi="Arial" w:ascii="Arial"/>
                <w:sz w:val="16"/>
                <w:szCs w:val="16"/>
              </w:rPr>
              <w:t>; zkčbr 7073/11 oranica 659m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335716" w:rsidP="0097624B" w:rsidR="00335716">
            <w:pPr>
              <w:spacing w:after="0"/>
              <w:rPr>
                <w:rFonts w:cs="Arial" w:hAnsi="Arial" w:ascii="Arial"/>
                <w:sz w:val="16"/>
                <w:szCs w:val="16"/>
                <w:vertAlign w:val="superscript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Zagreb zk ul 35824</w:t>
            </w:r>
            <w:r>
              <w:rPr>
                <w:rFonts w:cs="Arial" w:hAnsi="Arial" w:ascii="Arial"/>
                <w:sz w:val="16"/>
                <w:szCs w:val="16"/>
              </w:rPr>
              <w:t xml:space="preserve"> zkčbr 7072/2 oranica Radnička cesta 430m</w:t>
            </w:r>
            <w:r w:rsidRPr="00955B31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335716" w:rsidP="0097624B" w:rsidR="00335716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955B31">
              <w:rPr>
                <w:rFonts w:cs="Arial" w:hAnsi="Arial" w:ascii="Arial"/>
                <w:sz w:val="16"/>
                <w:szCs w:val="16"/>
              </w:rPr>
              <w:t>-</w:t>
            </w:r>
            <w:r w:rsidRPr="00955B31">
              <w:rPr>
                <w:rFonts w:cs="Arial" w:hAnsi="Arial" w:ascii="Arial"/>
                <w:b/>
                <w:sz w:val="16"/>
                <w:szCs w:val="16"/>
              </w:rPr>
              <w:t>ko grad Zagreb zk ul 30631</w:t>
            </w:r>
            <w:r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zk čbr 7078/3 zgrada tlocrtne površine 57m2 i pašnjak 26002m2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955B31">
              <w:rPr>
                <w:rFonts w:cs="Arial" w:hAnsi="Arial" w:ascii="Arial"/>
                <w:sz w:val="16"/>
                <w:szCs w:val="16"/>
              </w:rPr>
              <w:t>Radnička cesta</w:t>
            </w:r>
          </w:p>
          <w:p w:rsidRDefault="00335716" w:rsidP="008D2DB2" w:rsidR="00335716" w:rsidRPr="002B2EF5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2C7750" w:rsidP="002C7750" w:rsidR="002C7750">
      <w:pPr>
        <w:jc w:val="center"/>
        <w:rPr>
          <w:rFonts w:hAnsi="Times New Roman" w:ascii="Times New Roman"/>
          <w:sz w:val="24"/>
        </w:rPr>
      </w:pPr>
    </w:p>
    <w:p w:rsidRDefault="0060274F" w:rsidP="0060274F" w:rsidR="0060274F" w:rsidRPr="00C80193">
      <w:pPr>
        <w:rPr>
          <w:rFonts w:cs="Arial" w:hAnsi="Arial" w:ascii="Arial"/>
          <w:b/>
          <w:sz w:val="20"/>
          <w:szCs w:val="20"/>
        </w:rPr>
      </w:pPr>
      <w:r w:rsidRPr="00C80193">
        <w:rPr>
          <w:rFonts w:cs="Arial" w:hAnsi="Arial" w:ascii="Arial"/>
          <w:b/>
          <w:sz w:val="20"/>
          <w:szCs w:val="20"/>
        </w:rPr>
        <w:t xml:space="preserve">Napomena uz tablicu prijavljenih izlučnih prava: </w:t>
      </w:r>
    </w:p>
    <w:p w:rsidRDefault="0060274F" w:rsidP="0060274F" w:rsidR="0060274F">
      <w:pPr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  <w:r w:rsidRPr="00C80193">
        <w:rPr>
          <w:rFonts w:cs="Arial" w:hAnsi="Arial" w:ascii="Arial"/>
          <w:b/>
          <w:sz w:val="20"/>
          <w:szCs w:val="20"/>
        </w:rPr>
        <w:t>vjerovnik  Miroslav Lipovac</w:t>
      </w:r>
      <w:r w:rsidR="001068FD">
        <w:rPr>
          <w:rFonts w:cs="Arial" w:hAnsi="Arial" w:ascii="Arial"/>
          <w:sz w:val="20"/>
          <w:szCs w:val="20"/>
        </w:rPr>
        <w:t>:</w:t>
      </w:r>
      <w:r>
        <w:rPr>
          <w:rFonts w:cs="Arial" w:hAnsi="Arial" w:ascii="Arial"/>
          <w:sz w:val="20"/>
          <w:szCs w:val="20"/>
        </w:rPr>
        <w:t xml:space="preserve"> stečajni upravitelj ne može udovoljiti izlučnom zahtjevu </w:t>
      </w:r>
      <w:r w:rsidR="00B70697">
        <w:rPr>
          <w:rFonts w:cs="Arial" w:hAnsi="Arial" w:ascii="Arial"/>
          <w:sz w:val="20"/>
          <w:szCs w:val="20"/>
        </w:rPr>
        <w:t xml:space="preserve">temeljem dostupne dokumentacije, a </w:t>
      </w:r>
      <w:r>
        <w:rPr>
          <w:rFonts w:cs="Arial" w:hAnsi="Arial" w:ascii="Arial"/>
          <w:sz w:val="20"/>
          <w:szCs w:val="20"/>
        </w:rPr>
        <w:t xml:space="preserve"> u tijeku </w:t>
      </w:r>
      <w:r w:rsidR="00B70697">
        <w:rPr>
          <w:rFonts w:cs="Arial" w:hAnsi="Arial" w:ascii="Arial"/>
          <w:sz w:val="20"/>
          <w:szCs w:val="20"/>
        </w:rPr>
        <w:t xml:space="preserve">je i </w:t>
      </w:r>
      <w:r w:rsidR="00072E8C">
        <w:rPr>
          <w:rFonts w:cs="Arial" w:hAnsi="Arial" w:ascii="Arial"/>
          <w:sz w:val="20"/>
          <w:szCs w:val="20"/>
        </w:rPr>
        <w:t>spor pri Općinskom sudu u Slavonskom Brodu koji se vodi pod brojem P-</w:t>
      </w:r>
      <w:r w:rsidR="0050006F">
        <w:rPr>
          <w:rFonts w:cs="Arial" w:hAnsi="Arial" w:ascii="Arial"/>
          <w:sz w:val="20"/>
          <w:szCs w:val="20"/>
        </w:rPr>
        <w:t>1331/2012</w:t>
      </w:r>
      <w:r w:rsidR="00B70697">
        <w:rPr>
          <w:rFonts w:cs="Arial" w:hAnsi="Arial" w:ascii="Arial"/>
          <w:sz w:val="20"/>
          <w:szCs w:val="20"/>
        </w:rPr>
        <w:t xml:space="preserve">. Čeka se okončanje spora. </w:t>
      </w:r>
      <w:r w:rsidR="00BC3DAD">
        <w:rPr>
          <w:rFonts w:cs="Arial" w:hAnsi="Arial" w:ascii="Arial"/>
          <w:sz w:val="20"/>
          <w:szCs w:val="20"/>
        </w:rPr>
        <w:t>T</w:t>
      </w:r>
      <w:r w:rsidR="001068FD">
        <w:rPr>
          <w:rFonts w:cs="Arial" w:hAnsi="Arial" w:ascii="Arial"/>
          <w:sz w:val="20"/>
          <w:szCs w:val="20"/>
        </w:rPr>
        <w:t xml:space="preserve">emeljem rješenja </w:t>
      </w:r>
      <w:r w:rsidR="00333D8C">
        <w:rPr>
          <w:rFonts w:cs="Arial" w:hAnsi="Arial" w:ascii="Arial"/>
          <w:sz w:val="20"/>
          <w:szCs w:val="20"/>
        </w:rPr>
        <w:t>i</w:t>
      </w:r>
      <w:r w:rsidR="00BC3DAD">
        <w:rPr>
          <w:rFonts w:cs="Arial" w:hAnsi="Arial" w:ascii="Arial"/>
          <w:sz w:val="20"/>
          <w:szCs w:val="20"/>
        </w:rPr>
        <w:t xml:space="preserve">stog suda </w:t>
      </w:r>
      <w:r w:rsidR="001068FD">
        <w:rPr>
          <w:rFonts w:cs="Arial" w:hAnsi="Arial" w:ascii="Arial"/>
          <w:sz w:val="20"/>
          <w:szCs w:val="20"/>
        </w:rPr>
        <w:t xml:space="preserve"> od d</w:t>
      </w:r>
      <w:r w:rsidR="00BC3DAD">
        <w:rPr>
          <w:rFonts w:cs="Arial" w:hAnsi="Arial" w:ascii="Arial"/>
          <w:sz w:val="20"/>
          <w:szCs w:val="20"/>
        </w:rPr>
        <w:t>ana 11.2.2014. provedena je zabi</w:t>
      </w:r>
      <w:r w:rsidR="001068FD">
        <w:rPr>
          <w:rFonts w:cs="Arial" w:hAnsi="Arial" w:ascii="Arial"/>
          <w:sz w:val="20"/>
          <w:szCs w:val="20"/>
        </w:rPr>
        <w:t>lježba spora pod</w:t>
      </w:r>
      <w:r w:rsidR="00BC3DAD">
        <w:rPr>
          <w:rFonts w:cs="Arial" w:hAnsi="Arial" w:ascii="Arial"/>
          <w:sz w:val="20"/>
          <w:szCs w:val="20"/>
        </w:rPr>
        <w:t xml:space="preserve"> </w:t>
      </w:r>
      <w:r w:rsidR="001068FD">
        <w:rPr>
          <w:rFonts w:cs="Arial" w:hAnsi="Arial" w:ascii="Arial"/>
          <w:sz w:val="20"/>
          <w:szCs w:val="20"/>
        </w:rPr>
        <w:t>brojem Z-1202/14  dana  4.4.2013. u zemljišnim knjigama</w:t>
      </w:r>
      <w:r w:rsidR="00C80193">
        <w:rPr>
          <w:rFonts w:cs="Arial" w:hAnsi="Arial" w:ascii="Arial"/>
          <w:sz w:val="20"/>
          <w:szCs w:val="20"/>
        </w:rPr>
        <w:t>.</w:t>
      </w:r>
      <w:r w:rsidR="001068FD">
        <w:rPr>
          <w:rFonts w:cs="Arial" w:hAnsi="Arial" w:ascii="Arial"/>
          <w:sz w:val="20"/>
          <w:szCs w:val="20"/>
        </w:rPr>
        <w:t xml:space="preserve"> </w:t>
      </w:r>
    </w:p>
    <w:p w:rsidRDefault="00C80193" w:rsidP="001068FD" w:rsidR="0060274F">
      <w:pPr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 w:rsidRPr="00C80193">
        <w:rPr>
          <w:rFonts w:cs="Arial" w:hAnsi="Arial" w:ascii="Arial"/>
          <w:b/>
          <w:sz w:val="20"/>
          <w:szCs w:val="20"/>
        </w:rPr>
        <w:t>v</w:t>
      </w:r>
      <w:r w:rsidR="001068FD" w:rsidRPr="00C80193">
        <w:rPr>
          <w:rFonts w:cs="Arial" w:hAnsi="Arial" w:ascii="Arial"/>
          <w:b/>
          <w:sz w:val="20"/>
          <w:szCs w:val="20"/>
        </w:rPr>
        <w:t>jerovniku PRVOSTOLNI KAPTOL ZAGREBAČKI</w:t>
      </w:r>
      <w:r w:rsidR="001068FD">
        <w:rPr>
          <w:rFonts w:cs="Arial" w:hAnsi="Arial" w:ascii="Arial"/>
          <w:sz w:val="20"/>
          <w:szCs w:val="20"/>
        </w:rPr>
        <w:t xml:space="preserve"> kojeg zastupa </w:t>
      </w:r>
      <w:r w:rsidR="001068FD" w:rsidRPr="001068FD">
        <w:rPr>
          <w:rFonts w:cs="Arial" w:hAnsi="Arial" w:ascii="Arial"/>
          <w:sz w:val="20"/>
          <w:szCs w:val="20"/>
        </w:rPr>
        <w:t xml:space="preserve"> odvjetnica Zvjezdana Znidarčić-Begović iz Zagreba</w:t>
      </w:r>
      <w:r w:rsidR="00AE0535">
        <w:rPr>
          <w:rFonts w:cs="Arial" w:hAnsi="Arial" w:ascii="Arial"/>
          <w:sz w:val="20"/>
          <w:szCs w:val="20"/>
        </w:rPr>
        <w:t xml:space="preserve"> stečajni upravitelj ne može udovoljiti izlučnom zahtjevu obzirom da vjerovnik nije priložio</w:t>
      </w:r>
      <w:r w:rsidR="00333D8C">
        <w:rPr>
          <w:rFonts w:cs="Arial" w:hAnsi="Arial" w:ascii="Arial"/>
          <w:sz w:val="20"/>
          <w:szCs w:val="20"/>
        </w:rPr>
        <w:t xml:space="preserve"> uz </w:t>
      </w:r>
      <w:r w:rsidR="00AE0535">
        <w:rPr>
          <w:rFonts w:cs="Arial" w:hAnsi="Arial" w:ascii="Arial"/>
          <w:sz w:val="20"/>
          <w:szCs w:val="20"/>
        </w:rPr>
        <w:t xml:space="preserve"> prijavi pravovaljanu dokumentaciju </w:t>
      </w:r>
      <w:r w:rsidR="00333D8C">
        <w:rPr>
          <w:rFonts w:cs="Arial" w:hAnsi="Arial" w:ascii="Arial"/>
          <w:sz w:val="20"/>
          <w:szCs w:val="20"/>
        </w:rPr>
        <w:t xml:space="preserve">kojom dokazuje vlasništvo na nekretninama. </w:t>
      </w:r>
    </w:p>
    <w:p w:rsidRDefault="005C2B33" w:rsidP="005C2B33" w:rsidR="005C2B33">
      <w:pPr>
        <w:ind w:firstLine="708" w:left="10620"/>
        <w:rPr>
          <w:rFonts w:cs="Arial" w:hAnsi="Arial" w:ascii="Arial"/>
          <w:sz w:val="20"/>
          <w:szCs w:val="20"/>
        </w:rPr>
      </w:pPr>
    </w:p>
    <w:p w:rsidRDefault="00450565" w:rsidP="005C2B33" w:rsidR="00450565">
      <w:pPr>
        <w:ind w:firstLine="708" w:left="10620"/>
        <w:rPr>
          <w:rFonts w:cs="Arial" w:hAnsi="Arial" w:ascii="Arial"/>
          <w:sz w:val="20"/>
          <w:szCs w:val="20"/>
        </w:rPr>
      </w:pPr>
    </w:p>
    <w:p w:rsidRDefault="005C2B33" w:rsidP="005C2B33" w:rsidR="005C2B33" w:rsidRPr="008F138D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lastRenderedPageBreak/>
        <w:t>PAN-TVORNICA PAPIRA ZAGREB d.o.o.  u stečaju</w:t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ab/>
        <w:t xml:space="preserve"> 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8F138D">
        <w:rPr>
          <w:rFonts w:cs="Arial" w:hAnsi="Arial" w:ascii="Arial"/>
          <w:sz w:val="18"/>
          <w:szCs w:val="18"/>
        </w:rPr>
        <w:t xml:space="preserve"> Na broj: 4. St-3415/2017</w:t>
      </w:r>
    </w:p>
    <w:p w:rsidRDefault="005C2B33" w:rsidP="005C2B33" w:rsidR="005C2B33">
      <w:pPr>
        <w:rPr>
          <w:rFonts w:cs="Arial" w:hAnsi="Arial" w:ascii="Arial"/>
          <w:sz w:val="18"/>
          <w:szCs w:val="18"/>
        </w:rPr>
      </w:pPr>
      <w:r w:rsidRPr="008F138D">
        <w:rPr>
          <w:rFonts w:cs="Arial" w:hAnsi="Arial" w:ascii="Arial"/>
          <w:sz w:val="18"/>
          <w:szCs w:val="18"/>
        </w:rPr>
        <w:t xml:space="preserve"> Zagreb,Radnička cesta 173</w:t>
      </w:r>
      <w:r w:rsidR="00450565">
        <w:rPr>
          <w:rFonts w:cs="Arial" w:hAnsi="Arial" w:ascii="Arial"/>
          <w:sz w:val="18"/>
          <w:szCs w:val="18"/>
        </w:rPr>
        <w:t xml:space="preserve">, </w:t>
      </w:r>
      <w:r w:rsidRPr="008F138D">
        <w:rPr>
          <w:rFonts w:cs="Arial" w:hAnsi="Arial" w:ascii="Arial"/>
          <w:sz w:val="18"/>
          <w:szCs w:val="18"/>
        </w:rPr>
        <w:t>OIB:48630586213</w:t>
      </w:r>
    </w:p>
    <w:p w:rsidRDefault="001F2A4E" w:rsidP="005C2B33" w:rsidR="001F2A4E">
      <w:pPr>
        <w:rPr>
          <w:rFonts w:cs="Arial" w:hAnsi="Arial" w:ascii="Arial"/>
          <w:sz w:val="18"/>
          <w:szCs w:val="18"/>
        </w:rPr>
      </w:pPr>
    </w:p>
    <w:p w:rsidRDefault="001F2A4E" w:rsidP="005C2B33" w:rsidR="001F2A4E" w:rsidRPr="002F79BC">
      <w:pPr>
        <w:rPr>
          <w:rFonts w:cs="Arial" w:hAnsi="Arial" w:ascii="Arial"/>
          <w:sz w:val="20"/>
          <w:szCs w:val="20"/>
        </w:rPr>
      </w:pPr>
    </w:p>
    <w:p w:rsidRDefault="005C2B33" w:rsidP="005C2B33" w:rsidR="005C2B33" w:rsidRPr="002F79BC">
      <w:pPr>
        <w:jc w:val="center"/>
        <w:rPr>
          <w:rFonts w:cs="Arial" w:hAnsi="Arial" w:ascii="Arial"/>
          <w:b/>
          <w:sz w:val="20"/>
          <w:szCs w:val="20"/>
        </w:rPr>
      </w:pPr>
      <w:r w:rsidRPr="002F79BC">
        <w:rPr>
          <w:rFonts w:cs="Arial" w:hAnsi="Arial" w:ascii="Arial"/>
          <w:b/>
          <w:sz w:val="20"/>
          <w:szCs w:val="20"/>
        </w:rPr>
        <w:t>III. TABLICA IZLUČNIH PRAVA</w:t>
      </w:r>
    </w:p>
    <w:p w:rsidRDefault="005C2B33" w:rsidP="005C2B33" w:rsidR="005C2B33" w:rsidRPr="002F79BC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 pokretninama </w:t>
      </w:r>
    </w:p>
    <w:p w:rsidRDefault="005C2B33" w:rsidP="005C2B33" w:rsidR="005C2B33" w:rsidRPr="002F79BC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4625"/>
        <w:jc w:val="center"/>
        <w:tblInd w:type="dxa" w:w="-8737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971"/>
        <w:gridCol w:w="3118"/>
        <w:gridCol w:w="1843"/>
        <w:gridCol w:w="1559"/>
        <w:gridCol w:w="3204"/>
        <w:gridCol w:w="3010"/>
      </w:tblGrid>
      <w:tr w:rsidTr="004A7FD0" w:rsidR="005C2B33" w:rsidRPr="00347CCB">
        <w:trPr>
          <w:trHeight w:val="1229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</w:t>
            </w:r>
            <w:r w:rsidR="00F9390B">
              <w:rPr>
                <w:rFonts w:cs="Arial" w:hAnsi="Arial" w:ascii="Arial"/>
                <w:sz w:val="20"/>
                <w:szCs w:val="20"/>
              </w:rPr>
              <w:t xml:space="preserve">me /  tvrtka ili naziv izlučnog 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9390B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i</w:t>
            </w:r>
            <w:r w:rsidR="005C2B33" w:rsidRPr="00347CCB">
              <w:rPr>
                <w:rFonts w:cs="Arial" w:hAnsi="Arial" w:ascii="Arial"/>
                <w:sz w:val="20"/>
                <w:szCs w:val="20"/>
              </w:rPr>
              <w:t xml:space="preserve">zlučnog vjerovnika 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9390B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i</w:t>
            </w:r>
            <w:r w:rsidR="005C2B33" w:rsidRPr="00347CCB">
              <w:rPr>
                <w:rFonts w:cs="Arial" w:hAnsi="Arial" w:ascii="Arial"/>
                <w:sz w:val="20"/>
                <w:szCs w:val="20"/>
              </w:rPr>
              <w:t>zlučnog vjerovnika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C2B33" w:rsidP="004A7FD0" w:rsidR="005C2B33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</w:t>
            </w:r>
          </w:p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izlučnog prava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5C2B33" w:rsidP="004A7FD0" w:rsidR="005C2B33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</w:t>
            </w:r>
            <w:r>
              <w:rPr>
                <w:rFonts w:cs="Arial" w:hAnsi="Arial" w:ascii="Arial"/>
                <w:sz w:val="20"/>
                <w:szCs w:val="20"/>
              </w:rPr>
              <w:t>ovine na koji se odnosi izlučno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181044" w:rsidR="005C2B33" w:rsidRPr="00347CCB">
        <w:trPr>
          <w:trHeight w:val="1160"/>
          <w:jc w:val="center"/>
        </w:trPr>
        <w:tc>
          <w:tcPr>
            <w:tcW w:type="dxa" w:w="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</w:t>
            </w:r>
            <w:r w:rsidR="003051F3">
              <w:rPr>
                <w:rFonts w:cs="Arial" w:hAnsi="Arial" w:ascii="Arial"/>
                <w:sz w:val="20"/>
                <w:szCs w:val="20"/>
              </w:rPr>
              <w:t>117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DRAVACEL d.o.o. </w:t>
            </w:r>
          </w:p>
          <w:p w:rsidRDefault="005C2B33" w:rsidP="004A7FD0" w:rsidR="005C2B33" w:rsidRPr="0063605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>
            <w:pPr>
              <w:rPr>
                <w:rFonts w:cs="Arial" w:hAnsi="Arial" w:ascii="Arial"/>
                <w:sz w:val="18"/>
                <w:szCs w:val="18"/>
              </w:rPr>
            </w:pPr>
            <w:r w:rsidRPr="005C2B33">
              <w:rPr>
                <w:rFonts w:cs="Arial" w:hAnsi="Arial" w:ascii="Arial"/>
                <w:sz w:val="18"/>
                <w:szCs w:val="18"/>
              </w:rPr>
              <w:t>73528468147</w:t>
            </w:r>
          </w:p>
          <w:p w:rsidRDefault="005C2B33" w:rsidP="004A7FD0" w:rsidR="005C2B33" w:rsidRPr="00636050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2B33" w:rsidP="004A7FD0" w:rsidR="005C2B33" w:rsidRPr="00636050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5C2B33">
              <w:rPr>
                <w:rFonts w:cs="Arial" w:hAnsi="Arial" w:ascii="Arial"/>
                <w:sz w:val="18"/>
                <w:szCs w:val="18"/>
              </w:rPr>
              <w:t>Slatina, Trg sv.</w:t>
            </w:r>
            <w:r w:rsidR="00CD46B0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5C2B33">
              <w:rPr>
                <w:rFonts w:cs="Arial" w:hAnsi="Arial" w:ascii="Arial"/>
                <w:sz w:val="18"/>
                <w:szCs w:val="18"/>
              </w:rPr>
              <w:t>Josipa  5A</w:t>
            </w:r>
          </w:p>
        </w:tc>
        <w:tc>
          <w:tcPr>
            <w:tcW w:type="dxa" w:w="32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81044" w:rsidP="004A7FD0" w:rsidR="005C2B33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-</w:t>
            </w:r>
            <w:r w:rsidR="005C2B33" w:rsidRPr="005C2B3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ra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čuni  za strojeve, opremu i robu</w:t>
            </w:r>
            <w:r w:rsidR="005C2B33" w:rsidRPr="005C2B3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na lokaciji D.Andrijevci</w:t>
            </w:r>
            <w:r w:rsidR="00E3678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</w:p>
          <w:p w:rsidRDefault="00035231" w:rsidP="004A7FD0" w:rsidR="003051F3" w:rsidRPr="0060274F">
            <w:pPr>
              <w:spacing w:after="0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-</w:t>
            </w:r>
            <w:r w:rsidR="003051F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kompenzacija dana</w:t>
            </w:r>
            <w:r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</w:t>
            </w:r>
            <w:r w:rsidR="003051F3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 xml:space="preserve"> 28.02.2018. </w:t>
            </w:r>
          </w:p>
        </w:tc>
        <w:tc>
          <w:tcPr>
            <w:tcW w:type="dxa" w:w="30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051F3" w:rsidP="00DB347F" w:rsidR="005C2B33" w:rsidRPr="002B2EF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Uz prijavu tražbina priloženi računi cca 170 stranica sa popisom  robe</w:t>
            </w:r>
            <w:r w:rsidR="00181044">
              <w:rPr>
                <w:rFonts w:cs="Arial" w:hAnsi="Arial" w:ascii="Arial"/>
                <w:sz w:val="18"/>
                <w:szCs w:val="18"/>
              </w:rPr>
              <w:t xml:space="preserve">, strojeva i opreme </w:t>
            </w:r>
          </w:p>
        </w:tc>
      </w:tr>
    </w:tbl>
    <w:p w:rsidRDefault="00762563" w:rsidP="005C2B33" w:rsidR="00762563">
      <w:pPr>
        <w:rPr>
          <w:rFonts w:cs="Arial" w:hAnsi="Arial" w:ascii="Arial"/>
          <w:sz w:val="20"/>
          <w:szCs w:val="20"/>
        </w:rPr>
      </w:pPr>
    </w:p>
    <w:p w:rsidRDefault="00762563" w:rsidP="005C2B33" w:rsidR="00762563">
      <w:pPr>
        <w:rPr>
          <w:rFonts w:cs="Arial" w:hAnsi="Arial" w:ascii="Arial"/>
          <w:sz w:val="20"/>
          <w:szCs w:val="20"/>
        </w:rPr>
      </w:pPr>
    </w:p>
    <w:p w:rsidRDefault="005C2B33" w:rsidP="005C2B33" w:rsidR="005C2B33">
      <w:pPr>
        <w:rPr>
          <w:rFonts w:cs="Arial" w:hAnsi="Arial" w:ascii="Arial"/>
          <w:sz w:val="20"/>
          <w:szCs w:val="20"/>
        </w:rPr>
      </w:pPr>
      <w:r w:rsidRPr="003051F3">
        <w:rPr>
          <w:rFonts w:cs="Arial" w:hAnsi="Arial" w:ascii="Arial"/>
          <w:sz w:val="20"/>
          <w:szCs w:val="20"/>
        </w:rPr>
        <w:t xml:space="preserve">Napomena uz tablicu prijavljenih izlučnih prava: </w:t>
      </w:r>
    </w:p>
    <w:p w:rsidRDefault="003051F3" w:rsidP="003051F3" w:rsidR="003051F3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-vjerovniku </w:t>
      </w:r>
      <w:r w:rsidRPr="00181044">
        <w:rPr>
          <w:rFonts w:cs="Arial" w:hAnsi="Arial" w:ascii="Arial"/>
          <w:b/>
          <w:sz w:val="20"/>
          <w:szCs w:val="20"/>
        </w:rPr>
        <w:t>DRAVACEL d.o.o. OIB:73528468147</w:t>
      </w:r>
      <w:r>
        <w:rPr>
          <w:rFonts w:cs="Arial" w:hAnsi="Arial" w:ascii="Arial"/>
          <w:sz w:val="20"/>
          <w:szCs w:val="20"/>
        </w:rPr>
        <w:t xml:space="preserve"> koji je obavijestio stečajnog upravitelja o izlučnom pravu odnosno izuzimanju rob</w:t>
      </w:r>
      <w:r w:rsidR="00CD46B0">
        <w:rPr>
          <w:rFonts w:cs="Arial" w:hAnsi="Arial" w:ascii="Arial"/>
          <w:sz w:val="20"/>
          <w:szCs w:val="20"/>
        </w:rPr>
        <w:t>a</w:t>
      </w:r>
      <w:r w:rsidR="00E36783">
        <w:rPr>
          <w:rFonts w:cs="Arial" w:hAnsi="Arial" w:ascii="Arial"/>
          <w:sz w:val="20"/>
          <w:szCs w:val="20"/>
        </w:rPr>
        <w:t xml:space="preserve">, </w:t>
      </w:r>
      <w:r>
        <w:rPr>
          <w:rFonts w:cs="Arial" w:hAnsi="Arial" w:ascii="Arial"/>
          <w:sz w:val="20"/>
          <w:szCs w:val="20"/>
        </w:rPr>
        <w:t xml:space="preserve"> strojeva i opreme iz stečajne mase stečajnog dužnika</w:t>
      </w:r>
      <w:r w:rsidR="00E36783">
        <w:rPr>
          <w:rFonts w:cs="Arial" w:hAnsi="Arial" w:ascii="Arial"/>
          <w:sz w:val="20"/>
          <w:szCs w:val="20"/>
        </w:rPr>
        <w:t>, stečajni upravitelj ne može udovoljiti izlučnom zahtjevu</w:t>
      </w:r>
      <w:r w:rsidR="00B96AE0">
        <w:rPr>
          <w:rFonts w:cs="Arial" w:hAnsi="Arial" w:ascii="Arial"/>
          <w:sz w:val="20"/>
          <w:szCs w:val="20"/>
        </w:rPr>
        <w:t xml:space="preserve"> </w:t>
      </w:r>
      <w:r w:rsidR="006028CF">
        <w:rPr>
          <w:rFonts w:cs="Arial" w:hAnsi="Arial" w:ascii="Arial"/>
          <w:sz w:val="20"/>
          <w:szCs w:val="20"/>
        </w:rPr>
        <w:t xml:space="preserve">(čl.199 Stečajnog zakona), </w:t>
      </w:r>
      <w:r w:rsidR="00E36783">
        <w:rPr>
          <w:rFonts w:cs="Arial" w:hAnsi="Arial" w:ascii="Arial"/>
          <w:sz w:val="20"/>
          <w:szCs w:val="20"/>
        </w:rPr>
        <w:t xml:space="preserve"> ob</w:t>
      </w:r>
      <w:r w:rsidR="00CD46B0">
        <w:rPr>
          <w:rFonts w:cs="Arial" w:hAnsi="Arial" w:ascii="Arial"/>
          <w:sz w:val="20"/>
          <w:szCs w:val="20"/>
        </w:rPr>
        <w:t>zirom da  računi</w:t>
      </w:r>
      <w:r w:rsidR="006028CF">
        <w:rPr>
          <w:rFonts w:cs="Arial" w:hAnsi="Arial" w:ascii="Arial"/>
          <w:sz w:val="20"/>
          <w:szCs w:val="20"/>
        </w:rPr>
        <w:t xml:space="preserve"> za prodanu robu </w:t>
      </w:r>
      <w:r w:rsidR="00CD46B0">
        <w:rPr>
          <w:rFonts w:cs="Arial" w:hAnsi="Arial" w:ascii="Arial"/>
          <w:sz w:val="20"/>
          <w:szCs w:val="20"/>
        </w:rPr>
        <w:t xml:space="preserve"> dospijevaju </w:t>
      </w:r>
      <w:r w:rsidR="00E36783">
        <w:rPr>
          <w:rFonts w:cs="Arial" w:hAnsi="Arial" w:ascii="Arial"/>
          <w:sz w:val="20"/>
          <w:szCs w:val="20"/>
        </w:rPr>
        <w:t xml:space="preserve"> u razdoblju od 31.10.2017.</w:t>
      </w:r>
      <w:r w:rsidR="00833E14">
        <w:rPr>
          <w:rFonts w:cs="Arial" w:hAnsi="Arial" w:ascii="Arial"/>
          <w:sz w:val="20"/>
          <w:szCs w:val="20"/>
        </w:rPr>
        <w:t xml:space="preserve"> </w:t>
      </w:r>
      <w:r w:rsidR="00E36783">
        <w:rPr>
          <w:rFonts w:cs="Arial" w:hAnsi="Arial" w:ascii="Arial"/>
          <w:sz w:val="20"/>
          <w:szCs w:val="20"/>
        </w:rPr>
        <w:t>do 08.03.2018. godine, a</w:t>
      </w:r>
      <w:r w:rsidR="00035231">
        <w:rPr>
          <w:rFonts w:cs="Arial" w:hAnsi="Arial" w:ascii="Arial"/>
          <w:sz w:val="20"/>
          <w:szCs w:val="20"/>
        </w:rPr>
        <w:t xml:space="preserve"> obrazac  kompenzacije na dan </w:t>
      </w:r>
      <w:r w:rsidR="00E36783">
        <w:rPr>
          <w:rFonts w:cs="Arial" w:hAnsi="Arial" w:ascii="Arial"/>
          <w:sz w:val="20"/>
          <w:szCs w:val="20"/>
        </w:rPr>
        <w:t xml:space="preserve"> 28.02.2018.</w:t>
      </w:r>
      <w:r w:rsidR="00035231">
        <w:rPr>
          <w:rFonts w:cs="Arial" w:hAnsi="Arial" w:ascii="Arial"/>
          <w:sz w:val="20"/>
          <w:szCs w:val="20"/>
        </w:rPr>
        <w:t xml:space="preserve">, </w:t>
      </w:r>
      <w:r w:rsidR="00B96AE0">
        <w:rPr>
          <w:rFonts w:cs="Arial" w:hAnsi="Arial" w:ascii="Arial"/>
          <w:sz w:val="20"/>
          <w:szCs w:val="20"/>
        </w:rPr>
        <w:t xml:space="preserve"> dakle računi su izdani </w:t>
      </w:r>
      <w:r w:rsidR="00E36783">
        <w:rPr>
          <w:rFonts w:cs="Arial" w:hAnsi="Arial" w:ascii="Arial"/>
          <w:sz w:val="20"/>
          <w:szCs w:val="20"/>
        </w:rPr>
        <w:t xml:space="preserve"> </w:t>
      </w:r>
      <w:r w:rsidR="006028CF">
        <w:rPr>
          <w:rFonts w:cs="Arial" w:hAnsi="Arial" w:ascii="Arial"/>
          <w:sz w:val="20"/>
          <w:szCs w:val="20"/>
        </w:rPr>
        <w:t xml:space="preserve">kada je već bio </w:t>
      </w:r>
      <w:r w:rsidR="00CD46B0">
        <w:rPr>
          <w:rFonts w:cs="Arial" w:hAnsi="Arial" w:ascii="Arial"/>
          <w:sz w:val="20"/>
          <w:szCs w:val="20"/>
        </w:rPr>
        <w:t xml:space="preserve"> podnesen </w:t>
      </w:r>
      <w:r w:rsidR="00AB158E">
        <w:rPr>
          <w:rFonts w:cs="Arial" w:hAnsi="Arial" w:ascii="Arial"/>
          <w:sz w:val="20"/>
          <w:szCs w:val="20"/>
        </w:rPr>
        <w:t xml:space="preserve"> prijedlog za otvaranje stečajnog postupka</w:t>
      </w:r>
      <w:r w:rsidR="006028CF">
        <w:rPr>
          <w:rFonts w:cs="Arial" w:hAnsi="Arial" w:ascii="Arial"/>
          <w:sz w:val="20"/>
          <w:szCs w:val="20"/>
        </w:rPr>
        <w:t xml:space="preserve"> </w:t>
      </w:r>
      <w:r w:rsidR="00B96AE0">
        <w:rPr>
          <w:rFonts w:cs="Arial" w:hAnsi="Arial" w:ascii="Arial"/>
          <w:sz w:val="20"/>
          <w:szCs w:val="20"/>
        </w:rPr>
        <w:t xml:space="preserve"> </w:t>
      </w:r>
      <w:r w:rsidR="006028CF">
        <w:rPr>
          <w:rFonts w:cs="Arial" w:hAnsi="Arial" w:ascii="Arial"/>
          <w:sz w:val="20"/>
          <w:szCs w:val="20"/>
        </w:rPr>
        <w:t>27.12.2017.</w:t>
      </w:r>
      <w:r w:rsidR="00B96AE0">
        <w:rPr>
          <w:rFonts w:cs="Arial" w:hAnsi="Arial" w:ascii="Arial"/>
          <w:sz w:val="20"/>
          <w:szCs w:val="20"/>
        </w:rPr>
        <w:t xml:space="preserve">  u kojem  </w:t>
      </w:r>
      <w:r w:rsidR="00B96AE0" w:rsidRPr="00B96AE0">
        <w:rPr>
          <w:rFonts w:cs="Arial" w:hAnsi="Arial" w:ascii="Arial"/>
          <w:sz w:val="20"/>
          <w:szCs w:val="20"/>
        </w:rPr>
        <w:t>prijedlogu</w:t>
      </w:r>
      <w:r w:rsidR="00B96AE0">
        <w:rPr>
          <w:rFonts w:cs="Arial" w:hAnsi="Arial" w:ascii="Arial"/>
          <w:sz w:val="20"/>
          <w:szCs w:val="20"/>
        </w:rPr>
        <w:t xml:space="preserve"> je  FINA</w:t>
      </w:r>
      <w:r w:rsidR="00833E14">
        <w:rPr>
          <w:rFonts w:cs="Arial" w:hAnsi="Arial" w:ascii="Arial"/>
          <w:sz w:val="20"/>
          <w:szCs w:val="20"/>
        </w:rPr>
        <w:t xml:space="preserve"> </w:t>
      </w:r>
      <w:r w:rsidR="00B96AE0">
        <w:rPr>
          <w:rFonts w:cs="Arial" w:hAnsi="Arial" w:ascii="Arial"/>
          <w:sz w:val="20"/>
          <w:szCs w:val="20"/>
        </w:rPr>
        <w:t xml:space="preserve"> </w:t>
      </w:r>
      <w:r w:rsidR="00B96AE0" w:rsidRPr="00B96AE0">
        <w:rPr>
          <w:rFonts w:cs="Arial" w:hAnsi="Arial" w:ascii="Arial"/>
          <w:sz w:val="20"/>
          <w:szCs w:val="20"/>
        </w:rPr>
        <w:t xml:space="preserve"> evidentirala</w:t>
      </w:r>
      <w:r w:rsidR="00B96AE0">
        <w:rPr>
          <w:rFonts w:cs="Arial" w:hAnsi="Arial" w:ascii="Arial"/>
          <w:sz w:val="20"/>
          <w:szCs w:val="20"/>
        </w:rPr>
        <w:t xml:space="preserve">  </w:t>
      </w:r>
      <w:r w:rsidR="00B96AE0" w:rsidRPr="00B96AE0">
        <w:rPr>
          <w:rFonts w:cs="Arial" w:hAnsi="Arial" w:ascii="Arial"/>
          <w:sz w:val="20"/>
          <w:szCs w:val="20"/>
        </w:rPr>
        <w:t>na dan 21.12.2017. blokadu u neprekinutom razdoblju od 193 dana</w:t>
      </w:r>
      <w:r w:rsidR="00450565">
        <w:rPr>
          <w:rFonts w:cs="Arial" w:hAnsi="Arial" w:ascii="Arial"/>
          <w:sz w:val="20"/>
          <w:szCs w:val="20"/>
        </w:rPr>
        <w:t xml:space="preserve">, odnosno prema potvrdi FINA na dan 16.07.2018. evidentirano je 400 dana neprekidne blokade. </w:t>
      </w:r>
      <w:r w:rsidR="006028CF">
        <w:rPr>
          <w:rFonts w:cs="Arial" w:hAnsi="Arial" w:ascii="Arial"/>
          <w:sz w:val="20"/>
          <w:szCs w:val="20"/>
        </w:rPr>
        <w:t xml:space="preserve"> </w:t>
      </w:r>
    </w:p>
    <w:p w:rsidRDefault="0007386B" w:rsidP="003051F3" w:rsidR="0007386B">
      <w:pPr>
        <w:rPr>
          <w:rFonts w:cs="Arial" w:hAnsi="Arial" w:ascii="Arial"/>
          <w:sz w:val="20"/>
          <w:szCs w:val="20"/>
        </w:rPr>
      </w:pPr>
    </w:p>
    <w:p w:rsidRDefault="00477286" w:rsidP="003051F3" w:rsidR="00477286">
      <w:pPr>
        <w:rPr>
          <w:rFonts w:cs="Arial" w:hAnsi="Arial" w:ascii="Arial"/>
          <w:sz w:val="20"/>
          <w:szCs w:val="20"/>
        </w:rPr>
      </w:pPr>
    </w:p>
    <w:p w:rsidRDefault="00477286" w:rsidP="003051F3" w:rsidR="00477286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29.10.2018.</w:t>
      </w:r>
    </w:p>
    <w:p w:rsidRDefault="00951B0F" w:rsidP="003051F3" w:rsidR="00951B0F" w:rsidRPr="003051F3">
      <w:pPr>
        <w:rPr>
          <w:rFonts w:cs="Arial" w:hAnsi="Arial" w:ascii="Arial"/>
          <w:sz w:val="20"/>
          <w:szCs w:val="20"/>
        </w:rPr>
      </w:pPr>
    </w:p>
    <w:p w:rsidRDefault="00143FF6" w:rsidP="00A66C99" w:rsidR="005C2B33" w:rsidRPr="000F6214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</w:r>
      <w:r w:rsidR="005C2B33">
        <w:rPr>
          <w:rFonts w:cs="Arial" w:hAnsi="Arial" w:ascii="Arial"/>
          <w:sz w:val="20"/>
          <w:szCs w:val="20"/>
        </w:rPr>
        <w:tab/>
        <w:t xml:space="preserve">  </w:t>
      </w:r>
      <w:r w:rsidR="00951B0F">
        <w:rPr>
          <w:rFonts w:cs="Arial" w:hAnsi="Arial" w:ascii="Arial"/>
          <w:sz w:val="20"/>
          <w:szCs w:val="20"/>
        </w:rPr>
        <w:t xml:space="preserve">   </w:t>
      </w:r>
      <w:r w:rsidR="005C2B33">
        <w:rPr>
          <w:rFonts w:cs="Arial" w:hAnsi="Arial" w:ascii="Arial"/>
          <w:sz w:val="20"/>
          <w:szCs w:val="20"/>
        </w:rPr>
        <w:t xml:space="preserve">  </w:t>
      </w:r>
      <w:r w:rsidR="005C2B33" w:rsidRPr="000F6214">
        <w:rPr>
          <w:rFonts w:cs="Arial" w:hAnsi="Arial" w:ascii="Arial"/>
          <w:sz w:val="20"/>
          <w:szCs w:val="20"/>
        </w:rPr>
        <w:t>Stečajni upravitelj</w:t>
      </w:r>
    </w:p>
    <w:p w:rsidRDefault="005C2B33" w:rsidP="00A66C99" w:rsidR="00A617C9">
      <w:pPr>
        <w:spacing w:after="0"/>
        <w:ind w:left="4954"/>
        <w:jc w:val="both"/>
        <w:rPr>
          <w:rFonts w:cs="Arial" w:hAnsi="Arial" w:ascii="Arial"/>
          <w:sz w:val="20"/>
          <w:szCs w:val="20"/>
        </w:rPr>
      </w:pPr>
      <w:r w:rsidRPr="000F6214">
        <w:rPr>
          <w:rFonts w:cs="Arial" w:hAnsi="Arial" w:ascii="Arial"/>
          <w:sz w:val="20"/>
          <w:szCs w:val="20"/>
        </w:rPr>
        <w:t xml:space="preserve">               </w:t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</w:r>
      <w:r w:rsidRPr="000F6214">
        <w:rPr>
          <w:rFonts w:cs="Arial" w:hAnsi="Arial" w:ascii="Arial"/>
          <w:sz w:val="20"/>
          <w:szCs w:val="20"/>
        </w:rPr>
        <w:tab/>
        <w:t xml:space="preserve">  </w:t>
      </w:r>
      <w:r>
        <w:rPr>
          <w:rFonts w:cs="Arial" w:hAnsi="Arial" w:ascii="Arial"/>
          <w:sz w:val="20"/>
          <w:szCs w:val="20"/>
        </w:rPr>
        <w:t xml:space="preserve">           </w:t>
      </w:r>
      <w:r w:rsidRPr="000F6214">
        <w:rPr>
          <w:rFonts w:cs="Arial" w:hAnsi="Arial" w:ascii="Arial"/>
          <w:sz w:val="20"/>
          <w:szCs w:val="20"/>
        </w:rPr>
        <w:t xml:space="preserve">  </w:t>
      </w:r>
      <w:r>
        <w:rPr>
          <w:rFonts w:cs="Arial" w:hAnsi="Arial" w:ascii="Arial"/>
          <w:sz w:val="20"/>
          <w:szCs w:val="20"/>
        </w:rPr>
        <w:t xml:space="preserve"> </w:t>
      </w:r>
      <w:r w:rsidR="00951B0F">
        <w:rPr>
          <w:rFonts w:cs="Arial" w:hAnsi="Arial" w:ascii="Arial"/>
          <w:sz w:val="20"/>
          <w:szCs w:val="20"/>
        </w:rPr>
        <w:t xml:space="preserve">  </w:t>
      </w:r>
      <w:r w:rsidRPr="000F6214">
        <w:rPr>
          <w:rFonts w:cs="Arial" w:hAnsi="Arial" w:ascii="Arial"/>
          <w:sz w:val="20"/>
          <w:szCs w:val="20"/>
        </w:rPr>
        <w:t xml:space="preserve"> Miron  Markičević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A617C9" w:rsidR="00A617C9">
      <w:pPr>
        <w:rPr>
          <w:rFonts w:cs="Arial" w:hAnsi="Arial" w:ascii="Arial"/>
          <w:sz w:val="20"/>
          <w:szCs w:val="20"/>
        </w:rPr>
      </w:pPr>
    </w:p>
    <w:p w:rsidRDefault="00A617C9" w:rsidR="00A617C9">
      <w:pPr>
        <w:rPr>
          <w:rFonts w:cs="Arial" w:hAnsi="Arial" w:ascii="Arial"/>
          <w:sz w:val="20"/>
          <w:szCs w:val="20"/>
        </w:rPr>
      </w:pPr>
    </w:p>
    <w:sectPr w:rsidSect="00FE3AB1" w:rsidR="00A617C9">
      <w:headerReference w:type="default" r:id="rId10"/>
      <w:footerReference w:type="default" r:id="rId11"/>
      <w:pgSz w:orient="landscape" w:h="11906" w:w="16838"/>
      <w:pgMar w:gutter="0" w:footer="708" w:header="708" w:left="993" w:bottom="568" w:right="1245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224" w:rsidP="00EE71A9" w:rsidR="00487224">
      <w:pPr>
        <w:spacing w:after="0"/>
      </w:pPr>
      <w:r>
        <w:separator/>
      </w:r>
    </w:p>
  </w:endnote>
  <w:endnote w:id="0" w:type="continuationSeparator">
    <w:p w:rsidRDefault="00487224" w:rsidP="00EE71A9" w:rsidR="004872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1A9" w:rsidR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623D">
      <w:rPr>
        <w:noProof/>
      </w:rPr>
      <w:t>39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224" w:rsidP="00EE71A9" w:rsidR="00487224">
      <w:pPr>
        <w:spacing w:after="0"/>
      </w:pPr>
      <w:r>
        <w:separator/>
      </w:r>
    </w:p>
  </w:footnote>
  <w:footnote w:id="0" w:type="continuationSeparator">
    <w:p w:rsidRDefault="00487224" w:rsidP="00EE71A9" w:rsidR="0048722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D19" w:rsidR="00864D19">
    <w:pPr>
      <w:pStyle w:val="Zaglavlje"/>
    </w:pPr>
    <w:r>
      <w:tab/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D769F"/>
    <w:multiLevelType w:val="hybridMultilevel"/>
    <w:tmpl w:val="49E2D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6F01EA"/>
    <w:multiLevelType w:val="hybridMultilevel"/>
    <w:tmpl w:val="34C4AA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6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9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625BF5"/>
    <w:multiLevelType w:val="hybridMultilevel"/>
    <w:tmpl w:val="DF460974"/>
    <w:lvl w:tplc="C7300D42" w:ilvl="0">
      <w:start w:val="10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2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3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4"/>
  </w:num>
  <w:num w:numId="4">
    <w:abstractNumId w:val="11"/>
  </w:num>
  <w:num w:numId="5">
    <w:abstractNumId w:val="12"/>
  </w:num>
  <w:num w:numId="6">
    <w:abstractNumId w:val="5"/>
  </w:num>
  <w:num w:numId="7">
    <w:abstractNumId w:val="13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9"/>
  </w:num>
  <w:num w:numId="13">
    <w:abstractNumId w:val="2"/>
  </w:num>
  <w:num w:numId="14">
    <w:abstractNumId w:val="0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015D"/>
    <w:rsid w:val="00001945"/>
    <w:rsid w:val="0000234A"/>
    <w:rsid w:val="00002EA4"/>
    <w:rsid w:val="00003CD5"/>
    <w:rsid w:val="0000535F"/>
    <w:rsid w:val="000064CB"/>
    <w:rsid w:val="00007317"/>
    <w:rsid w:val="0001198D"/>
    <w:rsid w:val="00011DA8"/>
    <w:rsid w:val="00011F31"/>
    <w:rsid w:val="0001390E"/>
    <w:rsid w:val="00016975"/>
    <w:rsid w:val="00016A3B"/>
    <w:rsid w:val="00016CF5"/>
    <w:rsid w:val="000179DF"/>
    <w:rsid w:val="00021DFF"/>
    <w:rsid w:val="000238AB"/>
    <w:rsid w:val="0002413D"/>
    <w:rsid w:val="00027D93"/>
    <w:rsid w:val="000310A3"/>
    <w:rsid w:val="00032B6E"/>
    <w:rsid w:val="00034320"/>
    <w:rsid w:val="00034827"/>
    <w:rsid w:val="00035231"/>
    <w:rsid w:val="000352F2"/>
    <w:rsid w:val="0003640C"/>
    <w:rsid w:val="00037076"/>
    <w:rsid w:val="00037164"/>
    <w:rsid w:val="00037991"/>
    <w:rsid w:val="00042271"/>
    <w:rsid w:val="00042670"/>
    <w:rsid w:val="00042A65"/>
    <w:rsid w:val="00043735"/>
    <w:rsid w:val="000471E5"/>
    <w:rsid w:val="0004726E"/>
    <w:rsid w:val="00050E6D"/>
    <w:rsid w:val="000521D8"/>
    <w:rsid w:val="00052299"/>
    <w:rsid w:val="0005512D"/>
    <w:rsid w:val="00055950"/>
    <w:rsid w:val="00055EE3"/>
    <w:rsid w:val="00056182"/>
    <w:rsid w:val="0005653A"/>
    <w:rsid w:val="00057A91"/>
    <w:rsid w:val="00062119"/>
    <w:rsid w:val="00062A52"/>
    <w:rsid w:val="00063408"/>
    <w:rsid w:val="00065C15"/>
    <w:rsid w:val="00065F7B"/>
    <w:rsid w:val="00067695"/>
    <w:rsid w:val="00070F0E"/>
    <w:rsid w:val="00072792"/>
    <w:rsid w:val="00072E8C"/>
    <w:rsid w:val="00073348"/>
    <w:rsid w:val="0007386B"/>
    <w:rsid w:val="00073E80"/>
    <w:rsid w:val="00075CE1"/>
    <w:rsid w:val="000769CE"/>
    <w:rsid w:val="00080807"/>
    <w:rsid w:val="00083517"/>
    <w:rsid w:val="0008569C"/>
    <w:rsid w:val="000926AF"/>
    <w:rsid w:val="00092800"/>
    <w:rsid w:val="000937D4"/>
    <w:rsid w:val="00095734"/>
    <w:rsid w:val="00095A49"/>
    <w:rsid w:val="000964D6"/>
    <w:rsid w:val="00097A27"/>
    <w:rsid w:val="000A002A"/>
    <w:rsid w:val="000A07BF"/>
    <w:rsid w:val="000A18D7"/>
    <w:rsid w:val="000A19F8"/>
    <w:rsid w:val="000A3561"/>
    <w:rsid w:val="000A4EAB"/>
    <w:rsid w:val="000A6AA7"/>
    <w:rsid w:val="000A6BAE"/>
    <w:rsid w:val="000A7D20"/>
    <w:rsid w:val="000B187D"/>
    <w:rsid w:val="000B2267"/>
    <w:rsid w:val="000B379A"/>
    <w:rsid w:val="000B3A00"/>
    <w:rsid w:val="000B64D2"/>
    <w:rsid w:val="000B77D3"/>
    <w:rsid w:val="000B783F"/>
    <w:rsid w:val="000C0CDE"/>
    <w:rsid w:val="000C1E23"/>
    <w:rsid w:val="000C2D2E"/>
    <w:rsid w:val="000C2EBB"/>
    <w:rsid w:val="000C4385"/>
    <w:rsid w:val="000C6894"/>
    <w:rsid w:val="000D2709"/>
    <w:rsid w:val="000D563E"/>
    <w:rsid w:val="000D6B0A"/>
    <w:rsid w:val="000D6EA5"/>
    <w:rsid w:val="000D7797"/>
    <w:rsid w:val="000D78E9"/>
    <w:rsid w:val="000E153B"/>
    <w:rsid w:val="000E1AE5"/>
    <w:rsid w:val="000E1F54"/>
    <w:rsid w:val="000E2E95"/>
    <w:rsid w:val="000E468E"/>
    <w:rsid w:val="000E498C"/>
    <w:rsid w:val="000E4CCC"/>
    <w:rsid w:val="000E4D5F"/>
    <w:rsid w:val="000E4ED5"/>
    <w:rsid w:val="000E544E"/>
    <w:rsid w:val="000E5DFA"/>
    <w:rsid w:val="000E5F70"/>
    <w:rsid w:val="000E623D"/>
    <w:rsid w:val="000F153F"/>
    <w:rsid w:val="000F1D2A"/>
    <w:rsid w:val="000F5DFD"/>
    <w:rsid w:val="000F6214"/>
    <w:rsid w:val="0010022D"/>
    <w:rsid w:val="00103E2F"/>
    <w:rsid w:val="001044B9"/>
    <w:rsid w:val="00105494"/>
    <w:rsid w:val="00105915"/>
    <w:rsid w:val="001068FD"/>
    <w:rsid w:val="00107F48"/>
    <w:rsid w:val="00107F78"/>
    <w:rsid w:val="0011020F"/>
    <w:rsid w:val="00112C2B"/>
    <w:rsid w:val="00114F7A"/>
    <w:rsid w:val="00116F06"/>
    <w:rsid w:val="0011707B"/>
    <w:rsid w:val="00120713"/>
    <w:rsid w:val="00122F64"/>
    <w:rsid w:val="001235A6"/>
    <w:rsid w:val="00124787"/>
    <w:rsid w:val="00126722"/>
    <w:rsid w:val="0012745F"/>
    <w:rsid w:val="00127A0A"/>
    <w:rsid w:val="0013040C"/>
    <w:rsid w:val="00130B50"/>
    <w:rsid w:val="001312B5"/>
    <w:rsid w:val="00132995"/>
    <w:rsid w:val="00135300"/>
    <w:rsid w:val="0013624D"/>
    <w:rsid w:val="001365EA"/>
    <w:rsid w:val="00137450"/>
    <w:rsid w:val="00137DD2"/>
    <w:rsid w:val="00140F05"/>
    <w:rsid w:val="0014369E"/>
    <w:rsid w:val="00143FF6"/>
    <w:rsid w:val="00146A8C"/>
    <w:rsid w:val="00146E09"/>
    <w:rsid w:val="00147708"/>
    <w:rsid w:val="00151246"/>
    <w:rsid w:val="001515A5"/>
    <w:rsid w:val="00151BA1"/>
    <w:rsid w:val="00152929"/>
    <w:rsid w:val="00154654"/>
    <w:rsid w:val="00155880"/>
    <w:rsid w:val="001568B2"/>
    <w:rsid w:val="00157544"/>
    <w:rsid w:val="0015758D"/>
    <w:rsid w:val="00157F56"/>
    <w:rsid w:val="001628DF"/>
    <w:rsid w:val="00162C67"/>
    <w:rsid w:val="00162C69"/>
    <w:rsid w:val="0016438D"/>
    <w:rsid w:val="001657C0"/>
    <w:rsid w:val="00165E9F"/>
    <w:rsid w:val="00166EBB"/>
    <w:rsid w:val="00167A4F"/>
    <w:rsid w:val="00170E02"/>
    <w:rsid w:val="00171EA7"/>
    <w:rsid w:val="001728B3"/>
    <w:rsid w:val="0017324A"/>
    <w:rsid w:val="00176F30"/>
    <w:rsid w:val="001801DF"/>
    <w:rsid w:val="00181044"/>
    <w:rsid w:val="0018133B"/>
    <w:rsid w:val="00183993"/>
    <w:rsid w:val="00184DAB"/>
    <w:rsid w:val="00185794"/>
    <w:rsid w:val="0018632B"/>
    <w:rsid w:val="00187047"/>
    <w:rsid w:val="00190F75"/>
    <w:rsid w:val="001931BA"/>
    <w:rsid w:val="001933C6"/>
    <w:rsid w:val="0019446C"/>
    <w:rsid w:val="00194516"/>
    <w:rsid w:val="00194DA8"/>
    <w:rsid w:val="0019610F"/>
    <w:rsid w:val="001963FC"/>
    <w:rsid w:val="001A086B"/>
    <w:rsid w:val="001A11C1"/>
    <w:rsid w:val="001A1F3D"/>
    <w:rsid w:val="001A2EDA"/>
    <w:rsid w:val="001A3842"/>
    <w:rsid w:val="001A4B2A"/>
    <w:rsid w:val="001A4F0D"/>
    <w:rsid w:val="001A5CCB"/>
    <w:rsid w:val="001A5D3C"/>
    <w:rsid w:val="001B362A"/>
    <w:rsid w:val="001B408C"/>
    <w:rsid w:val="001B4235"/>
    <w:rsid w:val="001B4AEA"/>
    <w:rsid w:val="001B5616"/>
    <w:rsid w:val="001B5B0D"/>
    <w:rsid w:val="001B5CEC"/>
    <w:rsid w:val="001B5E49"/>
    <w:rsid w:val="001B7D0D"/>
    <w:rsid w:val="001C17D0"/>
    <w:rsid w:val="001C23E9"/>
    <w:rsid w:val="001C2599"/>
    <w:rsid w:val="001C4502"/>
    <w:rsid w:val="001C482C"/>
    <w:rsid w:val="001C767E"/>
    <w:rsid w:val="001C79BF"/>
    <w:rsid w:val="001C7C9A"/>
    <w:rsid w:val="001D040F"/>
    <w:rsid w:val="001D17B2"/>
    <w:rsid w:val="001D2F3E"/>
    <w:rsid w:val="001D3C79"/>
    <w:rsid w:val="001D44D2"/>
    <w:rsid w:val="001D4990"/>
    <w:rsid w:val="001D4C65"/>
    <w:rsid w:val="001D7628"/>
    <w:rsid w:val="001E190F"/>
    <w:rsid w:val="001E2262"/>
    <w:rsid w:val="001E73BF"/>
    <w:rsid w:val="001E785F"/>
    <w:rsid w:val="001F2A4E"/>
    <w:rsid w:val="001F2DB3"/>
    <w:rsid w:val="001F37A9"/>
    <w:rsid w:val="001F40AF"/>
    <w:rsid w:val="001F430D"/>
    <w:rsid w:val="001F4956"/>
    <w:rsid w:val="001F4FEB"/>
    <w:rsid w:val="001F6706"/>
    <w:rsid w:val="001F6CA6"/>
    <w:rsid w:val="00200518"/>
    <w:rsid w:val="00200F50"/>
    <w:rsid w:val="0020137E"/>
    <w:rsid w:val="002033B4"/>
    <w:rsid w:val="00204510"/>
    <w:rsid w:val="00206AEC"/>
    <w:rsid w:val="00206C98"/>
    <w:rsid w:val="002071BF"/>
    <w:rsid w:val="002114DD"/>
    <w:rsid w:val="00212E93"/>
    <w:rsid w:val="00213560"/>
    <w:rsid w:val="0021499F"/>
    <w:rsid w:val="002209BD"/>
    <w:rsid w:val="00220D89"/>
    <w:rsid w:val="00224F4F"/>
    <w:rsid w:val="00226D03"/>
    <w:rsid w:val="0023034B"/>
    <w:rsid w:val="002308F5"/>
    <w:rsid w:val="00231F43"/>
    <w:rsid w:val="0023480D"/>
    <w:rsid w:val="00234922"/>
    <w:rsid w:val="00235CD4"/>
    <w:rsid w:val="002404E3"/>
    <w:rsid w:val="00241212"/>
    <w:rsid w:val="0024152C"/>
    <w:rsid w:val="00241E26"/>
    <w:rsid w:val="00242BED"/>
    <w:rsid w:val="00246503"/>
    <w:rsid w:val="00246B62"/>
    <w:rsid w:val="002474ED"/>
    <w:rsid w:val="0025006A"/>
    <w:rsid w:val="00250420"/>
    <w:rsid w:val="00250827"/>
    <w:rsid w:val="00250CF7"/>
    <w:rsid w:val="002528BA"/>
    <w:rsid w:val="002543ED"/>
    <w:rsid w:val="00254EBA"/>
    <w:rsid w:val="00255346"/>
    <w:rsid w:val="00257DF2"/>
    <w:rsid w:val="00264C4F"/>
    <w:rsid w:val="00265683"/>
    <w:rsid w:val="00265E92"/>
    <w:rsid w:val="00266F4D"/>
    <w:rsid w:val="00267EDE"/>
    <w:rsid w:val="0027002A"/>
    <w:rsid w:val="0027043F"/>
    <w:rsid w:val="002706A9"/>
    <w:rsid w:val="002716F1"/>
    <w:rsid w:val="002717EA"/>
    <w:rsid w:val="00272BFF"/>
    <w:rsid w:val="00273831"/>
    <w:rsid w:val="00274F19"/>
    <w:rsid w:val="00280D72"/>
    <w:rsid w:val="00281C97"/>
    <w:rsid w:val="00283F04"/>
    <w:rsid w:val="00284BEE"/>
    <w:rsid w:val="0028560D"/>
    <w:rsid w:val="00285842"/>
    <w:rsid w:val="00287C66"/>
    <w:rsid w:val="00290D19"/>
    <w:rsid w:val="00293122"/>
    <w:rsid w:val="002933E1"/>
    <w:rsid w:val="002936E3"/>
    <w:rsid w:val="002946D1"/>
    <w:rsid w:val="00294C2F"/>
    <w:rsid w:val="00295BED"/>
    <w:rsid w:val="002962BE"/>
    <w:rsid w:val="00296B14"/>
    <w:rsid w:val="00296B87"/>
    <w:rsid w:val="00296FA8"/>
    <w:rsid w:val="002A0560"/>
    <w:rsid w:val="002A06AE"/>
    <w:rsid w:val="002A0F2B"/>
    <w:rsid w:val="002A2BB7"/>
    <w:rsid w:val="002A2F49"/>
    <w:rsid w:val="002A3ABE"/>
    <w:rsid w:val="002A3DA7"/>
    <w:rsid w:val="002A3F13"/>
    <w:rsid w:val="002A4696"/>
    <w:rsid w:val="002A4AD6"/>
    <w:rsid w:val="002A6102"/>
    <w:rsid w:val="002B0343"/>
    <w:rsid w:val="002B1C03"/>
    <w:rsid w:val="002B2EF5"/>
    <w:rsid w:val="002B534F"/>
    <w:rsid w:val="002B61DB"/>
    <w:rsid w:val="002B6C39"/>
    <w:rsid w:val="002B780C"/>
    <w:rsid w:val="002B7BB3"/>
    <w:rsid w:val="002C0BE7"/>
    <w:rsid w:val="002C4A59"/>
    <w:rsid w:val="002C7750"/>
    <w:rsid w:val="002C7AFF"/>
    <w:rsid w:val="002D1D41"/>
    <w:rsid w:val="002D3D4F"/>
    <w:rsid w:val="002D5897"/>
    <w:rsid w:val="002D5A44"/>
    <w:rsid w:val="002D652B"/>
    <w:rsid w:val="002E0372"/>
    <w:rsid w:val="002E16FE"/>
    <w:rsid w:val="002E1A33"/>
    <w:rsid w:val="002E2052"/>
    <w:rsid w:val="002E2179"/>
    <w:rsid w:val="002E5FFC"/>
    <w:rsid w:val="002E61F9"/>
    <w:rsid w:val="002E6907"/>
    <w:rsid w:val="002E756A"/>
    <w:rsid w:val="002E78A4"/>
    <w:rsid w:val="002E7B51"/>
    <w:rsid w:val="002F27E6"/>
    <w:rsid w:val="002F3F35"/>
    <w:rsid w:val="002F4528"/>
    <w:rsid w:val="002F5435"/>
    <w:rsid w:val="002F5951"/>
    <w:rsid w:val="002F79BC"/>
    <w:rsid w:val="003021BB"/>
    <w:rsid w:val="00302A93"/>
    <w:rsid w:val="003051F3"/>
    <w:rsid w:val="00305602"/>
    <w:rsid w:val="003067D5"/>
    <w:rsid w:val="003076B5"/>
    <w:rsid w:val="003111EF"/>
    <w:rsid w:val="003112B6"/>
    <w:rsid w:val="003122A3"/>
    <w:rsid w:val="00314040"/>
    <w:rsid w:val="003209A9"/>
    <w:rsid w:val="00321756"/>
    <w:rsid w:val="0032351F"/>
    <w:rsid w:val="0032365A"/>
    <w:rsid w:val="003255C6"/>
    <w:rsid w:val="003326F4"/>
    <w:rsid w:val="00332D87"/>
    <w:rsid w:val="00333D8C"/>
    <w:rsid w:val="00335716"/>
    <w:rsid w:val="0033768F"/>
    <w:rsid w:val="003378B6"/>
    <w:rsid w:val="00343EEC"/>
    <w:rsid w:val="00344A07"/>
    <w:rsid w:val="00345188"/>
    <w:rsid w:val="003452ED"/>
    <w:rsid w:val="003457B1"/>
    <w:rsid w:val="00346B86"/>
    <w:rsid w:val="003474A1"/>
    <w:rsid w:val="00347789"/>
    <w:rsid w:val="00347CCB"/>
    <w:rsid w:val="00350387"/>
    <w:rsid w:val="0035149E"/>
    <w:rsid w:val="003533EC"/>
    <w:rsid w:val="0035367D"/>
    <w:rsid w:val="00354F7B"/>
    <w:rsid w:val="0035571D"/>
    <w:rsid w:val="00356B42"/>
    <w:rsid w:val="0036194A"/>
    <w:rsid w:val="00362970"/>
    <w:rsid w:val="003632FC"/>
    <w:rsid w:val="00367141"/>
    <w:rsid w:val="00371C83"/>
    <w:rsid w:val="003724C6"/>
    <w:rsid w:val="00372E38"/>
    <w:rsid w:val="0037313D"/>
    <w:rsid w:val="0037509C"/>
    <w:rsid w:val="00377C9E"/>
    <w:rsid w:val="00384578"/>
    <w:rsid w:val="00385878"/>
    <w:rsid w:val="00385CF4"/>
    <w:rsid w:val="00385DAC"/>
    <w:rsid w:val="003863E5"/>
    <w:rsid w:val="003876F4"/>
    <w:rsid w:val="00387D1F"/>
    <w:rsid w:val="00387E5D"/>
    <w:rsid w:val="0039712C"/>
    <w:rsid w:val="0039742C"/>
    <w:rsid w:val="003A1448"/>
    <w:rsid w:val="003A1F97"/>
    <w:rsid w:val="003A4B12"/>
    <w:rsid w:val="003A4C85"/>
    <w:rsid w:val="003A52F6"/>
    <w:rsid w:val="003A5710"/>
    <w:rsid w:val="003A6AFE"/>
    <w:rsid w:val="003A78BE"/>
    <w:rsid w:val="003B04B5"/>
    <w:rsid w:val="003B0745"/>
    <w:rsid w:val="003B4279"/>
    <w:rsid w:val="003B4505"/>
    <w:rsid w:val="003B4E64"/>
    <w:rsid w:val="003B6A19"/>
    <w:rsid w:val="003B75BC"/>
    <w:rsid w:val="003C049A"/>
    <w:rsid w:val="003C1663"/>
    <w:rsid w:val="003C2E53"/>
    <w:rsid w:val="003C61DB"/>
    <w:rsid w:val="003C6786"/>
    <w:rsid w:val="003C70EA"/>
    <w:rsid w:val="003D4971"/>
    <w:rsid w:val="003D50C5"/>
    <w:rsid w:val="003E2136"/>
    <w:rsid w:val="003E3E8E"/>
    <w:rsid w:val="003E57EC"/>
    <w:rsid w:val="003E7898"/>
    <w:rsid w:val="003F0FFF"/>
    <w:rsid w:val="003F1A20"/>
    <w:rsid w:val="003F1F18"/>
    <w:rsid w:val="003F2C49"/>
    <w:rsid w:val="003F2F12"/>
    <w:rsid w:val="003F33B5"/>
    <w:rsid w:val="003F37A8"/>
    <w:rsid w:val="003F5A93"/>
    <w:rsid w:val="003F68B7"/>
    <w:rsid w:val="0040035B"/>
    <w:rsid w:val="00401D9B"/>
    <w:rsid w:val="004021E2"/>
    <w:rsid w:val="00403041"/>
    <w:rsid w:val="00403D83"/>
    <w:rsid w:val="00405995"/>
    <w:rsid w:val="00410639"/>
    <w:rsid w:val="00412A1E"/>
    <w:rsid w:val="00412C1C"/>
    <w:rsid w:val="004132C5"/>
    <w:rsid w:val="0041376A"/>
    <w:rsid w:val="00413891"/>
    <w:rsid w:val="00414845"/>
    <w:rsid w:val="004163DC"/>
    <w:rsid w:val="00416A88"/>
    <w:rsid w:val="00426A52"/>
    <w:rsid w:val="00430266"/>
    <w:rsid w:val="00430986"/>
    <w:rsid w:val="004316C8"/>
    <w:rsid w:val="00432326"/>
    <w:rsid w:val="00434112"/>
    <w:rsid w:val="004351EF"/>
    <w:rsid w:val="0043768B"/>
    <w:rsid w:val="0044214F"/>
    <w:rsid w:val="00442F42"/>
    <w:rsid w:val="00450565"/>
    <w:rsid w:val="00450E93"/>
    <w:rsid w:val="00452021"/>
    <w:rsid w:val="00452304"/>
    <w:rsid w:val="00452A56"/>
    <w:rsid w:val="00452BC4"/>
    <w:rsid w:val="00452E2B"/>
    <w:rsid w:val="004533B0"/>
    <w:rsid w:val="00455C23"/>
    <w:rsid w:val="00456C1F"/>
    <w:rsid w:val="00456EC4"/>
    <w:rsid w:val="00457239"/>
    <w:rsid w:val="00460B69"/>
    <w:rsid w:val="00461B2A"/>
    <w:rsid w:val="0046322D"/>
    <w:rsid w:val="00470B42"/>
    <w:rsid w:val="00470D5A"/>
    <w:rsid w:val="00472772"/>
    <w:rsid w:val="00472E21"/>
    <w:rsid w:val="00473512"/>
    <w:rsid w:val="00473F39"/>
    <w:rsid w:val="0047611F"/>
    <w:rsid w:val="00477286"/>
    <w:rsid w:val="00477DB5"/>
    <w:rsid w:val="00477E83"/>
    <w:rsid w:val="0048051A"/>
    <w:rsid w:val="0048460E"/>
    <w:rsid w:val="0048518D"/>
    <w:rsid w:val="00486F89"/>
    <w:rsid w:val="00487224"/>
    <w:rsid w:val="0049040F"/>
    <w:rsid w:val="00491498"/>
    <w:rsid w:val="0049175D"/>
    <w:rsid w:val="00493243"/>
    <w:rsid w:val="0049419B"/>
    <w:rsid w:val="00494232"/>
    <w:rsid w:val="00494FAF"/>
    <w:rsid w:val="0049500E"/>
    <w:rsid w:val="00495366"/>
    <w:rsid w:val="00495500"/>
    <w:rsid w:val="00496313"/>
    <w:rsid w:val="004A0C3A"/>
    <w:rsid w:val="004A1215"/>
    <w:rsid w:val="004A1499"/>
    <w:rsid w:val="004A1F64"/>
    <w:rsid w:val="004A3A9C"/>
    <w:rsid w:val="004A7D08"/>
    <w:rsid w:val="004A7DBA"/>
    <w:rsid w:val="004A7FD0"/>
    <w:rsid w:val="004B1121"/>
    <w:rsid w:val="004B4230"/>
    <w:rsid w:val="004B6F21"/>
    <w:rsid w:val="004B71BD"/>
    <w:rsid w:val="004B7BF6"/>
    <w:rsid w:val="004B7EEF"/>
    <w:rsid w:val="004C006D"/>
    <w:rsid w:val="004C1644"/>
    <w:rsid w:val="004C1B1B"/>
    <w:rsid w:val="004C2686"/>
    <w:rsid w:val="004C3A64"/>
    <w:rsid w:val="004C3F7E"/>
    <w:rsid w:val="004C7B76"/>
    <w:rsid w:val="004D2380"/>
    <w:rsid w:val="004D3D56"/>
    <w:rsid w:val="004D6382"/>
    <w:rsid w:val="004D73F9"/>
    <w:rsid w:val="004E023C"/>
    <w:rsid w:val="004E081E"/>
    <w:rsid w:val="004E3073"/>
    <w:rsid w:val="004F0CF1"/>
    <w:rsid w:val="004F15A5"/>
    <w:rsid w:val="004F1AF0"/>
    <w:rsid w:val="004F236C"/>
    <w:rsid w:val="004F29E5"/>
    <w:rsid w:val="0050006F"/>
    <w:rsid w:val="005000CC"/>
    <w:rsid w:val="00500CDF"/>
    <w:rsid w:val="00502CF4"/>
    <w:rsid w:val="005043E0"/>
    <w:rsid w:val="005056A8"/>
    <w:rsid w:val="00506688"/>
    <w:rsid w:val="00507DAA"/>
    <w:rsid w:val="005101BA"/>
    <w:rsid w:val="00511B43"/>
    <w:rsid w:val="00516DF0"/>
    <w:rsid w:val="005207D7"/>
    <w:rsid w:val="00520814"/>
    <w:rsid w:val="00520CE5"/>
    <w:rsid w:val="00524F08"/>
    <w:rsid w:val="005302E7"/>
    <w:rsid w:val="005330E8"/>
    <w:rsid w:val="0053537F"/>
    <w:rsid w:val="005361EB"/>
    <w:rsid w:val="00536417"/>
    <w:rsid w:val="00536E52"/>
    <w:rsid w:val="0053776D"/>
    <w:rsid w:val="00540326"/>
    <w:rsid w:val="00540541"/>
    <w:rsid w:val="0054083B"/>
    <w:rsid w:val="00543221"/>
    <w:rsid w:val="005454BB"/>
    <w:rsid w:val="0054702B"/>
    <w:rsid w:val="00547750"/>
    <w:rsid w:val="005518F0"/>
    <w:rsid w:val="005579FE"/>
    <w:rsid w:val="00560AC3"/>
    <w:rsid w:val="00563E05"/>
    <w:rsid w:val="00564C1D"/>
    <w:rsid w:val="005675BF"/>
    <w:rsid w:val="005679BE"/>
    <w:rsid w:val="00570490"/>
    <w:rsid w:val="00570720"/>
    <w:rsid w:val="00573166"/>
    <w:rsid w:val="0057407F"/>
    <w:rsid w:val="005746BE"/>
    <w:rsid w:val="00574A6C"/>
    <w:rsid w:val="0057514D"/>
    <w:rsid w:val="00575190"/>
    <w:rsid w:val="0057557B"/>
    <w:rsid w:val="00576B34"/>
    <w:rsid w:val="00580B03"/>
    <w:rsid w:val="00581936"/>
    <w:rsid w:val="00582A13"/>
    <w:rsid w:val="00582AF2"/>
    <w:rsid w:val="00584C4B"/>
    <w:rsid w:val="00584E8E"/>
    <w:rsid w:val="00585165"/>
    <w:rsid w:val="005911B3"/>
    <w:rsid w:val="005932A3"/>
    <w:rsid w:val="0059419A"/>
    <w:rsid w:val="00597465"/>
    <w:rsid w:val="00597BFB"/>
    <w:rsid w:val="005A056A"/>
    <w:rsid w:val="005A2C10"/>
    <w:rsid w:val="005A3148"/>
    <w:rsid w:val="005A62B1"/>
    <w:rsid w:val="005A6C26"/>
    <w:rsid w:val="005A6DD1"/>
    <w:rsid w:val="005B0AD2"/>
    <w:rsid w:val="005B123B"/>
    <w:rsid w:val="005B2E7C"/>
    <w:rsid w:val="005B30C7"/>
    <w:rsid w:val="005B43C7"/>
    <w:rsid w:val="005B44AC"/>
    <w:rsid w:val="005C0D67"/>
    <w:rsid w:val="005C1B18"/>
    <w:rsid w:val="005C2B33"/>
    <w:rsid w:val="005C45E8"/>
    <w:rsid w:val="005C5037"/>
    <w:rsid w:val="005C58D7"/>
    <w:rsid w:val="005C6003"/>
    <w:rsid w:val="005C63D5"/>
    <w:rsid w:val="005C6508"/>
    <w:rsid w:val="005C6676"/>
    <w:rsid w:val="005C6ACE"/>
    <w:rsid w:val="005D0A75"/>
    <w:rsid w:val="005D0F9C"/>
    <w:rsid w:val="005D2078"/>
    <w:rsid w:val="005D31FE"/>
    <w:rsid w:val="005D3CAE"/>
    <w:rsid w:val="005D3DBF"/>
    <w:rsid w:val="005D4220"/>
    <w:rsid w:val="005D58CF"/>
    <w:rsid w:val="005D72E1"/>
    <w:rsid w:val="005E225C"/>
    <w:rsid w:val="005E2789"/>
    <w:rsid w:val="005E2B3D"/>
    <w:rsid w:val="005E4289"/>
    <w:rsid w:val="005E4620"/>
    <w:rsid w:val="005E538A"/>
    <w:rsid w:val="005E6C06"/>
    <w:rsid w:val="005E7490"/>
    <w:rsid w:val="005E7CC9"/>
    <w:rsid w:val="005F0DB0"/>
    <w:rsid w:val="005F0DB5"/>
    <w:rsid w:val="005F1229"/>
    <w:rsid w:val="005F523F"/>
    <w:rsid w:val="005F6872"/>
    <w:rsid w:val="005F71E4"/>
    <w:rsid w:val="00600BC7"/>
    <w:rsid w:val="006011D8"/>
    <w:rsid w:val="0060274F"/>
    <w:rsid w:val="006028CF"/>
    <w:rsid w:val="0060304F"/>
    <w:rsid w:val="0060400C"/>
    <w:rsid w:val="00604C0A"/>
    <w:rsid w:val="0060683C"/>
    <w:rsid w:val="006069BC"/>
    <w:rsid w:val="00612A98"/>
    <w:rsid w:val="00616548"/>
    <w:rsid w:val="00617652"/>
    <w:rsid w:val="00617985"/>
    <w:rsid w:val="00617C9F"/>
    <w:rsid w:val="006209B0"/>
    <w:rsid w:val="00621D29"/>
    <w:rsid w:val="00623951"/>
    <w:rsid w:val="00624AF4"/>
    <w:rsid w:val="00624B83"/>
    <w:rsid w:val="00627FC5"/>
    <w:rsid w:val="00631686"/>
    <w:rsid w:val="00633126"/>
    <w:rsid w:val="00633168"/>
    <w:rsid w:val="006337EE"/>
    <w:rsid w:val="00635DF2"/>
    <w:rsid w:val="00635F4B"/>
    <w:rsid w:val="00641357"/>
    <w:rsid w:val="00642E07"/>
    <w:rsid w:val="006430A8"/>
    <w:rsid w:val="0064313E"/>
    <w:rsid w:val="0064575B"/>
    <w:rsid w:val="0064697F"/>
    <w:rsid w:val="00646B55"/>
    <w:rsid w:val="00646DB1"/>
    <w:rsid w:val="0064796F"/>
    <w:rsid w:val="006511B6"/>
    <w:rsid w:val="006515B2"/>
    <w:rsid w:val="00652C2C"/>
    <w:rsid w:val="00654D33"/>
    <w:rsid w:val="00657722"/>
    <w:rsid w:val="00661770"/>
    <w:rsid w:val="00662B3F"/>
    <w:rsid w:val="00663026"/>
    <w:rsid w:val="006659C1"/>
    <w:rsid w:val="00667998"/>
    <w:rsid w:val="00667F96"/>
    <w:rsid w:val="0067016F"/>
    <w:rsid w:val="00670504"/>
    <w:rsid w:val="00670894"/>
    <w:rsid w:val="00671464"/>
    <w:rsid w:val="00671844"/>
    <w:rsid w:val="00673DCD"/>
    <w:rsid w:val="006754E4"/>
    <w:rsid w:val="00676A8B"/>
    <w:rsid w:val="00684341"/>
    <w:rsid w:val="006905E6"/>
    <w:rsid w:val="006927C3"/>
    <w:rsid w:val="006934F2"/>
    <w:rsid w:val="00694456"/>
    <w:rsid w:val="00694848"/>
    <w:rsid w:val="0069646C"/>
    <w:rsid w:val="0069712B"/>
    <w:rsid w:val="00697FA1"/>
    <w:rsid w:val="006A0106"/>
    <w:rsid w:val="006A22EE"/>
    <w:rsid w:val="006A25E1"/>
    <w:rsid w:val="006A2772"/>
    <w:rsid w:val="006A3BE5"/>
    <w:rsid w:val="006A5B8C"/>
    <w:rsid w:val="006A5B95"/>
    <w:rsid w:val="006A71B3"/>
    <w:rsid w:val="006B0E92"/>
    <w:rsid w:val="006B0F55"/>
    <w:rsid w:val="006B19D8"/>
    <w:rsid w:val="006B56FA"/>
    <w:rsid w:val="006B57C9"/>
    <w:rsid w:val="006B5D59"/>
    <w:rsid w:val="006B618D"/>
    <w:rsid w:val="006B740D"/>
    <w:rsid w:val="006B7798"/>
    <w:rsid w:val="006B7F67"/>
    <w:rsid w:val="006C019F"/>
    <w:rsid w:val="006C1346"/>
    <w:rsid w:val="006D1777"/>
    <w:rsid w:val="006D21F9"/>
    <w:rsid w:val="006D2DA6"/>
    <w:rsid w:val="006D69EA"/>
    <w:rsid w:val="006D7413"/>
    <w:rsid w:val="006D7516"/>
    <w:rsid w:val="006D7E3A"/>
    <w:rsid w:val="006E0269"/>
    <w:rsid w:val="006E0B02"/>
    <w:rsid w:val="006E1891"/>
    <w:rsid w:val="006E2287"/>
    <w:rsid w:val="006E335D"/>
    <w:rsid w:val="006E4635"/>
    <w:rsid w:val="006E6EDB"/>
    <w:rsid w:val="006E71EE"/>
    <w:rsid w:val="006F035D"/>
    <w:rsid w:val="006F2C3A"/>
    <w:rsid w:val="006F37FE"/>
    <w:rsid w:val="006F3AAC"/>
    <w:rsid w:val="006F6F5C"/>
    <w:rsid w:val="0070012C"/>
    <w:rsid w:val="007002B2"/>
    <w:rsid w:val="007024CA"/>
    <w:rsid w:val="00702AB2"/>
    <w:rsid w:val="0070602A"/>
    <w:rsid w:val="0070625B"/>
    <w:rsid w:val="00706A60"/>
    <w:rsid w:val="00706AE0"/>
    <w:rsid w:val="0071218A"/>
    <w:rsid w:val="00713457"/>
    <w:rsid w:val="0071388C"/>
    <w:rsid w:val="00713B9F"/>
    <w:rsid w:val="0071572F"/>
    <w:rsid w:val="00715C21"/>
    <w:rsid w:val="00715D27"/>
    <w:rsid w:val="007164A7"/>
    <w:rsid w:val="0071702D"/>
    <w:rsid w:val="00721D1C"/>
    <w:rsid w:val="00722383"/>
    <w:rsid w:val="00723811"/>
    <w:rsid w:val="00723B71"/>
    <w:rsid w:val="00727245"/>
    <w:rsid w:val="00730097"/>
    <w:rsid w:val="007303BF"/>
    <w:rsid w:val="00732915"/>
    <w:rsid w:val="00732EDB"/>
    <w:rsid w:val="00733076"/>
    <w:rsid w:val="0073731D"/>
    <w:rsid w:val="00741F07"/>
    <w:rsid w:val="0074237B"/>
    <w:rsid w:val="00746493"/>
    <w:rsid w:val="007467F2"/>
    <w:rsid w:val="00746C13"/>
    <w:rsid w:val="00746E3A"/>
    <w:rsid w:val="00747B28"/>
    <w:rsid w:val="00751AA6"/>
    <w:rsid w:val="00751CF7"/>
    <w:rsid w:val="00752048"/>
    <w:rsid w:val="00752AC2"/>
    <w:rsid w:val="007542F4"/>
    <w:rsid w:val="007547E5"/>
    <w:rsid w:val="0075634F"/>
    <w:rsid w:val="0075693A"/>
    <w:rsid w:val="007601A0"/>
    <w:rsid w:val="00760BE0"/>
    <w:rsid w:val="00761212"/>
    <w:rsid w:val="00761971"/>
    <w:rsid w:val="00762563"/>
    <w:rsid w:val="007644A2"/>
    <w:rsid w:val="00764505"/>
    <w:rsid w:val="00764511"/>
    <w:rsid w:val="00765D1E"/>
    <w:rsid w:val="00766048"/>
    <w:rsid w:val="007663B8"/>
    <w:rsid w:val="007668E3"/>
    <w:rsid w:val="00767EBA"/>
    <w:rsid w:val="00770164"/>
    <w:rsid w:val="00772370"/>
    <w:rsid w:val="00773199"/>
    <w:rsid w:val="00773AA6"/>
    <w:rsid w:val="007771DF"/>
    <w:rsid w:val="00777841"/>
    <w:rsid w:val="007831D1"/>
    <w:rsid w:val="00785F28"/>
    <w:rsid w:val="00790126"/>
    <w:rsid w:val="00790DE5"/>
    <w:rsid w:val="00790FB5"/>
    <w:rsid w:val="00791001"/>
    <w:rsid w:val="00791E20"/>
    <w:rsid w:val="00792F05"/>
    <w:rsid w:val="00794F3A"/>
    <w:rsid w:val="00796A7C"/>
    <w:rsid w:val="00797337"/>
    <w:rsid w:val="0079794B"/>
    <w:rsid w:val="007A0184"/>
    <w:rsid w:val="007A0749"/>
    <w:rsid w:val="007A094E"/>
    <w:rsid w:val="007A1036"/>
    <w:rsid w:val="007A1907"/>
    <w:rsid w:val="007A2F9B"/>
    <w:rsid w:val="007A7EDE"/>
    <w:rsid w:val="007A7F95"/>
    <w:rsid w:val="007B1631"/>
    <w:rsid w:val="007B4195"/>
    <w:rsid w:val="007B4B9D"/>
    <w:rsid w:val="007B5384"/>
    <w:rsid w:val="007B5493"/>
    <w:rsid w:val="007B5E76"/>
    <w:rsid w:val="007C0841"/>
    <w:rsid w:val="007C0902"/>
    <w:rsid w:val="007C166C"/>
    <w:rsid w:val="007C22BC"/>
    <w:rsid w:val="007C259F"/>
    <w:rsid w:val="007C65D4"/>
    <w:rsid w:val="007D1F2B"/>
    <w:rsid w:val="007D2540"/>
    <w:rsid w:val="007D336A"/>
    <w:rsid w:val="007D4DF9"/>
    <w:rsid w:val="007D55A6"/>
    <w:rsid w:val="007D6CD6"/>
    <w:rsid w:val="007D7E4C"/>
    <w:rsid w:val="007E122B"/>
    <w:rsid w:val="007E1997"/>
    <w:rsid w:val="007E5D7F"/>
    <w:rsid w:val="007E6298"/>
    <w:rsid w:val="007E6C97"/>
    <w:rsid w:val="007F3D1A"/>
    <w:rsid w:val="007F5CBF"/>
    <w:rsid w:val="007F5EBC"/>
    <w:rsid w:val="007F71BA"/>
    <w:rsid w:val="007F7941"/>
    <w:rsid w:val="00800B87"/>
    <w:rsid w:val="0080264E"/>
    <w:rsid w:val="00803D0C"/>
    <w:rsid w:val="0080685A"/>
    <w:rsid w:val="00806C66"/>
    <w:rsid w:val="00807E02"/>
    <w:rsid w:val="008108F5"/>
    <w:rsid w:val="00811387"/>
    <w:rsid w:val="00815E66"/>
    <w:rsid w:val="0082294C"/>
    <w:rsid w:val="00822A1F"/>
    <w:rsid w:val="00822D16"/>
    <w:rsid w:val="008231DF"/>
    <w:rsid w:val="008232EC"/>
    <w:rsid w:val="00823518"/>
    <w:rsid w:val="008236A8"/>
    <w:rsid w:val="0082534E"/>
    <w:rsid w:val="00825A8E"/>
    <w:rsid w:val="00826B9D"/>
    <w:rsid w:val="0082708B"/>
    <w:rsid w:val="008271E7"/>
    <w:rsid w:val="00827BF9"/>
    <w:rsid w:val="00830D0F"/>
    <w:rsid w:val="008311F3"/>
    <w:rsid w:val="008318EC"/>
    <w:rsid w:val="00831CC9"/>
    <w:rsid w:val="00833582"/>
    <w:rsid w:val="00833E14"/>
    <w:rsid w:val="00836042"/>
    <w:rsid w:val="00836190"/>
    <w:rsid w:val="0083766F"/>
    <w:rsid w:val="008421E4"/>
    <w:rsid w:val="008423E0"/>
    <w:rsid w:val="00842D8D"/>
    <w:rsid w:val="00843E43"/>
    <w:rsid w:val="00846A6C"/>
    <w:rsid w:val="00847751"/>
    <w:rsid w:val="0085123D"/>
    <w:rsid w:val="00851FC9"/>
    <w:rsid w:val="0085296D"/>
    <w:rsid w:val="008529C9"/>
    <w:rsid w:val="00854246"/>
    <w:rsid w:val="00854578"/>
    <w:rsid w:val="00854E43"/>
    <w:rsid w:val="00855CAD"/>
    <w:rsid w:val="0085752C"/>
    <w:rsid w:val="00860694"/>
    <w:rsid w:val="00860D3E"/>
    <w:rsid w:val="00861818"/>
    <w:rsid w:val="00861E9D"/>
    <w:rsid w:val="00862C08"/>
    <w:rsid w:val="0086414C"/>
    <w:rsid w:val="00864D19"/>
    <w:rsid w:val="00865837"/>
    <w:rsid w:val="0087028B"/>
    <w:rsid w:val="008711F2"/>
    <w:rsid w:val="008712C9"/>
    <w:rsid w:val="00873DDB"/>
    <w:rsid w:val="00874145"/>
    <w:rsid w:val="00874A15"/>
    <w:rsid w:val="00874AC2"/>
    <w:rsid w:val="00875C3D"/>
    <w:rsid w:val="00875FAF"/>
    <w:rsid w:val="00876B54"/>
    <w:rsid w:val="008775CD"/>
    <w:rsid w:val="008823F4"/>
    <w:rsid w:val="00882999"/>
    <w:rsid w:val="00882DC1"/>
    <w:rsid w:val="0088334A"/>
    <w:rsid w:val="008843AA"/>
    <w:rsid w:val="00884DF7"/>
    <w:rsid w:val="008865E8"/>
    <w:rsid w:val="00887BF1"/>
    <w:rsid w:val="00887C92"/>
    <w:rsid w:val="008914E8"/>
    <w:rsid w:val="008916B4"/>
    <w:rsid w:val="00891BD0"/>
    <w:rsid w:val="00892891"/>
    <w:rsid w:val="00892CD3"/>
    <w:rsid w:val="0089396F"/>
    <w:rsid w:val="00893DAC"/>
    <w:rsid w:val="0089460F"/>
    <w:rsid w:val="00894DE2"/>
    <w:rsid w:val="0089777C"/>
    <w:rsid w:val="008A1FF6"/>
    <w:rsid w:val="008A2D6F"/>
    <w:rsid w:val="008A4541"/>
    <w:rsid w:val="008A4FA1"/>
    <w:rsid w:val="008A7081"/>
    <w:rsid w:val="008A7D55"/>
    <w:rsid w:val="008B1912"/>
    <w:rsid w:val="008B3326"/>
    <w:rsid w:val="008B4AF2"/>
    <w:rsid w:val="008B7526"/>
    <w:rsid w:val="008C287B"/>
    <w:rsid w:val="008C3B4F"/>
    <w:rsid w:val="008C3F5E"/>
    <w:rsid w:val="008C4C66"/>
    <w:rsid w:val="008D0184"/>
    <w:rsid w:val="008D0FD8"/>
    <w:rsid w:val="008D2DB2"/>
    <w:rsid w:val="008D2E4D"/>
    <w:rsid w:val="008D3D8B"/>
    <w:rsid w:val="008D3E19"/>
    <w:rsid w:val="008D3EAC"/>
    <w:rsid w:val="008D457F"/>
    <w:rsid w:val="008E07F6"/>
    <w:rsid w:val="008E154F"/>
    <w:rsid w:val="008E1890"/>
    <w:rsid w:val="008E45E6"/>
    <w:rsid w:val="008E528C"/>
    <w:rsid w:val="008F138D"/>
    <w:rsid w:val="008F40E5"/>
    <w:rsid w:val="008F555F"/>
    <w:rsid w:val="008F56A6"/>
    <w:rsid w:val="008F5E49"/>
    <w:rsid w:val="008F6248"/>
    <w:rsid w:val="008F66D8"/>
    <w:rsid w:val="008F70AB"/>
    <w:rsid w:val="00902EB7"/>
    <w:rsid w:val="00904D9D"/>
    <w:rsid w:val="00905E42"/>
    <w:rsid w:val="00907161"/>
    <w:rsid w:val="00907878"/>
    <w:rsid w:val="00910F6C"/>
    <w:rsid w:val="009125E1"/>
    <w:rsid w:val="00914FF2"/>
    <w:rsid w:val="009165AA"/>
    <w:rsid w:val="00916980"/>
    <w:rsid w:val="009172DB"/>
    <w:rsid w:val="00920045"/>
    <w:rsid w:val="00921B6B"/>
    <w:rsid w:val="00921D3F"/>
    <w:rsid w:val="00921F3F"/>
    <w:rsid w:val="0092574F"/>
    <w:rsid w:val="0092591B"/>
    <w:rsid w:val="00925C83"/>
    <w:rsid w:val="00927965"/>
    <w:rsid w:val="009304E9"/>
    <w:rsid w:val="00930B34"/>
    <w:rsid w:val="00930E48"/>
    <w:rsid w:val="00934185"/>
    <w:rsid w:val="00934D41"/>
    <w:rsid w:val="00935E3A"/>
    <w:rsid w:val="009371D9"/>
    <w:rsid w:val="009403DB"/>
    <w:rsid w:val="0094046B"/>
    <w:rsid w:val="00940AE4"/>
    <w:rsid w:val="00940DA0"/>
    <w:rsid w:val="00941040"/>
    <w:rsid w:val="009412CE"/>
    <w:rsid w:val="0094487A"/>
    <w:rsid w:val="00946132"/>
    <w:rsid w:val="00951839"/>
    <w:rsid w:val="00951B0F"/>
    <w:rsid w:val="00955B31"/>
    <w:rsid w:val="009563B4"/>
    <w:rsid w:val="00957207"/>
    <w:rsid w:val="00957A10"/>
    <w:rsid w:val="00963F98"/>
    <w:rsid w:val="00965C41"/>
    <w:rsid w:val="0096779E"/>
    <w:rsid w:val="00970C0A"/>
    <w:rsid w:val="009721D7"/>
    <w:rsid w:val="00973E90"/>
    <w:rsid w:val="009759FF"/>
    <w:rsid w:val="00975C33"/>
    <w:rsid w:val="0097624B"/>
    <w:rsid w:val="00980DE1"/>
    <w:rsid w:val="009826CA"/>
    <w:rsid w:val="00982953"/>
    <w:rsid w:val="00982BDB"/>
    <w:rsid w:val="0098318E"/>
    <w:rsid w:val="009864C7"/>
    <w:rsid w:val="00987150"/>
    <w:rsid w:val="00990AAE"/>
    <w:rsid w:val="00992ACB"/>
    <w:rsid w:val="00992E73"/>
    <w:rsid w:val="00993428"/>
    <w:rsid w:val="00994041"/>
    <w:rsid w:val="009942B2"/>
    <w:rsid w:val="00995E18"/>
    <w:rsid w:val="009A0278"/>
    <w:rsid w:val="009A1DDB"/>
    <w:rsid w:val="009A2406"/>
    <w:rsid w:val="009A3FC2"/>
    <w:rsid w:val="009A49D7"/>
    <w:rsid w:val="009A4FC9"/>
    <w:rsid w:val="009A5FB2"/>
    <w:rsid w:val="009B0160"/>
    <w:rsid w:val="009B17D6"/>
    <w:rsid w:val="009B21F6"/>
    <w:rsid w:val="009B3CF5"/>
    <w:rsid w:val="009B562A"/>
    <w:rsid w:val="009B5ECC"/>
    <w:rsid w:val="009B76CC"/>
    <w:rsid w:val="009B7812"/>
    <w:rsid w:val="009C05A2"/>
    <w:rsid w:val="009C0BD0"/>
    <w:rsid w:val="009C11F4"/>
    <w:rsid w:val="009C166D"/>
    <w:rsid w:val="009C18BF"/>
    <w:rsid w:val="009C24A2"/>
    <w:rsid w:val="009C3A10"/>
    <w:rsid w:val="009C3DAD"/>
    <w:rsid w:val="009C465C"/>
    <w:rsid w:val="009C4EA6"/>
    <w:rsid w:val="009C7664"/>
    <w:rsid w:val="009C76A4"/>
    <w:rsid w:val="009C7811"/>
    <w:rsid w:val="009D0774"/>
    <w:rsid w:val="009D134B"/>
    <w:rsid w:val="009D138F"/>
    <w:rsid w:val="009E03A8"/>
    <w:rsid w:val="009E0E97"/>
    <w:rsid w:val="009E1005"/>
    <w:rsid w:val="009E1CF1"/>
    <w:rsid w:val="009E526F"/>
    <w:rsid w:val="009E5959"/>
    <w:rsid w:val="009E5C92"/>
    <w:rsid w:val="009E61B5"/>
    <w:rsid w:val="009E64DB"/>
    <w:rsid w:val="009E7D6F"/>
    <w:rsid w:val="009F2C61"/>
    <w:rsid w:val="009F2EB1"/>
    <w:rsid w:val="009F32E8"/>
    <w:rsid w:val="009F445F"/>
    <w:rsid w:val="009F4AA4"/>
    <w:rsid w:val="009F5E13"/>
    <w:rsid w:val="009F622C"/>
    <w:rsid w:val="00A00140"/>
    <w:rsid w:val="00A0017D"/>
    <w:rsid w:val="00A004B1"/>
    <w:rsid w:val="00A03B7E"/>
    <w:rsid w:val="00A061E3"/>
    <w:rsid w:val="00A06C6E"/>
    <w:rsid w:val="00A11A1E"/>
    <w:rsid w:val="00A12B60"/>
    <w:rsid w:val="00A14678"/>
    <w:rsid w:val="00A16AFA"/>
    <w:rsid w:val="00A23531"/>
    <w:rsid w:val="00A23A10"/>
    <w:rsid w:val="00A251C8"/>
    <w:rsid w:val="00A25C5B"/>
    <w:rsid w:val="00A33A01"/>
    <w:rsid w:val="00A35305"/>
    <w:rsid w:val="00A355F2"/>
    <w:rsid w:val="00A35CE9"/>
    <w:rsid w:val="00A36037"/>
    <w:rsid w:val="00A36E3C"/>
    <w:rsid w:val="00A374E0"/>
    <w:rsid w:val="00A37F2F"/>
    <w:rsid w:val="00A40B23"/>
    <w:rsid w:val="00A42B15"/>
    <w:rsid w:val="00A42D7D"/>
    <w:rsid w:val="00A4341A"/>
    <w:rsid w:val="00A4415E"/>
    <w:rsid w:val="00A46ABB"/>
    <w:rsid w:val="00A46C9B"/>
    <w:rsid w:val="00A47ADF"/>
    <w:rsid w:val="00A50027"/>
    <w:rsid w:val="00A509C8"/>
    <w:rsid w:val="00A51684"/>
    <w:rsid w:val="00A52EE7"/>
    <w:rsid w:val="00A53611"/>
    <w:rsid w:val="00A53DA9"/>
    <w:rsid w:val="00A540C7"/>
    <w:rsid w:val="00A55B8B"/>
    <w:rsid w:val="00A563E5"/>
    <w:rsid w:val="00A56583"/>
    <w:rsid w:val="00A577B1"/>
    <w:rsid w:val="00A617C9"/>
    <w:rsid w:val="00A63AC3"/>
    <w:rsid w:val="00A640E0"/>
    <w:rsid w:val="00A64199"/>
    <w:rsid w:val="00A66C99"/>
    <w:rsid w:val="00A71174"/>
    <w:rsid w:val="00A7399A"/>
    <w:rsid w:val="00A73F9D"/>
    <w:rsid w:val="00A7480B"/>
    <w:rsid w:val="00A759EE"/>
    <w:rsid w:val="00A76691"/>
    <w:rsid w:val="00A7696B"/>
    <w:rsid w:val="00A7762C"/>
    <w:rsid w:val="00A807DB"/>
    <w:rsid w:val="00A80CE8"/>
    <w:rsid w:val="00A82617"/>
    <w:rsid w:val="00A82DA9"/>
    <w:rsid w:val="00A82E28"/>
    <w:rsid w:val="00A83331"/>
    <w:rsid w:val="00A83388"/>
    <w:rsid w:val="00A833FF"/>
    <w:rsid w:val="00A83714"/>
    <w:rsid w:val="00A85891"/>
    <w:rsid w:val="00A85DF3"/>
    <w:rsid w:val="00A87799"/>
    <w:rsid w:val="00A9058A"/>
    <w:rsid w:val="00A91585"/>
    <w:rsid w:val="00A91CAE"/>
    <w:rsid w:val="00A926A0"/>
    <w:rsid w:val="00A947E2"/>
    <w:rsid w:val="00A95879"/>
    <w:rsid w:val="00A95FB7"/>
    <w:rsid w:val="00A96E5D"/>
    <w:rsid w:val="00A97572"/>
    <w:rsid w:val="00AA1AAA"/>
    <w:rsid w:val="00AA4EC8"/>
    <w:rsid w:val="00AA67D1"/>
    <w:rsid w:val="00AA7A6F"/>
    <w:rsid w:val="00AB052E"/>
    <w:rsid w:val="00AB0F43"/>
    <w:rsid w:val="00AB0FD5"/>
    <w:rsid w:val="00AB158E"/>
    <w:rsid w:val="00AB2F9A"/>
    <w:rsid w:val="00AB3744"/>
    <w:rsid w:val="00AB3F02"/>
    <w:rsid w:val="00AB4C86"/>
    <w:rsid w:val="00AB568B"/>
    <w:rsid w:val="00AC0FEC"/>
    <w:rsid w:val="00AC1618"/>
    <w:rsid w:val="00AC1773"/>
    <w:rsid w:val="00AC1E26"/>
    <w:rsid w:val="00AC20C0"/>
    <w:rsid w:val="00AC45F6"/>
    <w:rsid w:val="00AC6176"/>
    <w:rsid w:val="00AC65BE"/>
    <w:rsid w:val="00AC6C45"/>
    <w:rsid w:val="00AD160D"/>
    <w:rsid w:val="00AD1C0B"/>
    <w:rsid w:val="00AD290A"/>
    <w:rsid w:val="00AD31FB"/>
    <w:rsid w:val="00AD4E26"/>
    <w:rsid w:val="00AD5E11"/>
    <w:rsid w:val="00AD68B4"/>
    <w:rsid w:val="00AD7031"/>
    <w:rsid w:val="00AD7171"/>
    <w:rsid w:val="00AD7AF9"/>
    <w:rsid w:val="00AE0535"/>
    <w:rsid w:val="00AE1023"/>
    <w:rsid w:val="00AE1FC7"/>
    <w:rsid w:val="00AE1FF7"/>
    <w:rsid w:val="00AE4A7E"/>
    <w:rsid w:val="00AE61F9"/>
    <w:rsid w:val="00AE6E13"/>
    <w:rsid w:val="00AE7FD6"/>
    <w:rsid w:val="00AF0FCE"/>
    <w:rsid w:val="00AF156F"/>
    <w:rsid w:val="00AF2C04"/>
    <w:rsid w:val="00AF333F"/>
    <w:rsid w:val="00AF3F56"/>
    <w:rsid w:val="00AF5E24"/>
    <w:rsid w:val="00AF75FD"/>
    <w:rsid w:val="00B004B8"/>
    <w:rsid w:val="00B023C7"/>
    <w:rsid w:val="00B10AB9"/>
    <w:rsid w:val="00B122E8"/>
    <w:rsid w:val="00B13140"/>
    <w:rsid w:val="00B1322A"/>
    <w:rsid w:val="00B1469A"/>
    <w:rsid w:val="00B15B9D"/>
    <w:rsid w:val="00B16C18"/>
    <w:rsid w:val="00B16D86"/>
    <w:rsid w:val="00B2145F"/>
    <w:rsid w:val="00B22FB2"/>
    <w:rsid w:val="00B23CBA"/>
    <w:rsid w:val="00B256BD"/>
    <w:rsid w:val="00B276C9"/>
    <w:rsid w:val="00B324E8"/>
    <w:rsid w:val="00B32531"/>
    <w:rsid w:val="00B33966"/>
    <w:rsid w:val="00B35B68"/>
    <w:rsid w:val="00B36D34"/>
    <w:rsid w:val="00B36D88"/>
    <w:rsid w:val="00B414C8"/>
    <w:rsid w:val="00B435DC"/>
    <w:rsid w:val="00B443A8"/>
    <w:rsid w:val="00B44AC6"/>
    <w:rsid w:val="00B45226"/>
    <w:rsid w:val="00B472DF"/>
    <w:rsid w:val="00B50430"/>
    <w:rsid w:val="00B60EE7"/>
    <w:rsid w:val="00B61334"/>
    <w:rsid w:val="00B63C41"/>
    <w:rsid w:val="00B65948"/>
    <w:rsid w:val="00B65DC9"/>
    <w:rsid w:val="00B66073"/>
    <w:rsid w:val="00B66D46"/>
    <w:rsid w:val="00B70697"/>
    <w:rsid w:val="00B723D3"/>
    <w:rsid w:val="00B72A45"/>
    <w:rsid w:val="00B72B79"/>
    <w:rsid w:val="00B73009"/>
    <w:rsid w:val="00B75E87"/>
    <w:rsid w:val="00B7683A"/>
    <w:rsid w:val="00B7722D"/>
    <w:rsid w:val="00B77B5C"/>
    <w:rsid w:val="00B77EC1"/>
    <w:rsid w:val="00B80B77"/>
    <w:rsid w:val="00B80E88"/>
    <w:rsid w:val="00B8282D"/>
    <w:rsid w:val="00B83F8A"/>
    <w:rsid w:val="00B8458B"/>
    <w:rsid w:val="00B84B4A"/>
    <w:rsid w:val="00B86EE0"/>
    <w:rsid w:val="00B87D3F"/>
    <w:rsid w:val="00B9175A"/>
    <w:rsid w:val="00B91D65"/>
    <w:rsid w:val="00B938CD"/>
    <w:rsid w:val="00B9504D"/>
    <w:rsid w:val="00B96AE0"/>
    <w:rsid w:val="00BA0577"/>
    <w:rsid w:val="00BA0F91"/>
    <w:rsid w:val="00BA125E"/>
    <w:rsid w:val="00BA2573"/>
    <w:rsid w:val="00BA5909"/>
    <w:rsid w:val="00BA5C41"/>
    <w:rsid w:val="00BA6292"/>
    <w:rsid w:val="00BA6E12"/>
    <w:rsid w:val="00BB1795"/>
    <w:rsid w:val="00BB24D4"/>
    <w:rsid w:val="00BB2805"/>
    <w:rsid w:val="00BB3117"/>
    <w:rsid w:val="00BB45C6"/>
    <w:rsid w:val="00BB60D2"/>
    <w:rsid w:val="00BC1C8B"/>
    <w:rsid w:val="00BC1E48"/>
    <w:rsid w:val="00BC2E6A"/>
    <w:rsid w:val="00BC3372"/>
    <w:rsid w:val="00BC3DAD"/>
    <w:rsid w:val="00BC6C67"/>
    <w:rsid w:val="00BC746E"/>
    <w:rsid w:val="00BC7F09"/>
    <w:rsid w:val="00BD02B1"/>
    <w:rsid w:val="00BD1C48"/>
    <w:rsid w:val="00BD336C"/>
    <w:rsid w:val="00BD3750"/>
    <w:rsid w:val="00BD4307"/>
    <w:rsid w:val="00BD4594"/>
    <w:rsid w:val="00BD4E4C"/>
    <w:rsid w:val="00BD52C6"/>
    <w:rsid w:val="00BD5E49"/>
    <w:rsid w:val="00BD7561"/>
    <w:rsid w:val="00BD7F60"/>
    <w:rsid w:val="00BE0FE8"/>
    <w:rsid w:val="00BE1D8D"/>
    <w:rsid w:val="00BE27A9"/>
    <w:rsid w:val="00BE4B03"/>
    <w:rsid w:val="00BE718A"/>
    <w:rsid w:val="00BE726A"/>
    <w:rsid w:val="00BE7EBC"/>
    <w:rsid w:val="00BF0BCE"/>
    <w:rsid w:val="00BF2160"/>
    <w:rsid w:val="00BF3394"/>
    <w:rsid w:val="00BF42B3"/>
    <w:rsid w:val="00BF48F7"/>
    <w:rsid w:val="00BF4A25"/>
    <w:rsid w:val="00BF6922"/>
    <w:rsid w:val="00BF6AE2"/>
    <w:rsid w:val="00BF7A74"/>
    <w:rsid w:val="00C0007D"/>
    <w:rsid w:val="00C01BD1"/>
    <w:rsid w:val="00C03B20"/>
    <w:rsid w:val="00C0425F"/>
    <w:rsid w:val="00C10900"/>
    <w:rsid w:val="00C126A1"/>
    <w:rsid w:val="00C147A7"/>
    <w:rsid w:val="00C14D30"/>
    <w:rsid w:val="00C15995"/>
    <w:rsid w:val="00C2019E"/>
    <w:rsid w:val="00C206E7"/>
    <w:rsid w:val="00C20E87"/>
    <w:rsid w:val="00C2674C"/>
    <w:rsid w:val="00C27ACB"/>
    <w:rsid w:val="00C31F9F"/>
    <w:rsid w:val="00C33264"/>
    <w:rsid w:val="00C33E96"/>
    <w:rsid w:val="00C345FA"/>
    <w:rsid w:val="00C347EC"/>
    <w:rsid w:val="00C347F9"/>
    <w:rsid w:val="00C35677"/>
    <w:rsid w:val="00C3599F"/>
    <w:rsid w:val="00C37A78"/>
    <w:rsid w:val="00C40F5F"/>
    <w:rsid w:val="00C44D48"/>
    <w:rsid w:val="00C45D76"/>
    <w:rsid w:val="00C461FA"/>
    <w:rsid w:val="00C46517"/>
    <w:rsid w:val="00C46895"/>
    <w:rsid w:val="00C46901"/>
    <w:rsid w:val="00C50CCB"/>
    <w:rsid w:val="00C52607"/>
    <w:rsid w:val="00C53CA1"/>
    <w:rsid w:val="00C557BA"/>
    <w:rsid w:val="00C5646B"/>
    <w:rsid w:val="00C56A7C"/>
    <w:rsid w:val="00C57965"/>
    <w:rsid w:val="00C603DE"/>
    <w:rsid w:val="00C60455"/>
    <w:rsid w:val="00C61539"/>
    <w:rsid w:val="00C63033"/>
    <w:rsid w:val="00C63B8D"/>
    <w:rsid w:val="00C65157"/>
    <w:rsid w:val="00C70531"/>
    <w:rsid w:val="00C714F8"/>
    <w:rsid w:val="00C74268"/>
    <w:rsid w:val="00C74348"/>
    <w:rsid w:val="00C74749"/>
    <w:rsid w:val="00C74947"/>
    <w:rsid w:val="00C756FF"/>
    <w:rsid w:val="00C7673D"/>
    <w:rsid w:val="00C77607"/>
    <w:rsid w:val="00C80193"/>
    <w:rsid w:val="00C80E16"/>
    <w:rsid w:val="00C822D3"/>
    <w:rsid w:val="00C82872"/>
    <w:rsid w:val="00C8444F"/>
    <w:rsid w:val="00C866EE"/>
    <w:rsid w:val="00C901F3"/>
    <w:rsid w:val="00C90EBD"/>
    <w:rsid w:val="00C91129"/>
    <w:rsid w:val="00C9129A"/>
    <w:rsid w:val="00C92212"/>
    <w:rsid w:val="00C93C1A"/>
    <w:rsid w:val="00C93C47"/>
    <w:rsid w:val="00C957CD"/>
    <w:rsid w:val="00C9590D"/>
    <w:rsid w:val="00C97E21"/>
    <w:rsid w:val="00CA1C75"/>
    <w:rsid w:val="00CA226E"/>
    <w:rsid w:val="00CA2413"/>
    <w:rsid w:val="00CA2DD8"/>
    <w:rsid w:val="00CA3E98"/>
    <w:rsid w:val="00CA63AB"/>
    <w:rsid w:val="00CB0B19"/>
    <w:rsid w:val="00CB1CC9"/>
    <w:rsid w:val="00CB1D4A"/>
    <w:rsid w:val="00CB2B5F"/>
    <w:rsid w:val="00CB6ABD"/>
    <w:rsid w:val="00CB75DC"/>
    <w:rsid w:val="00CC1BF4"/>
    <w:rsid w:val="00CC2ACC"/>
    <w:rsid w:val="00CC571D"/>
    <w:rsid w:val="00CC6CAB"/>
    <w:rsid w:val="00CD02A4"/>
    <w:rsid w:val="00CD2209"/>
    <w:rsid w:val="00CD27CE"/>
    <w:rsid w:val="00CD2EDD"/>
    <w:rsid w:val="00CD3BF2"/>
    <w:rsid w:val="00CD3F6F"/>
    <w:rsid w:val="00CD46B0"/>
    <w:rsid w:val="00CD482E"/>
    <w:rsid w:val="00CD7309"/>
    <w:rsid w:val="00CD7C4E"/>
    <w:rsid w:val="00CD7F44"/>
    <w:rsid w:val="00CE04CE"/>
    <w:rsid w:val="00CE1E4A"/>
    <w:rsid w:val="00CE3003"/>
    <w:rsid w:val="00CE3891"/>
    <w:rsid w:val="00CE43C7"/>
    <w:rsid w:val="00CE49DE"/>
    <w:rsid w:val="00CF04C3"/>
    <w:rsid w:val="00CF08DB"/>
    <w:rsid w:val="00CF1ADA"/>
    <w:rsid w:val="00CF4751"/>
    <w:rsid w:val="00CF5593"/>
    <w:rsid w:val="00CF5596"/>
    <w:rsid w:val="00CF57C4"/>
    <w:rsid w:val="00CF5C8F"/>
    <w:rsid w:val="00CF7893"/>
    <w:rsid w:val="00CF7958"/>
    <w:rsid w:val="00D00C3B"/>
    <w:rsid w:val="00D0185E"/>
    <w:rsid w:val="00D01DFF"/>
    <w:rsid w:val="00D02592"/>
    <w:rsid w:val="00D02E94"/>
    <w:rsid w:val="00D0703A"/>
    <w:rsid w:val="00D07353"/>
    <w:rsid w:val="00D07443"/>
    <w:rsid w:val="00D110BB"/>
    <w:rsid w:val="00D125FD"/>
    <w:rsid w:val="00D1453B"/>
    <w:rsid w:val="00D1630A"/>
    <w:rsid w:val="00D173C9"/>
    <w:rsid w:val="00D20EDC"/>
    <w:rsid w:val="00D21026"/>
    <w:rsid w:val="00D214A4"/>
    <w:rsid w:val="00D239DA"/>
    <w:rsid w:val="00D2554A"/>
    <w:rsid w:val="00D2687A"/>
    <w:rsid w:val="00D26FFE"/>
    <w:rsid w:val="00D27885"/>
    <w:rsid w:val="00D31B86"/>
    <w:rsid w:val="00D32C7A"/>
    <w:rsid w:val="00D3344B"/>
    <w:rsid w:val="00D3380D"/>
    <w:rsid w:val="00D34331"/>
    <w:rsid w:val="00D35202"/>
    <w:rsid w:val="00D369AC"/>
    <w:rsid w:val="00D373C3"/>
    <w:rsid w:val="00D40132"/>
    <w:rsid w:val="00D40EAC"/>
    <w:rsid w:val="00D4356D"/>
    <w:rsid w:val="00D4362E"/>
    <w:rsid w:val="00D4430D"/>
    <w:rsid w:val="00D4518D"/>
    <w:rsid w:val="00D45D2D"/>
    <w:rsid w:val="00D47041"/>
    <w:rsid w:val="00D474C7"/>
    <w:rsid w:val="00D50EC7"/>
    <w:rsid w:val="00D51214"/>
    <w:rsid w:val="00D53107"/>
    <w:rsid w:val="00D54876"/>
    <w:rsid w:val="00D551D4"/>
    <w:rsid w:val="00D57D28"/>
    <w:rsid w:val="00D60085"/>
    <w:rsid w:val="00D655B0"/>
    <w:rsid w:val="00D70735"/>
    <w:rsid w:val="00D73815"/>
    <w:rsid w:val="00D73840"/>
    <w:rsid w:val="00D75724"/>
    <w:rsid w:val="00D81315"/>
    <w:rsid w:val="00D8145C"/>
    <w:rsid w:val="00D819F5"/>
    <w:rsid w:val="00D81F3B"/>
    <w:rsid w:val="00D826D5"/>
    <w:rsid w:val="00D8307E"/>
    <w:rsid w:val="00D842A5"/>
    <w:rsid w:val="00D85CF2"/>
    <w:rsid w:val="00D86718"/>
    <w:rsid w:val="00D901F3"/>
    <w:rsid w:val="00D90730"/>
    <w:rsid w:val="00D9221E"/>
    <w:rsid w:val="00D9314B"/>
    <w:rsid w:val="00D939F5"/>
    <w:rsid w:val="00D9402B"/>
    <w:rsid w:val="00D94F47"/>
    <w:rsid w:val="00D957E6"/>
    <w:rsid w:val="00D95D34"/>
    <w:rsid w:val="00D96534"/>
    <w:rsid w:val="00D9690A"/>
    <w:rsid w:val="00D96938"/>
    <w:rsid w:val="00DA06F6"/>
    <w:rsid w:val="00DA0CE0"/>
    <w:rsid w:val="00DA0E41"/>
    <w:rsid w:val="00DA1CC4"/>
    <w:rsid w:val="00DA3DC4"/>
    <w:rsid w:val="00DA435B"/>
    <w:rsid w:val="00DA4BE5"/>
    <w:rsid w:val="00DA5181"/>
    <w:rsid w:val="00DA626F"/>
    <w:rsid w:val="00DA688B"/>
    <w:rsid w:val="00DA7AE0"/>
    <w:rsid w:val="00DB060C"/>
    <w:rsid w:val="00DB1002"/>
    <w:rsid w:val="00DB2D9A"/>
    <w:rsid w:val="00DB347F"/>
    <w:rsid w:val="00DB49E0"/>
    <w:rsid w:val="00DB4E66"/>
    <w:rsid w:val="00DB6BD2"/>
    <w:rsid w:val="00DB71A2"/>
    <w:rsid w:val="00DB78FA"/>
    <w:rsid w:val="00DB7CE2"/>
    <w:rsid w:val="00DC0D1F"/>
    <w:rsid w:val="00DC1B78"/>
    <w:rsid w:val="00DC2D71"/>
    <w:rsid w:val="00DC2EA9"/>
    <w:rsid w:val="00DD18F4"/>
    <w:rsid w:val="00DD563E"/>
    <w:rsid w:val="00DD646A"/>
    <w:rsid w:val="00DD7D03"/>
    <w:rsid w:val="00DE0788"/>
    <w:rsid w:val="00DE1FB3"/>
    <w:rsid w:val="00DE27E9"/>
    <w:rsid w:val="00DF096E"/>
    <w:rsid w:val="00DF4915"/>
    <w:rsid w:val="00DF4F0D"/>
    <w:rsid w:val="00DF5A72"/>
    <w:rsid w:val="00E04D38"/>
    <w:rsid w:val="00E05979"/>
    <w:rsid w:val="00E0776A"/>
    <w:rsid w:val="00E12956"/>
    <w:rsid w:val="00E13D18"/>
    <w:rsid w:val="00E158FB"/>
    <w:rsid w:val="00E15B08"/>
    <w:rsid w:val="00E16296"/>
    <w:rsid w:val="00E16E9E"/>
    <w:rsid w:val="00E17722"/>
    <w:rsid w:val="00E204D2"/>
    <w:rsid w:val="00E20DE4"/>
    <w:rsid w:val="00E20FA2"/>
    <w:rsid w:val="00E2390B"/>
    <w:rsid w:val="00E23937"/>
    <w:rsid w:val="00E244C1"/>
    <w:rsid w:val="00E25213"/>
    <w:rsid w:val="00E26D48"/>
    <w:rsid w:val="00E31C70"/>
    <w:rsid w:val="00E326F5"/>
    <w:rsid w:val="00E3400E"/>
    <w:rsid w:val="00E36783"/>
    <w:rsid w:val="00E3739A"/>
    <w:rsid w:val="00E37A1A"/>
    <w:rsid w:val="00E37B9A"/>
    <w:rsid w:val="00E37F66"/>
    <w:rsid w:val="00E412D5"/>
    <w:rsid w:val="00E4256D"/>
    <w:rsid w:val="00E43BD8"/>
    <w:rsid w:val="00E45252"/>
    <w:rsid w:val="00E50B9E"/>
    <w:rsid w:val="00E50DAE"/>
    <w:rsid w:val="00E54651"/>
    <w:rsid w:val="00E5510E"/>
    <w:rsid w:val="00E602B1"/>
    <w:rsid w:val="00E604FB"/>
    <w:rsid w:val="00E60E6A"/>
    <w:rsid w:val="00E62C19"/>
    <w:rsid w:val="00E637E4"/>
    <w:rsid w:val="00E722FD"/>
    <w:rsid w:val="00E75071"/>
    <w:rsid w:val="00E76B47"/>
    <w:rsid w:val="00E77419"/>
    <w:rsid w:val="00E84C6D"/>
    <w:rsid w:val="00E85A04"/>
    <w:rsid w:val="00E90425"/>
    <w:rsid w:val="00E91953"/>
    <w:rsid w:val="00E92F59"/>
    <w:rsid w:val="00E933D8"/>
    <w:rsid w:val="00E9423F"/>
    <w:rsid w:val="00E94D3B"/>
    <w:rsid w:val="00E96B67"/>
    <w:rsid w:val="00EA0063"/>
    <w:rsid w:val="00EA0695"/>
    <w:rsid w:val="00EA0A85"/>
    <w:rsid w:val="00EA3171"/>
    <w:rsid w:val="00EA35EB"/>
    <w:rsid w:val="00EA4369"/>
    <w:rsid w:val="00EA4D26"/>
    <w:rsid w:val="00EB03C0"/>
    <w:rsid w:val="00EB26CC"/>
    <w:rsid w:val="00EB2E48"/>
    <w:rsid w:val="00EB407C"/>
    <w:rsid w:val="00EB6665"/>
    <w:rsid w:val="00EB6D72"/>
    <w:rsid w:val="00EC3D47"/>
    <w:rsid w:val="00EC447D"/>
    <w:rsid w:val="00EC5671"/>
    <w:rsid w:val="00ED1858"/>
    <w:rsid w:val="00ED3065"/>
    <w:rsid w:val="00ED3093"/>
    <w:rsid w:val="00ED41F0"/>
    <w:rsid w:val="00ED5476"/>
    <w:rsid w:val="00ED5D3A"/>
    <w:rsid w:val="00ED71F4"/>
    <w:rsid w:val="00EE09C4"/>
    <w:rsid w:val="00EE1586"/>
    <w:rsid w:val="00EE22DD"/>
    <w:rsid w:val="00EE3108"/>
    <w:rsid w:val="00EE3A47"/>
    <w:rsid w:val="00EE45A1"/>
    <w:rsid w:val="00EE5645"/>
    <w:rsid w:val="00EE66A0"/>
    <w:rsid w:val="00EE68A4"/>
    <w:rsid w:val="00EE68F9"/>
    <w:rsid w:val="00EE71A9"/>
    <w:rsid w:val="00EF02EA"/>
    <w:rsid w:val="00EF1C5F"/>
    <w:rsid w:val="00EF1F07"/>
    <w:rsid w:val="00EF449B"/>
    <w:rsid w:val="00EF44FC"/>
    <w:rsid w:val="00EF559A"/>
    <w:rsid w:val="00EF6F0D"/>
    <w:rsid w:val="00EF7046"/>
    <w:rsid w:val="00EF7A2B"/>
    <w:rsid w:val="00F02243"/>
    <w:rsid w:val="00F03B06"/>
    <w:rsid w:val="00F047EE"/>
    <w:rsid w:val="00F06604"/>
    <w:rsid w:val="00F07100"/>
    <w:rsid w:val="00F07A45"/>
    <w:rsid w:val="00F104E2"/>
    <w:rsid w:val="00F13353"/>
    <w:rsid w:val="00F15503"/>
    <w:rsid w:val="00F16D83"/>
    <w:rsid w:val="00F17A0A"/>
    <w:rsid w:val="00F20AD8"/>
    <w:rsid w:val="00F24165"/>
    <w:rsid w:val="00F249F4"/>
    <w:rsid w:val="00F254E7"/>
    <w:rsid w:val="00F2584D"/>
    <w:rsid w:val="00F25B8F"/>
    <w:rsid w:val="00F260C1"/>
    <w:rsid w:val="00F269A8"/>
    <w:rsid w:val="00F30D22"/>
    <w:rsid w:val="00F31001"/>
    <w:rsid w:val="00F31735"/>
    <w:rsid w:val="00F31A5A"/>
    <w:rsid w:val="00F337B2"/>
    <w:rsid w:val="00F35247"/>
    <w:rsid w:val="00F37F5A"/>
    <w:rsid w:val="00F40E0A"/>
    <w:rsid w:val="00F41A34"/>
    <w:rsid w:val="00F42137"/>
    <w:rsid w:val="00F42E35"/>
    <w:rsid w:val="00F47271"/>
    <w:rsid w:val="00F4767A"/>
    <w:rsid w:val="00F47ABA"/>
    <w:rsid w:val="00F5042B"/>
    <w:rsid w:val="00F519A1"/>
    <w:rsid w:val="00F51E07"/>
    <w:rsid w:val="00F51FFD"/>
    <w:rsid w:val="00F5201B"/>
    <w:rsid w:val="00F53F17"/>
    <w:rsid w:val="00F5723E"/>
    <w:rsid w:val="00F575DD"/>
    <w:rsid w:val="00F57BBE"/>
    <w:rsid w:val="00F60633"/>
    <w:rsid w:val="00F61015"/>
    <w:rsid w:val="00F64515"/>
    <w:rsid w:val="00F660A3"/>
    <w:rsid w:val="00F66302"/>
    <w:rsid w:val="00F665BB"/>
    <w:rsid w:val="00F670DF"/>
    <w:rsid w:val="00F67B36"/>
    <w:rsid w:val="00F70EEC"/>
    <w:rsid w:val="00F711E0"/>
    <w:rsid w:val="00F724F3"/>
    <w:rsid w:val="00F72EF8"/>
    <w:rsid w:val="00F73307"/>
    <w:rsid w:val="00F74F52"/>
    <w:rsid w:val="00F76101"/>
    <w:rsid w:val="00F7742F"/>
    <w:rsid w:val="00F808EA"/>
    <w:rsid w:val="00F81AD7"/>
    <w:rsid w:val="00F81DDC"/>
    <w:rsid w:val="00F82CCF"/>
    <w:rsid w:val="00F843A0"/>
    <w:rsid w:val="00F84EF4"/>
    <w:rsid w:val="00F85117"/>
    <w:rsid w:val="00F92197"/>
    <w:rsid w:val="00F9390B"/>
    <w:rsid w:val="00F94E74"/>
    <w:rsid w:val="00F978F3"/>
    <w:rsid w:val="00FA1360"/>
    <w:rsid w:val="00FA2E2D"/>
    <w:rsid w:val="00FA3308"/>
    <w:rsid w:val="00FA35C8"/>
    <w:rsid w:val="00FA39DA"/>
    <w:rsid w:val="00FA415A"/>
    <w:rsid w:val="00FA4A59"/>
    <w:rsid w:val="00FA5739"/>
    <w:rsid w:val="00FA5FFF"/>
    <w:rsid w:val="00FA645D"/>
    <w:rsid w:val="00FB1A86"/>
    <w:rsid w:val="00FB1D7E"/>
    <w:rsid w:val="00FB2E59"/>
    <w:rsid w:val="00FB44AE"/>
    <w:rsid w:val="00FB44B9"/>
    <w:rsid w:val="00FB4CAD"/>
    <w:rsid w:val="00FB69AC"/>
    <w:rsid w:val="00FB6E62"/>
    <w:rsid w:val="00FB7811"/>
    <w:rsid w:val="00FB7E4B"/>
    <w:rsid w:val="00FC06EC"/>
    <w:rsid w:val="00FC10BC"/>
    <w:rsid w:val="00FC1C34"/>
    <w:rsid w:val="00FC2ACD"/>
    <w:rsid w:val="00FC3301"/>
    <w:rsid w:val="00FC442C"/>
    <w:rsid w:val="00FC58DB"/>
    <w:rsid w:val="00FC6474"/>
    <w:rsid w:val="00FD0049"/>
    <w:rsid w:val="00FD13A1"/>
    <w:rsid w:val="00FD37BA"/>
    <w:rsid w:val="00FD56D7"/>
    <w:rsid w:val="00FD65DC"/>
    <w:rsid w:val="00FD732B"/>
    <w:rsid w:val="00FE0E1B"/>
    <w:rsid w:val="00FE11D1"/>
    <w:rsid w:val="00FE3AB1"/>
    <w:rsid w:val="00FE4195"/>
    <w:rsid w:val="00FE4709"/>
    <w:rsid w:val="00FE4756"/>
    <w:rsid w:val="00FF0A9F"/>
    <w:rsid w:val="00FF0CEB"/>
    <w:rsid w:val="00FF2182"/>
    <w:rsid w:val="00FF2CCD"/>
    <w:rsid w:val="00FF36F1"/>
    <w:rsid w:val="00FF4F1E"/>
    <w:rsid w:val="00FF5A3A"/>
    <w:rsid w:val="00FF5E4D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A15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6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2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23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23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23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A15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6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2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23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23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23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0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4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17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58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39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82059-75C3-437B-83E8-0771DC134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39</properties:Pages>
  <properties:Words>12773</properties:Words>
  <properties:Characters>82654</properties:Characters>
  <properties:Lines>5673</properties:Lines>
  <properties:Paragraphs>3571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2018-10-31T08:40:00Z</dcterms:created>
  <dc:creator>Darko</dc:creator>
  <cp:lastModifiedBy>Renata Klokočki</cp:lastModifiedBy>
  <cp:lastPrinted>2018-10-24T07:21:00Z</cp:lastPrinted>
  <dcterms:modified xmlns:xsi="http://www.w3.org/2001/XMLSchema-instance" xsi:type="dcterms:W3CDTF">2018-10-31T08:44:00Z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St-3415/2017-52 / Podnesak - Tablica prijavljenih i osporenih tražbina (TABLICE- PAN  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39</vt:i4>
  </prop:property>
</prop:Properties>
</file>