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16cd" w14:paraId="f6916cd" w:rsidRDefault="00AE649C" w:rsidP="00FA5B5E" w:rsidR="00AE649C" w:rsidRPr="00B76F3C">
      <w:pPr>
        <w:pStyle w:val="Naslov3"/>
        <w15:collapsed w:val="false"/>
      </w:pPr>
      <w:bookmarkStart w:name="_GoBack" w:id="0"/>
      <w:bookmarkEnd w:id="0"/>
    </w:p>
    <w:p w:rsidRDefault="0014116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41166" w:rsidP="00141166" w:rsidR="00141166">
      <w:pPr>
        <w:pStyle w:val="Bezproreda"/>
        <w:ind w:firstLine="708" w:left="5664"/>
      </w:pPr>
      <w:r>
        <w:t>1 St-378/2015-9</w:t>
      </w:r>
    </w:p>
    <w:p w:rsidRDefault="00141166" w:rsidP="00141166" w:rsidR="00141166">
      <w:pPr>
        <w:pStyle w:val="Bezproreda"/>
      </w:pPr>
    </w:p>
    <w:p w:rsidRDefault="00141166" w:rsidP="00141166" w:rsidR="00141166">
      <w:pPr>
        <w:pStyle w:val="Bezproreda"/>
      </w:pPr>
    </w:p>
    <w:p w:rsidRDefault="00141166" w:rsidP="00141166" w:rsidR="00141166">
      <w:pPr>
        <w:pStyle w:val="Bezproreda"/>
      </w:pPr>
    </w:p>
    <w:p w:rsidRDefault="00141166" w:rsidP="00141166" w:rsidR="00141166">
      <w:pPr>
        <w:pStyle w:val="Bezproreda"/>
      </w:pPr>
    </w:p>
    <w:p w:rsidRDefault="00141166" w:rsidP="00141166" w:rsidR="00141166">
      <w:pPr>
        <w:pStyle w:val="Bezproreda"/>
      </w:pPr>
    </w:p>
    <w:p w:rsidRDefault="00141166" w:rsidP="00141166" w:rsidR="00141166">
      <w:pPr>
        <w:pStyle w:val="Bezproreda"/>
        <w:jc w:val="center"/>
      </w:pPr>
    </w:p>
    <w:p w:rsidRDefault="00141166" w:rsidP="00141166" w:rsidR="00141166">
      <w:pPr>
        <w:pStyle w:val="Bezproreda"/>
        <w:jc w:val="center"/>
      </w:pPr>
      <w:r>
        <w:t>R E P U B L I K A       H R V A T S K A</w:t>
      </w:r>
    </w:p>
    <w:p w:rsidRDefault="00141166" w:rsidP="00141166" w:rsidR="00141166">
      <w:pPr>
        <w:pStyle w:val="Bezproreda"/>
        <w:jc w:val="center"/>
      </w:pPr>
    </w:p>
    <w:p w:rsidRDefault="00141166" w:rsidP="00141166" w:rsidR="00141166">
      <w:pPr>
        <w:pStyle w:val="Bezproreda"/>
        <w:jc w:val="center"/>
      </w:pPr>
      <w:r>
        <w:t>R J E Š E N J E</w:t>
      </w:r>
    </w:p>
    <w:p w:rsidRDefault="00141166" w:rsidP="00141166" w:rsidR="00141166">
      <w:pPr>
        <w:pStyle w:val="Bezproreda"/>
        <w:jc w:val="center"/>
      </w:pPr>
    </w:p>
    <w:p w:rsidRDefault="00141166" w:rsidP="00141166" w:rsidR="00141166">
      <w:pPr>
        <w:pStyle w:val="Bezproreda"/>
      </w:pPr>
    </w:p>
    <w:p w:rsidRDefault="00141166" w:rsidP="00141166" w:rsidR="00141166">
      <w:pPr>
        <w:pStyle w:val="Bezproreda"/>
      </w:pPr>
      <w:r>
        <w:t>TRGOVAČKI SUD U BJELOVARU, po   sucu Branki Pleskalt,  u stečajnom predmetu nad trgovačkim društvom VUČEMILOVIĆ BRANKO  j. d.o.o. za poljoprivredu, proizvodnju, trgovinu i usluge GORNJE BAZJE 78, Lukač, OIB: 02464507497, dana  18.  ožujka  2016. godine</w:t>
      </w:r>
    </w:p>
    <w:p w:rsidRDefault="00141166" w:rsidP="00141166" w:rsidR="00141166">
      <w:pPr>
        <w:pStyle w:val="Bezproreda"/>
      </w:pPr>
    </w:p>
    <w:p w:rsidRDefault="00141166" w:rsidP="00141166" w:rsidR="00141166">
      <w:pPr>
        <w:pStyle w:val="Bezproreda"/>
      </w:pPr>
    </w:p>
    <w:p w:rsidRDefault="00141166" w:rsidP="00141166" w:rsidR="00141166">
      <w:pPr>
        <w:pStyle w:val="Bezproreda"/>
        <w:jc w:val="center"/>
      </w:pPr>
      <w:r>
        <w:t>r i j e š i o     j e</w:t>
      </w:r>
    </w:p>
    <w:p w:rsidRDefault="00141166" w:rsidP="00141166" w:rsidR="00141166">
      <w:pPr>
        <w:pStyle w:val="Bezproreda"/>
        <w:jc w:val="center"/>
      </w:pPr>
    </w:p>
    <w:p w:rsidRDefault="00141166" w:rsidP="00141166" w:rsidR="00141166">
      <w:pPr>
        <w:pStyle w:val="Bezproreda"/>
      </w:pPr>
      <w:r>
        <w:t>I  Otvara se  stečajni postupak nad trgovačkim društvom VUČEMILOVIĆ BRANKO  j. d.o.o. za poljoprivredu, proizvodnju, trgovinu i usluge GORNJE BAZJE 78, Lukač, OIB: 02464507497.</w:t>
      </w:r>
    </w:p>
    <w:p w:rsidRDefault="00141166" w:rsidP="00141166" w:rsidR="00141166">
      <w:pPr>
        <w:pStyle w:val="Bezproreda"/>
      </w:pPr>
    </w:p>
    <w:p w:rsidRDefault="00141166" w:rsidP="00141166" w:rsidR="00141166">
      <w:pPr>
        <w:pStyle w:val="Bezproreda"/>
      </w:pPr>
      <w:r>
        <w:t>II Za stečajnog upravitelja imenuje se  Perica Medaković iz Daruvara, I. Mažuranića 2 d.</w:t>
      </w:r>
    </w:p>
    <w:p w:rsidRDefault="00141166" w:rsidP="00141166" w:rsidR="00141166">
      <w:pPr>
        <w:pStyle w:val="Bezproreda"/>
      </w:pPr>
    </w:p>
    <w:p w:rsidRDefault="00141166" w:rsidP="00141166" w:rsidR="00141166">
      <w:pPr>
        <w:pStyle w:val="Bezproreda"/>
      </w:pPr>
      <w:r>
        <w:t>III Zaključuje se stečajni postupak nad trgovačkim društvom  VUČEMILOVIĆ BRANKO  j. d.o.o. za poljoprivredu, proizvodnju, trgovinu i usluge GORNJE BAZJE 78, Lukač, OIB: 02464507497.</w:t>
      </w:r>
    </w:p>
    <w:p w:rsidRDefault="00141166" w:rsidP="00141166" w:rsidR="00141166">
      <w:pPr>
        <w:pStyle w:val="Bezproreda"/>
      </w:pPr>
      <w:r>
        <w:t xml:space="preserve"> </w:t>
      </w:r>
    </w:p>
    <w:p w:rsidRDefault="00141166" w:rsidP="00141166" w:rsidR="00141166">
      <w:pPr>
        <w:pStyle w:val="Bezproreda"/>
      </w:pPr>
      <w:r>
        <w:t>IV Ovo rješenje objaviti će se na e-oglasnoj ploči suda i dostaviti će se nakon pravomoćnosti sudskom registru ovog suda radi brisanja dužnika iz sudskog registra.</w:t>
      </w:r>
    </w:p>
    <w:p w:rsidRDefault="00141166" w:rsidP="00141166" w:rsidR="00141166">
      <w:pPr>
        <w:pStyle w:val="Bezproreda"/>
      </w:pPr>
    </w:p>
    <w:p w:rsidRDefault="00141166" w:rsidP="00141166" w:rsidR="00141166">
      <w:pPr>
        <w:pStyle w:val="Bezproreda"/>
      </w:pPr>
    </w:p>
    <w:p w:rsidRDefault="00141166" w:rsidP="00141166" w:rsidR="00141166">
      <w:pPr>
        <w:pStyle w:val="Bezproreda"/>
        <w:jc w:val="center"/>
      </w:pPr>
      <w:r>
        <w:t>Obrazloženje</w:t>
      </w:r>
    </w:p>
    <w:p w:rsidRDefault="00141166" w:rsidP="00141166" w:rsidR="00141166">
      <w:pPr>
        <w:pStyle w:val="Bezproreda"/>
      </w:pPr>
    </w:p>
    <w:p w:rsidRDefault="00141166" w:rsidP="00141166" w:rsidR="00141166">
      <w:pPr>
        <w:pStyle w:val="Bezproreda"/>
      </w:pPr>
      <w:r>
        <w:t>Predlagatelj FINA,RC,  Podružnica Bjelovar podnijela  je ovome sudu dana  20. studenog 201. godine prijedlog za otvaranje stečajnog postupka nad dužnikom VUČEMILOVIĆ BRANKO  j. d.o.o. za poljoprivredu, proizvodnju, trgovinu i usluge GORNJE BAZJE 78, Lukač, OIB: 02464507497.</w:t>
      </w:r>
    </w:p>
    <w:p w:rsidRDefault="00141166" w:rsidP="00141166" w:rsidR="00141166">
      <w:pPr>
        <w:pStyle w:val="Bezproreda"/>
      </w:pPr>
    </w:p>
    <w:p w:rsidRDefault="00141166" w:rsidP="00141166" w:rsidR="00141166">
      <w:pPr>
        <w:pStyle w:val="Bezproreda"/>
        <w:rPr>
          <w:rFonts w:cstheme="minorBidi" w:hAnsiTheme="minorHAnsi" w:asciiTheme="minorHAnsi"/>
          <w:sz w:val="22"/>
          <w:szCs w:val="22"/>
          <w:lang w:eastAsia="en-US"/>
        </w:rPr>
      </w:pPr>
      <w:r>
        <w:t xml:space="preserve">Kako je predlagatelj učinio vjerojatnim postojanje svoje tražbine te prezaduženost dužnika kao stečajnog razloga u skladu s odredbom članka 39. stavak 3.  i temeljem članka 42. stavak </w:t>
      </w:r>
      <w:r>
        <w:lastRenderedPageBreak/>
        <w:t>1. Stečajnog zakona sud  je donio rješenje  o pokretanju prethodnog postupka  radi utvrđivanja uvjeta za otvaranje stečajnog postupka.</w:t>
      </w:r>
    </w:p>
    <w:p w:rsidRDefault="00141166" w:rsidP="00141166" w:rsidR="00141166">
      <w:pPr>
        <w:pStyle w:val="Bezproreda"/>
      </w:pPr>
    </w:p>
    <w:p w:rsidRDefault="00141166" w:rsidP="00141166" w:rsidR="00141166">
      <w:pPr>
        <w:pStyle w:val="Bezproreda"/>
      </w:pPr>
      <w:r>
        <w:t>U svom prijedlogu  od 20. studenog 201. godine i podnesku od 1. ožujka 2016. godine FINA Podružnica Bjelovar navodi da ostaje i nadalje kod prijedloga radi otvaranja stečajnog postupka nad dužnikom  Vučemilović Branko j. d.o.o. Gornje Bazje,  jer je žiro-račun dužnika u neprekidnoj blokadi u  razdoblju od 120 dana u ukupnom iznosu od 35.390,65 kuna te da nema imovine.</w:t>
      </w:r>
    </w:p>
    <w:p w:rsidRDefault="00141166" w:rsidP="00141166" w:rsidR="00141166">
      <w:pPr>
        <w:pStyle w:val="Bezproreda"/>
      </w:pPr>
    </w:p>
    <w:p w:rsidRDefault="00141166" w:rsidP="00141166" w:rsidR="00141166">
      <w:pPr>
        <w:pStyle w:val="Bezproreda"/>
      </w:pPr>
      <w:r>
        <w:t xml:space="preserve">Sudac je izvršio  uvid u dokumentaciju priloženu uz prijedlog FINE od 20. studenog 201. godine (list 3-5) . </w:t>
      </w:r>
    </w:p>
    <w:p w:rsidRDefault="00141166" w:rsidP="00141166" w:rsidR="00141166">
      <w:pPr>
        <w:pStyle w:val="Bezproreda"/>
      </w:pPr>
    </w:p>
    <w:p w:rsidRDefault="00141166" w:rsidP="00141166" w:rsidR="00141166">
      <w:pPr>
        <w:pStyle w:val="Bezproreda"/>
      </w:pPr>
      <w:r>
        <w:t xml:space="preserve">Obzirom da je prijedlog za otvaranje stečajnog postupka podnijela FINA Podružnica Bjelovar te nije bila dužna uplatiti trošak prethodnog postupka, te obzirom da iz dokumentacije priložene tijekom postupka na spis  proizlazi da stečajni dužnik ne raspolaže nikakvom imovinom niti sredstvima kojima bi se mogli pokriti troškovi stečajnog postupka, to je sud  a temeljem odredbe članka  63. stavak 1. Stečajnog zakona, riješio  kao u izreci </w:t>
      </w:r>
    </w:p>
    <w:p w:rsidRDefault="00141166" w:rsidP="00141166" w:rsidR="00141166">
      <w:pPr>
        <w:pStyle w:val="Bezproreda"/>
      </w:pPr>
    </w:p>
    <w:p w:rsidRDefault="00141166" w:rsidP="00141166" w:rsidR="00141166">
      <w:pPr>
        <w:pStyle w:val="Bezproreda"/>
      </w:pPr>
      <w:r>
        <w:t>Temeljem iznijetog valjalo je riješiti kao u izreci.</w:t>
      </w:r>
    </w:p>
    <w:p w:rsidRDefault="00141166" w:rsidP="00141166" w:rsidR="00141166">
      <w:pPr>
        <w:pStyle w:val="Bezproreda"/>
      </w:pPr>
    </w:p>
    <w:p w:rsidRDefault="00141166" w:rsidP="00141166" w:rsidR="00141166">
      <w:pPr>
        <w:pStyle w:val="Bezproreda"/>
      </w:pPr>
      <w:r>
        <w:t>Bjelovar,  18. ožujka  2016.</w:t>
      </w:r>
    </w:p>
    <w:p w:rsidRDefault="00141166" w:rsidP="00141166" w:rsidR="00141166">
      <w:pPr>
        <w:pStyle w:val="Bezproreda"/>
      </w:pPr>
      <w:r>
        <w:tab/>
      </w:r>
      <w:r>
        <w:tab/>
      </w:r>
      <w:r>
        <w:tab/>
      </w:r>
      <w:r>
        <w:tab/>
      </w:r>
    </w:p>
    <w:p w:rsidRDefault="00141166" w:rsidP="00141166" w:rsidR="00141166">
      <w:pPr>
        <w:pStyle w:val="Bezproreda"/>
        <w:ind w:firstLine="708" w:left="4248"/>
      </w:pPr>
      <w:r>
        <w:t xml:space="preserve">             </w:t>
      </w:r>
      <w:r>
        <w:t>SUDAC</w:t>
      </w:r>
    </w:p>
    <w:p w:rsidRDefault="00141166" w:rsidP="00141166" w:rsidR="00141166">
      <w:pPr>
        <w:pStyle w:val="Bezproreda"/>
        <w:ind w:firstLine="708" w:left="4248"/>
      </w:pPr>
    </w:p>
    <w:p w:rsidRDefault="00141166" w:rsidP="00141166" w:rsidR="00141166">
      <w:pPr>
        <w:pStyle w:val="Bezproreda"/>
      </w:pPr>
      <w:r>
        <w:t xml:space="preserve">                                                                     </w:t>
      </w:r>
      <w:r>
        <w:tab/>
      </w:r>
      <w:r>
        <w:tab/>
        <w:t xml:space="preserve">    BRANKA PLESKALT  </w:t>
      </w:r>
    </w:p>
    <w:p w:rsidRDefault="00141166" w:rsidP="00141166" w:rsidR="00141166">
      <w:pPr>
        <w:pStyle w:val="Bezproreda"/>
      </w:pPr>
    </w:p>
    <w:p w:rsidRDefault="00141166" w:rsidP="00141166" w:rsidR="00141166">
      <w:pPr>
        <w:pStyle w:val="Bezproreda"/>
      </w:pPr>
    </w:p>
    <w:p w:rsidRDefault="00141166" w:rsidP="00141166" w:rsidR="00141166">
      <w:pPr>
        <w:pStyle w:val="Bezproreda"/>
      </w:pPr>
      <w:r>
        <w:t>POUKA O PRAVNOM LIJEKU: protiv ovog rješenja žalbu može podnijeti zastupnik po zakonu dužnika, a u skladu s odredbom članka 53. stavak 5. Stečajnog zakona u roku od 8 dana od dana dostave pisanog otpravka s tim da žalba ne zadržava ovrhu rješenja. Žalba se podnosi ovome sudu a o žalbi odlučuje Visoki trgovački sud u Zagrebu.</w:t>
      </w:r>
    </w:p>
    <w:p w:rsidRDefault="00141166" w:rsidP="00141166" w:rsidR="00141166">
      <w:pPr>
        <w:pStyle w:val="Bezproreda"/>
      </w:pPr>
    </w:p>
    <w:p w:rsidRDefault="00141166" w:rsidP="00141166" w:rsidR="00141166">
      <w:pPr>
        <w:pStyle w:val="Bezproreda"/>
      </w:pPr>
    </w:p>
    <w:p w:rsidRDefault="00141166" w:rsidP="00141166" w:rsidR="00141166">
      <w:pPr>
        <w:pStyle w:val="Bezproreda"/>
      </w:pPr>
      <w:r>
        <w:t>Rj.</w:t>
      </w:r>
    </w:p>
    <w:p w:rsidRDefault="00141166" w:rsidP="00141166" w:rsidR="00141166">
      <w:pPr>
        <w:pStyle w:val="Bezproreda"/>
      </w:pPr>
      <w:r>
        <w:t xml:space="preserve">Dna: predlagateljici </w:t>
      </w:r>
    </w:p>
    <w:p w:rsidRDefault="00141166" w:rsidP="00141166" w:rsidR="00141166">
      <w:pPr>
        <w:pStyle w:val="Bezproreda"/>
      </w:pPr>
      <w:r>
        <w:t xml:space="preserve">        Stečajnom dužniku</w:t>
      </w:r>
    </w:p>
    <w:p w:rsidRDefault="00141166" w:rsidP="00141166" w:rsidR="00141166">
      <w:pPr>
        <w:pStyle w:val="Bezproreda"/>
      </w:pPr>
      <w:r>
        <w:t xml:space="preserve">        Stečajnom upravitelju</w:t>
      </w:r>
    </w:p>
    <w:p w:rsidRDefault="00141166" w:rsidP="00141166" w:rsidR="00141166">
      <w:pPr>
        <w:pStyle w:val="Bezproreda"/>
      </w:pPr>
      <w:r>
        <w:t xml:space="preserve">        Sudskom registru – ovdje, nakon pravomoćnosti</w:t>
      </w:r>
    </w:p>
    <w:p w:rsidRDefault="00141166" w:rsidP="00141166" w:rsidR="00141166">
      <w:pPr>
        <w:pStyle w:val="Bezproreda"/>
      </w:pPr>
      <w:r>
        <w:t xml:space="preserve">        e-Oglasna ploča </w:t>
      </w:r>
    </w:p>
    <w:p w:rsidRDefault="00141166" w:rsidP="00141166" w:rsidR="00141166">
      <w:pPr>
        <w:pStyle w:val="Bezproreda"/>
      </w:pPr>
      <w:r>
        <w:t xml:space="preserve">        Sc. pravomoćnost</w:t>
      </w:r>
    </w:p>
    <w:p w:rsidRDefault="00141166" w:rsidP="00141166" w:rsidR="00CB0EA4">
      <w:pPr>
        <w:pStyle w:val="Bezproreda"/>
      </w:pPr>
      <w:r>
        <w:t>Bjelovar, 18. 03. 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166"/>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66063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St-378/2015-9</izvorni_sadrzaj>
    <derivirana_varijabla naziv="DomainObject.Oznaka_1">St-378/2015-9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St-378/2015</izvorni_sadrzaj>
    <derivirana_varijabla naziv="DomainObject.Predmet.OznakaBroj_1">St-378/2015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VUČEMILOVIĆ BRANKO jednostavno društvo s ograničenom odgovornošću za poljoprivredu, proizvodnju, trgovinu i usluge, Gornje Bazje</izvorni_sadrzaj>
    <derivirana_varijabla naziv="DomainObject.Predmet.ProtustrankaFormated_1">  VUČEMILOVIĆ BRANKO jednostavno društvo s ograničenom odgovornošću za poljoprivredu, proizvodnju, trgovinu i usluge, Gornje Bazje</derivirana_varijabla>
  </DomainObject.Predmet.ProtustrankaFormated>
  <DomainObject.Predmet.ProtustrankaFormatedOIB>
    <izvorni_sadrzaj>  VUČEMILOVIĆ BRANKO jednostavno društvo s ograničenom odgovornošću za poljoprivredu, proizvodnju, trgovinu i usluge, Gornje Bazje, OIB 02464507497</izvorni_sadrzaj>
    <derivirana_varijabla naziv="DomainObject.Predmet.ProtustrankaFormatedOIB_1">  VUČEMILOVIĆ BRANKO jednostavno društvo s ograničenom odgovornošću za poljoprivredu, proizvodnju, trgovinu i usluge, Gornje Bazje, OIB 02464507497</derivirana_varijabla>
  </DomainObject.Predmet.ProtustrankaFormatedOIB>
  <DomainObject.Predmet.ProtustrankaFormatedWithAdress>
    <izvorni_sadrzaj> VUČEMILOVIĆ BRANKO jednostavno društvo s ograničenom odgovornošću za poljoprivredu, proizvodnju, trgovinu i usluge, Gornje Bazje, Gornje Bazje 78, 33406 Gornje Bazje</izvorni_sadrzaj>
    <derivirana_varijabla naziv="DomainObject.Predmet.ProtustrankaFormatedWithAdress_1"> VUČEMILOVIĆ BRANKO jednostavno društvo s ograničenom odgovornošću za poljoprivredu, proizvodnju, trgovinu i usluge, Gornje Bazje, Gornje Bazje 78, 33406 Gornje Bazje</derivirana_varijabla>
  </DomainObject.Predmet.ProtustrankaFormatedWithAdress>
  <DomainObject.Predmet.ProtustrankaFormatedWithAdressOIB>
    <izvorni_sadrzaj> VUČEMILOVIĆ BRANKO jednostavno društvo s ograničenom odgovornošću za poljoprivredu, proizvodnju, trgovinu i usluge, Gornje Bazje, OIB 02464507497, Gornje Bazje 78, 33406 Gornje Bazje</izvorni_sadrzaj>
    <derivirana_varijabla naziv="DomainObject.Predmet.ProtustrankaFormatedWithAdressOIB_1"> VUČEMILOVIĆ BRANKO jednostavno društvo s ograničenom odgovornošću za poljoprivredu, proizvodnju, trgovinu i usluge, Gornje Bazje, OIB 02464507497, Gornje Bazje 78, 33406 Gornje Bazje</derivirana_varijabla>
  </DomainObject.Predmet.ProtustrankaFormatedWithAdressOIB>
  <DomainObject.Predmet.ProtustrankaWithAdress>
    <izvorni_sadrzaj>VUČEMILOVIĆ BRANKO jednostavno društvo s ograničenom odgovornošću za poljoprivredu, proizvodnju, trgovinu i usluge, Gornje Bazje Gornje Bazje 78, 33406 Gornje Bazje</izvorni_sadrzaj>
    <derivirana_varijabla naziv="DomainObject.Predmet.ProtustrankaWithAdress_1">VUČEMILOVIĆ BRANKO jednostavno društvo s ograničenom odgovornošću za poljoprivredu, proizvodnju, trgovinu i usluge, Gornje Bazje Gornje Bazje 78, 33406 Gornje Bazje</derivirana_varijabla>
  </DomainObject.Predmet.ProtustrankaWithAdress>
  <DomainObject.Predmet.ProtustrankaWithAdressOIB>
    <izvorni_sadrzaj>VUČEMILOVIĆ BRANKO jednostavno društvo s ograničenom odgovornošću za poljoprivredu, proizvodnju, trgovinu i usluge, Gornje Bazje, OIB 02464507497, Gornje Bazje 78, 33406 Gornje Bazje</izvorni_sadrzaj>
    <derivirana_varijabla naziv="DomainObject.Predmet.ProtustrankaWithAdressOIB_1">VUČEMILOVIĆ BRANKO jednostavno društvo s ograničenom odgovornošću za poljoprivredu, proizvodnju, trgovinu i usluge, Gornje Bazje, OIB 02464507497, Gornje Bazje 78, 33406 Gornje Bazje</derivirana_varijabla>
  </DomainObject.Predmet.ProtustrankaWithAdressOIB>
  <DomainObject.Predmet.ProtustrankaNazivFormated>
    <izvorni_sadrzaj>VUČEMILOVIĆ BRANKO jednostavno društvo s ograničenom odgovornošću za poljoprivredu, proizvodnju, trgovinu i usluge, Gornje Bazje</izvorni_sadrzaj>
    <derivirana_varijabla naziv="DomainObject.Predmet.ProtustrankaNazivFormated_1">VUČEMILOVIĆ BRANKO jednostavno društvo s ograničenom odgovornošću za poljoprivredu, proizvodnju, trgovinu i usluge, Gornje Bazje</derivirana_varijabla>
  </DomainObject.Predmet.ProtustrankaNazivFormated>
  <DomainObject.Predmet.ProtustrankaNazivFormatedOIB>
    <izvorni_sadrzaj>VUČEMILOVIĆ BRANKO jednostavno društvo s ograničenom odgovornošću za poljoprivredu, proizvodnju, trgovinu i usluge, Gornje Bazje, OIB 02464507497</izvorni_sadrzaj>
    <derivirana_varijabla naziv="DomainObject.Predmet.ProtustrankaNazivFormatedOIB_1">VUČEMILOVIĆ BRANKO jednostavno društvo s ograničenom odgovornošću za poljoprivredu, proizvodnju, trgovinu i usluge, Gornje Bazje, OIB 02464507497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VUČEMILOVIĆ BRANKO jednostavno društvo s ograničenom odgovornošću za poljoprivredu, proizvodnju, trgovinu i usluge, Gornje Bazje</item>
    </izvorni_sadrzaj>
    <derivirana_varijabla naziv="DomainObject.Predmet.ProtuStrankaListFormated_1">
      <item>VUČEMILOVIĆ BRANKO jednostavno društvo s ograničenom odgovornošću za poljoprivredu, proizvodnju, trgovinu i usluge, Gornje Bazje</item>
    </derivirana_varijabla>
  </DomainObject.Predmet.ProtuStrankaListFormated>
  <DomainObject.Predmet.ProtuStrankaListFormatedOIB>
    <izvorni_sadrzaj>
      <item>VUČEMILOVIĆ BRANKO jednostavno društvo s ograničenom odgovornošću za poljoprivredu, proizvodnju, trgovinu i usluge, Gornje Bazje, OIB 02464507497</item>
    </izvorni_sadrzaj>
    <derivirana_varijabla naziv="DomainObject.Predmet.ProtuStrankaListFormatedOIB_1">
      <item>VUČEMILOVIĆ BRANKO jednostavno društvo s ograničenom odgovornošću za poljoprivredu, proizvodnju, trgovinu i usluge, Gornje Bazje, OIB 02464507497</item>
    </derivirana_varijabla>
  </DomainObject.Predmet.ProtuStrankaListFormatedOIB>
  <DomainObject.Predmet.ProtuStrankaListFormatedWithAdress>
    <izvorni_sadrzaj>
      <item>VUČEMILOVIĆ BRANKO jednostavno društvo s ograničenom odgovornošću za poljoprivredu, proizvodnju, trgovinu i usluge, Gornje Bazje, Gornje Bazje 78, 33406 Gornje Bazje</item>
    </izvorni_sadrzaj>
    <derivirana_varijabla naziv="DomainObject.Predmet.ProtuStrankaListFormatedWithAdress_1">
      <item>VUČEMILOVIĆ BRANKO jednostavno društvo s ograničenom odgovornošću za poljoprivredu, proizvodnju, trgovinu i usluge, Gornje Bazje, Gornje Bazje 78, 33406 Gornje Bazje</item>
    </derivirana_varijabla>
  </DomainObject.Predmet.ProtuStrankaListFormatedWithAdress>
  <DomainObject.Predmet.ProtuStrankaListFormatedWithAdressOIB>
    <izvorni_sadrzaj>
      <item>VUČEMILOVIĆ BRANKO jednostavno društvo s ograničenom odgovornošću za poljoprivredu, proizvodnju, trgovinu i usluge, Gornje Bazje, OIB 02464507497, Gornje Bazje 78, 33406 Gornje Bazje</item>
    </izvorni_sadrzaj>
    <derivirana_varijabla naziv="DomainObject.Predmet.ProtuStrankaListFormatedWithAdressOIB_1">
      <item>VUČEMILOVIĆ BRANKO jednostavno društvo s ograničenom odgovornošću za poljoprivredu, proizvodnju, trgovinu i usluge, Gornje Bazje, OIB 02464507497, Gornje Bazje 78, 33406 Gornje Bazje</item>
    </derivirana_varijabla>
  </DomainObject.Predmet.ProtuStrankaListFormatedWithAdressOIB>
  <DomainObject.Predmet.ProtuStrankaListNazivFormated>
    <izvorni_sadrzaj>
      <item>VUČEMILOVIĆ BRANKO jednostavno društvo s ograničenom odgovornošću za poljoprivredu, proizvodnju, trgovinu i usluge, Gornje Bazje</item>
    </izvorni_sadrzaj>
    <derivirana_varijabla naziv="DomainObject.Predmet.ProtuStrankaListNazivFormated_1">
      <item>VUČEMILOVIĆ BRANKO jednostavno društvo s ograničenom odgovornošću za poljoprivredu, proizvodnju, trgovinu i usluge, Gornje Bazje</item>
    </derivirana_varijabla>
  </DomainObject.Predmet.ProtuStrankaListNazivFormated>
  <DomainObject.Predmet.ProtuStrankaListNazivFormatedOIB>
    <izvorni_sadrzaj>
      <item>VUČEMILOVIĆ BRANKO jednostavno društvo s ograničenom odgovornošću za poljoprivredu, proizvodnju, trgovinu i usluge, Gornje Bazje, OIB 02464507497</item>
    </izvorni_sadrzaj>
    <derivirana_varijabla naziv="DomainObject.Predmet.ProtuStrankaListNazivFormatedOIB_1">
      <item>VUČEMILOVIĆ BRANKO jednostavno društvo s ograničenom odgovornošću za poljoprivredu, proizvodnju, trgovinu i usluge, Gornje Bazje, OIB 02464507497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St-378/2015-9</izvorni_sadrzaj>
    <derivirana_varijabla naziv="DomainObject.PoslovniBrojDokumenta_1">St-378/2015-9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VUČEMILOVIĆ BRANKO jednostavno društvo s ograničenom odgovornošću za poljoprivredu, proizvodnju, trgovinu i usluge, Gornje Bazje</izvorni_sadrzaj>
    <derivirana_varijabla naziv="DomainObject.Predmet.ProtustrankaIDrugi_1">VUČEMILOVIĆ BRANKO jednostavno društvo s ograničenom odgovornošću za poljoprivredu, proizvodnju, trgovinu i usluge, Gornje Bazje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VUČEMILOVIĆ BRANKO jednostavno društvo s ograničenom odgovornošću za poljoprivredu, proizvodnju, trgovinu i usluge, Gornje Bazje, OIB 02464507497, Gornje Bazje 78, 33406 Gornje Bazje</izvorni_sadrzaj>
    <derivirana_varijabla naziv="DomainObject.Predmet.ProtustrankaIDrugiAdressOIB_1">VUČEMILOVIĆ BRANKO jednostavno društvo s ograničenom odgovornošću za poljoprivredu, proizvodnju, trgovinu i usluge, Gornje Bazje, OIB 02464507497, Gornje Bazje 78, 33406 Gornje Bazje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VUČEMILOVIĆ BRANKO jednostavno društvo s ograničenom odgovornošću za poljoprivredu, proizvodnju, trgovinu i usluge, Gornje Bazje</item>
    </izvorni_sadrzaj>
    <derivirana_varijabla naziv="DomainObject.Predmet.SudioniciListNaziv_1">
      <item>FINA, RC ZAGREB, Podružnica Bjelovar</item>
      <item>VUČEMILOVIĆ BRANKO jednostavno društvo s ograničenom odgovornošću za poljoprivredu, proizvodnju, trgovinu i usluge, Gornje Bazje</item>
    </derivirana_varijabla>
  </DomainObject.Predmet.SudioniciListNaziv>
  <DomainObject.Predmet.SudioniciListAdressOIB>
    <izvorni_sadrzaj>
      <item>FINA, RC ZAGREB, Podružnica Bjelovar, OIB 85821130368, F. Supila 4,43000 Bjelovar</item>
      <item>VUČEMILOVIĆ BRANKO jednostavno društvo s ograničenom odgovornošću za poljoprivredu, proizvodnju, trgovinu i usluge, Gornje Bazje, OIB 02464507497, Gornje Bazje 78,33406 Gornje Bazje</item>
    </izvorni_sadrzaj>
    <derivirana_varijabla naziv="DomainObject.Predmet.SudioniciListAdressOIB_1">
      <item>FINA, RC ZAGREB, Podružnica Bjelovar, OIB 85821130368, F. Supila 4,43000 Bjelovar</item>
      <item>VUČEMILOVIĆ BRANKO jednostavno društvo s ograničenom odgovornošću za poljoprivredu, proizvodnju, trgovinu i usluge, Gornje Bazje, OIB 02464507497, Gornje Bazje 78,33406 Gornje Bazje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84FD7A-5EA9-4C3D-83B7-B73AD7C95C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2568</properties:Characters>
  <properties:Lines>89</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2016-03-18T12:40:00Z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St-378/2015-9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