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a6ea" w14:paraId="844a6ea" w:rsidRDefault="00B0124F" w:rsidP="00922021" w:rsidR="00B0124F" w:rsidRPr="00190813">
      <w:pPr>
        <w15:collapsed w:val="false"/>
        <w:rPr>
          <w:rStyle w:val="Brojstranice"/>
        </w:rPr>
      </w:pPr>
      <w:bookmarkStart w:name="_GoBack" w:id="0"/>
      <w:bookmarkEnd w:id="0"/>
      <w:r w:rsidRPr="00190813">
        <w:tab/>
      </w:r>
      <w:r w:rsidR="00A37CFC">
        <w:t xml:space="preserve">   </w:t>
      </w:r>
      <w:r w:rsidRPr="00190813">
        <w:t xml:space="preserve">  </w:t>
      </w:r>
      <w:r w:rsidR="00922021" w:rsidRPr="00190813">
        <w:t xml:space="preserve"> </w:t>
      </w:r>
      <w:r w:rsidR="009E4C6E">
        <w:rPr>
          <w:noProof/>
        </w:rPr>
        <w:drawing>
          <wp:inline distR="0" distL="0" distB="0" distT="0">
            <wp:extent cy="665480" cx="59436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813">
        <w:rPr>
          <w:rStyle w:val="Brojstranice"/>
        </w:rPr>
        <w:t xml:space="preserve"> </w:t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</w:p>
    <w:p w:rsidRDefault="00A37CFC" w:rsidP="00922021" w:rsidR="00B947A3">
      <w:pPr>
        <w:rPr>
          <w:bCs/>
        </w:rPr>
      </w:pPr>
      <w:r>
        <w:rPr>
          <w:bCs/>
        </w:rPr>
        <w:t xml:space="preserve">   </w:t>
      </w:r>
      <w:r w:rsidR="00922021" w:rsidRPr="00190813">
        <w:rPr>
          <w:bCs/>
        </w:rPr>
        <w:t>REPUBLIKA  HRVATSKA</w:t>
      </w:r>
      <w:r w:rsidR="00922021" w:rsidRPr="00190813">
        <w:t xml:space="preserve"> </w:t>
      </w:r>
      <w:r w:rsidR="00922021" w:rsidRPr="00190813">
        <w:br/>
      </w:r>
      <w:r w:rsidR="00190813">
        <w:rPr>
          <w:bCs/>
        </w:rPr>
        <w:t xml:space="preserve">TRGOVAČKI SUD U </w:t>
      </w:r>
      <w:r w:rsidR="00922021" w:rsidRPr="00190813">
        <w:rPr>
          <w:bCs/>
        </w:rPr>
        <w:t>PAZINU</w:t>
      </w:r>
    </w:p>
    <w:p w:rsidRDefault="00B947A3" w:rsidP="00A37CFC" w:rsidR="00B0124F">
      <w:pPr>
        <w:ind w:firstLine="708"/>
        <w:rPr>
          <w:rStyle w:val="Brojstranice"/>
        </w:rPr>
      </w:pPr>
      <w:r>
        <w:rPr>
          <w:bCs/>
        </w:rPr>
        <w:t>Pazin, Dršćevka 1</w:t>
      </w:r>
      <w:r w:rsidR="00922021" w:rsidRPr="00190813">
        <w:t xml:space="preserve"> </w:t>
      </w:r>
      <w:r w:rsidR="00B0124F" w:rsidRPr="00190813">
        <w:rPr>
          <w:rStyle w:val="Brojstranice"/>
        </w:rPr>
        <w:tab/>
      </w:r>
    </w:p>
    <w:p w:rsidRDefault="00A37CFC" w:rsidP="00A37CFC" w:rsidR="00A37CFC" w:rsidRPr="00190813">
      <w:pPr>
        <w:ind w:firstLine="708"/>
        <w:rPr>
          <w:rStyle w:val="Brojstranice"/>
        </w:rPr>
      </w:pPr>
    </w:p>
    <w:p w:rsidRDefault="00A37CFC" w:rsidP="00B0124F" w:rsidR="00A37CFC">
      <w:pPr>
        <w:jc w:val="center"/>
      </w:pPr>
      <w:r w:rsidRPr="00190813">
        <w:rPr>
          <w:bCs/>
        </w:rPr>
        <w:t>R</w:t>
      </w:r>
      <w:r>
        <w:rPr>
          <w:bCs/>
        </w:rPr>
        <w:t xml:space="preserve"> </w:t>
      </w:r>
      <w:r w:rsidRPr="00190813">
        <w:rPr>
          <w:bCs/>
        </w:rPr>
        <w:t>E</w:t>
      </w:r>
      <w:r>
        <w:rPr>
          <w:bCs/>
        </w:rPr>
        <w:t xml:space="preserve"> </w:t>
      </w:r>
      <w:r w:rsidRPr="00190813">
        <w:rPr>
          <w:bCs/>
        </w:rPr>
        <w:t>P</w:t>
      </w:r>
      <w:r>
        <w:rPr>
          <w:bCs/>
        </w:rPr>
        <w:t xml:space="preserve"> </w:t>
      </w:r>
      <w:r w:rsidRPr="00190813">
        <w:rPr>
          <w:bCs/>
        </w:rPr>
        <w:t>U</w:t>
      </w:r>
      <w:r>
        <w:rPr>
          <w:bCs/>
        </w:rPr>
        <w:t xml:space="preserve"> </w:t>
      </w:r>
      <w:r w:rsidRPr="00190813">
        <w:rPr>
          <w:bCs/>
        </w:rPr>
        <w:t>B</w:t>
      </w:r>
      <w:r>
        <w:rPr>
          <w:bCs/>
        </w:rPr>
        <w:t xml:space="preserve"> </w:t>
      </w:r>
      <w:r w:rsidRPr="00190813">
        <w:rPr>
          <w:bCs/>
        </w:rPr>
        <w:t>L</w:t>
      </w:r>
      <w:r>
        <w:rPr>
          <w:bCs/>
        </w:rPr>
        <w:t xml:space="preserve"> </w:t>
      </w:r>
      <w:r w:rsidRPr="00190813">
        <w:rPr>
          <w:bCs/>
        </w:rPr>
        <w:t>I</w:t>
      </w:r>
      <w:r>
        <w:rPr>
          <w:bCs/>
        </w:rPr>
        <w:t xml:space="preserve"> </w:t>
      </w:r>
      <w:r w:rsidRPr="00190813">
        <w:rPr>
          <w:bCs/>
        </w:rPr>
        <w:t>K</w:t>
      </w:r>
      <w:r>
        <w:rPr>
          <w:bCs/>
        </w:rPr>
        <w:t xml:space="preserve"> </w:t>
      </w:r>
      <w:r w:rsidRPr="00190813">
        <w:rPr>
          <w:bCs/>
        </w:rPr>
        <w:t>A</w:t>
      </w:r>
      <w:r>
        <w:rPr>
          <w:bCs/>
        </w:rPr>
        <w:t xml:space="preserve"> </w:t>
      </w:r>
      <w:r w:rsidRPr="00190813">
        <w:rPr>
          <w:bCs/>
        </w:rPr>
        <w:t xml:space="preserve">  H</w:t>
      </w:r>
      <w:r>
        <w:rPr>
          <w:bCs/>
        </w:rPr>
        <w:t xml:space="preserve"> </w:t>
      </w:r>
      <w:r w:rsidRPr="00190813">
        <w:rPr>
          <w:bCs/>
        </w:rPr>
        <w:t>R</w:t>
      </w:r>
      <w:r>
        <w:rPr>
          <w:bCs/>
        </w:rPr>
        <w:t xml:space="preserve"> </w:t>
      </w:r>
      <w:r w:rsidRPr="00190813">
        <w:rPr>
          <w:bCs/>
        </w:rPr>
        <w:t>V</w:t>
      </w:r>
      <w:r>
        <w:rPr>
          <w:bCs/>
        </w:rPr>
        <w:t xml:space="preserve"> </w:t>
      </w:r>
      <w:r w:rsidRPr="00190813">
        <w:rPr>
          <w:bCs/>
        </w:rPr>
        <w:t>A</w:t>
      </w:r>
      <w:r>
        <w:rPr>
          <w:bCs/>
        </w:rPr>
        <w:t xml:space="preserve"> </w:t>
      </w:r>
      <w:r w:rsidRPr="00190813">
        <w:rPr>
          <w:bCs/>
        </w:rPr>
        <w:t>T</w:t>
      </w:r>
      <w:r>
        <w:rPr>
          <w:bCs/>
        </w:rPr>
        <w:t xml:space="preserve"> </w:t>
      </w:r>
      <w:r w:rsidRPr="00190813">
        <w:rPr>
          <w:bCs/>
        </w:rPr>
        <w:t>S</w:t>
      </w:r>
      <w:r>
        <w:rPr>
          <w:bCs/>
        </w:rPr>
        <w:t xml:space="preserve"> </w:t>
      </w:r>
      <w:r w:rsidRPr="00190813">
        <w:rPr>
          <w:bCs/>
        </w:rPr>
        <w:t>K</w:t>
      </w:r>
      <w:r>
        <w:rPr>
          <w:bCs/>
        </w:rPr>
        <w:t xml:space="preserve"> </w:t>
      </w:r>
      <w:r w:rsidRPr="00190813">
        <w:rPr>
          <w:bCs/>
        </w:rPr>
        <w:t>A</w:t>
      </w:r>
      <w:r w:rsidRPr="00190813">
        <w:t xml:space="preserve"> </w:t>
      </w:r>
    </w:p>
    <w:p w:rsidRDefault="00922021" w:rsidP="00B0124F" w:rsidR="00922021" w:rsidRPr="00190813">
      <w:pPr>
        <w:jc w:val="center"/>
        <w:rPr>
          <w:rStyle w:val="Brojstranice"/>
        </w:rPr>
      </w:pPr>
      <w:r w:rsidRPr="00190813">
        <w:rPr>
          <w:rStyle w:val="Brojstranice"/>
        </w:rPr>
        <w:t>R J E Š E N J E</w:t>
      </w:r>
    </w:p>
    <w:p w:rsidRDefault="00922021" w:rsidP="00922021" w:rsidR="00922021" w:rsidRPr="00190813">
      <w:pPr>
        <w:rPr>
          <w:rStyle w:val="Brojstranice"/>
        </w:rPr>
      </w:pPr>
    </w:p>
    <w:p w:rsidRDefault="00190813" w:rsidP="00A13A41" w:rsidR="00B947A3">
      <w:pPr>
        <w:ind w:firstLine="708"/>
        <w:jc w:val="both"/>
        <w:rPr>
          <w:rStyle w:val="Brojstranice"/>
        </w:rPr>
      </w:pPr>
      <w:r w:rsidRPr="00190813">
        <w:rPr>
          <w:rStyle w:val="Brojstranice"/>
        </w:rPr>
        <w:t xml:space="preserve">Trgovački sud u Pazinu, po sucu tog suda Ivanu Dujiću, kao sucu pojedincu, u stečajnom postupku nad Stečajnom masom </w:t>
      </w:r>
      <w:r w:rsidR="00A13A41" w:rsidRPr="00A13A41">
        <w:rPr>
          <w:rStyle w:val="Brojstranice"/>
        </w:rPr>
        <w:t>ISTRATRANS d.d. u stečaju Pula, Koparska 37, OIB 08514722774</w:t>
      </w:r>
      <w:r w:rsidR="00274BDB" w:rsidRPr="00274BDB">
        <w:rPr>
          <w:rStyle w:val="Brojstranice"/>
        </w:rPr>
        <w:t xml:space="preserve">, </w:t>
      </w:r>
      <w:r w:rsidR="00A13A41">
        <w:rPr>
          <w:rStyle w:val="Brojstranice"/>
        </w:rPr>
        <w:t>23</w:t>
      </w:r>
      <w:r w:rsidRPr="00190813">
        <w:rPr>
          <w:rStyle w:val="Brojstranice"/>
        </w:rPr>
        <w:t xml:space="preserve">. </w:t>
      </w:r>
      <w:r w:rsidR="00A13A41">
        <w:rPr>
          <w:rStyle w:val="Brojstranice"/>
        </w:rPr>
        <w:t>studenog</w:t>
      </w:r>
      <w:r w:rsidR="00630BA3">
        <w:rPr>
          <w:rStyle w:val="Brojstranice"/>
        </w:rPr>
        <w:t xml:space="preserve"> </w:t>
      </w:r>
      <w:r w:rsidRPr="00190813">
        <w:rPr>
          <w:rStyle w:val="Brojstranice"/>
        </w:rPr>
        <w:t>201</w:t>
      </w:r>
      <w:r w:rsidR="00630BA3">
        <w:rPr>
          <w:rStyle w:val="Brojstranice"/>
        </w:rPr>
        <w:t>6</w:t>
      </w:r>
      <w:r w:rsidRPr="00190813">
        <w:rPr>
          <w:rStyle w:val="Brojstranice"/>
        </w:rPr>
        <w:t>.</w:t>
      </w:r>
    </w:p>
    <w:p w:rsidRDefault="00A0482D" w:rsidP="00AD179D" w:rsidR="00A0482D" w:rsidRPr="00190813">
      <w:pPr>
        <w:ind w:firstLine="708"/>
        <w:jc w:val="both"/>
      </w:pPr>
      <w:r w:rsidRPr="00190813">
        <w:t xml:space="preserve"> </w:t>
      </w:r>
    </w:p>
    <w:p w:rsidRDefault="00A0482D" w:rsidP="00A0482D" w:rsidR="00A0482D" w:rsidRPr="00190813">
      <w:pPr>
        <w:jc w:val="center"/>
      </w:pPr>
      <w:r w:rsidRPr="00190813">
        <w:t>r i j e š i o   j e</w:t>
      </w:r>
    </w:p>
    <w:p w:rsidRDefault="00A0482D" w:rsidP="00A0482D" w:rsidR="00A0482D" w:rsidRPr="00190813">
      <w:pPr>
        <w:jc w:val="both"/>
      </w:pPr>
    </w:p>
    <w:p w:rsidRDefault="00954B38" w:rsidP="00A13A41" w:rsidR="00F23B7D" w:rsidRPr="00190813">
      <w:pPr>
        <w:jc w:val="both"/>
      </w:pPr>
      <w:r>
        <w:tab/>
      </w:r>
      <w:r w:rsidR="00A0482D" w:rsidRPr="00190813">
        <w:t xml:space="preserve">Određuje se nastavak postupka </w:t>
      </w:r>
      <w:r w:rsidR="00A13A41">
        <w:t>nad S</w:t>
      </w:r>
      <w:r w:rsidR="00AD179D" w:rsidRPr="00190813">
        <w:t xml:space="preserve">tečajnom masom </w:t>
      </w:r>
      <w:r w:rsidR="00A13A41">
        <w:t xml:space="preserve">iza </w:t>
      </w:r>
      <w:r w:rsidR="00A13A41" w:rsidRPr="00A13A41">
        <w:t xml:space="preserve">ISTRATRANS d.d. u stečaju </w:t>
      </w:r>
      <w:r w:rsidR="00A13A41">
        <w:t>Pula, Koparska 37</w:t>
      </w:r>
      <w:r w:rsidR="00274BDB" w:rsidRPr="00274BDB">
        <w:rPr>
          <w:rStyle w:val="Brojstranice"/>
        </w:rPr>
        <w:t>,</w:t>
      </w:r>
      <w:r w:rsidR="00AD179D" w:rsidRPr="00190813">
        <w:t xml:space="preserve"> </w:t>
      </w:r>
      <w:r w:rsidR="00A13A41">
        <w:t xml:space="preserve">OIB </w:t>
      </w:r>
      <w:r w:rsidR="00A13A41" w:rsidRPr="00A13A41">
        <w:t>08514722774</w:t>
      </w:r>
      <w:r w:rsidR="00A13A41">
        <w:t xml:space="preserve">, </w:t>
      </w:r>
      <w:r w:rsidR="00A0482D" w:rsidRPr="00190813">
        <w:t>radi naknadne diobe</w:t>
      </w:r>
      <w:r w:rsidR="009C0DE2" w:rsidRPr="00190813">
        <w:t>.</w:t>
      </w:r>
    </w:p>
    <w:p w:rsidRDefault="001E35EA" w:rsidP="00A0482D" w:rsidR="001E35EA" w:rsidRPr="00190813">
      <w:pPr>
        <w:jc w:val="both"/>
      </w:pPr>
    </w:p>
    <w:p w:rsidRDefault="00A0482D" w:rsidP="00A0482D" w:rsidR="00A0482D" w:rsidRPr="00190813">
      <w:pPr>
        <w:jc w:val="center"/>
      </w:pPr>
      <w:r w:rsidRPr="00190813">
        <w:t>Obrazloženje</w:t>
      </w:r>
    </w:p>
    <w:p w:rsidRDefault="00A0482D" w:rsidP="00190813" w:rsidR="00190813" w:rsidRPr="00190813">
      <w:pPr>
        <w:jc w:val="both"/>
      </w:pPr>
      <w:r w:rsidRPr="00190813">
        <w:tab/>
      </w:r>
    </w:p>
    <w:p w:rsidRDefault="00190813" w:rsidP="00954B38" w:rsidR="00954B38">
      <w:pPr>
        <w:jc w:val="both"/>
      </w:pPr>
      <w:r w:rsidRPr="00190813">
        <w:tab/>
      </w:r>
      <w:r w:rsidR="00954B38">
        <w:t>Trgovački sud u Pazinu, je u rješenju posl. br. St-29/06-265 od 30. lipnja 2009. odlučio kako slijedi:</w:t>
      </w:r>
    </w:p>
    <w:p w:rsidRDefault="00954B38" w:rsidP="00954B38" w:rsidR="00954B38">
      <w:pPr>
        <w:jc w:val="both"/>
      </w:pPr>
      <w:r>
        <w:t>„I. Zaključuje se stečajni postupak nad dužnikom ISTRATRANS d.d. u stečaju Labin.</w:t>
      </w:r>
    </w:p>
    <w:p w:rsidRDefault="00954B38" w:rsidP="00954B38" w:rsidR="00954B38">
      <w:pPr>
        <w:jc w:val="both"/>
      </w:pPr>
      <w:r>
        <w:t>II. Ovlašćuje se stečajni upravitelj da nakon zaključenja stečajnog postupka zastupa stečajnu masu u skladu sa odredbama Stečajnog zakona u parnicama koje su u tijeku te da nastavi unovčenje imovine dužnika.</w:t>
      </w:r>
    </w:p>
    <w:p w:rsidRDefault="00954B38" w:rsidP="00954B38" w:rsidR="00954B38">
      <w:pPr>
        <w:jc w:val="both"/>
      </w:pPr>
      <w:r>
        <w:t>III. Ovo rješenje i osnova zaključenja stečajnog postupka objavit će se u izvatku oglasnom u Narodnim novinama.</w:t>
      </w:r>
    </w:p>
    <w:p w:rsidRDefault="00954B38" w:rsidP="00954B38" w:rsidR="00954B38">
      <w:pPr>
        <w:jc w:val="both"/>
      </w:pPr>
      <w:r>
        <w:t>IV. Po pravomoćnosti ovog rješenja, isto će se dostaviti sudskom registru ovog suda radi brisanja dužnika iz sudskog registra.“.</w:t>
      </w:r>
    </w:p>
    <w:p w:rsidRDefault="00954B38" w:rsidP="00954B38" w:rsidR="00954B38">
      <w:pPr>
        <w:jc w:val="both"/>
      </w:pPr>
      <w:r>
        <w:tab/>
        <w:t>Budući da je prijašnji stečajni upravitelj Zdravko Seki iz Rijeke, Ive Marinkovića 14, umro, rješenjem Trgovačkog suda u Rijeci, Stalna služba u Pazinu posl. br. 20 St-30/09-67 od 16. travnja 2014. stečajnim upraviteljem stečajne mase stečajnog dužnika ISTRATRANS d.d. u stečaju, Labin, imenovana je Vlasta Majstorović iz Pule, Koparska 37, OIB: 78258328195.</w:t>
      </w:r>
    </w:p>
    <w:p w:rsidRDefault="00A13A41" w:rsidP="00A13A41" w:rsidR="00954B38" w:rsidRPr="00287A9C">
      <w:pPr>
        <w:ind w:firstLine="708"/>
        <w:jc w:val="both"/>
      </w:pPr>
      <w:r>
        <w:t>Rješenjem p</w:t>
      </w:r>
      <w:r w:rsidR="00954B38" w:rsidRPr="00954B38">
        <w:t>osl. br. 10 St-30/09-98</w:t>
      </w:r>
      <w:r w:rsidR="00954B38">
        <w:t xml:space="preserve"> od 10. lipnja 2015.</w:t>
      </w:r>
      <w:r>
        <w:t xml:space="preserve"> n</w:t>
      </w:r>
      <w:r w:rsidR="00954B38">
        <w:t>al</w:t>
      </w:r>
      <w:r>
        <w:t>o</w:t>
      </w:r>
      <w:r w:rsidR="00954B38">
        <w:t>že</w:t>
      </w:r>
      <w:r>
        <w:t>no j</w:t>
      </w:r>
      <w:r w:rsidR="00954B38">
        <w:t xml:space="preserve">e sudskom registru </w:t>
      </w:r>
      <w:r w:rsidR="00954B38" w:rsidRPr="00396A5E">
        <w:t>Trgovačk</w:t>
      </w:r>
      <w:r w:rsidR="00954B38">
        <w:t>og</w:t>
      </w:r>
      <w:r w:rsidR="00954B38" w:rsidRPr="00396A5E">
        <w:t xml:space="preserve"> sud</w:t>
      </w:r>
      <w:r w:rsidR="00954B38">
        <w:t>a</w:t>
      </w:r>
      <w:r w:rsidR="00954B38" w:rsidRPr="00396A5E">
        <w:t xml:space="preserve"> u Pazinu </w:t>
      </w:r>
      <w:r w:rsidR="00954B38">
        <w:t>da upiše s</w:t>
      </w:r>
      <w:r w:rsidR="00954B38" w:rsidRPr="00FB2EEA">
        <w:t>tečajn</w:t>
      </w:r>
      <w:r w:rsidR="00954B38">
        <w:t>u</w:t>
      </w:r>
      <w:r w:rsidR="00954B38" w:rsidRPr="00FB2EEA">
        <w:t xml:space="preserve"> mas</w:t>
      </w:r>
      <w:r w:rsidR="00954B38">
        <w:t>u</w:t>
      </w:r>
      <w:r w:rsidR="00954B38" w:rsidRPr="00FB2EEA">
        <w:t xml:space="preserve"> iza dužnika ISTRATRANS d.d. u stečaju Labin</w:t>
      </w:r>
      <w:r w:rsidR="00954B38">
        <w:t xml:space="preserve">, Rudarska 5, </w:t>
      </w:r>
      <w:r w:rsidR="00954B38" w:rsidRPr="00FB2EEA">
        <w:t>kao i dužnikov</w:t>
      </w:r>
      <w:r w:rsidR="00954B38">
        <w:t>og</w:t>
      </w:r>
      <w:r w:rsidR="00954B38" w:rsidRPr="00FB2EEA">
        <w:t xml:space="preserve"> stečajn</w:t>
      </w:r>
      <w:r w:rsidR="00954B38">
        <w:t>og</w:t>
      </w:r>
      <w:r w:rsidR="00954B38" w:rsidRPr="00FB2EEA">
        <w:t xml:space="preserve"> upravitelj</w:t>
      </w:r>
      <w:r w:rsidR="00954B38">
        <w:t>a</w:t>
      </w:r>
      <w:r w:rsidR="00954B38" w:rsidRPr="00FB2EEA">
        <w:t xml:space="preserve"> Vlast</w:t>
      </w:r>
      <w:r w:rsidR="00954B38">
        <w:t>u</w:t>
      </w:r>
      <w:r w:rsidR="00954B38" w:rsidRPr="00FB2EEA">
        <w:t xml:space="preserve"> Majstorović iz Pule, Koparska 37, OIB: 78258328195.</w:t>
      </w:r>
    </w:p>
    <w:p w:rsidRDefault="00121547" w:rsidP="00954B38" w:rsidR="00A13A41">
      <w:pPr>
        <w:jc w:val="both"/>
      </w:pPr>
      <w:r>
        <w:t xml:space="preserve"> </w:t>
      </w:r>
      <w:r w:rsidR="006703D1">
        <w:tab/>
      </w:r>
      <w:r w:rsidR="00A13A41">
        <w:t xml:space="preserve">U podnesku od </w:t>
      </w:r>
      <w:r w:rsidR="001429F0">
        <w:t>2</w:t>
      </w:r>
      <w:r w:rsidR="00A13A41">
        <w:t>3</w:t>
      </w:r>
      <w:r w:rsidR="001429F0">
        <w:t xml:space="preserve">. </w:t>
      </w:r>
      <w:r w:rsidR="00A13A41">
        <w:t>studenog</w:t>
      </w:r>
      <w:r w:rsidR="001429F0">
        <w:t xml:space="preserve"> 2016. </w:t>
      </w:r>
      <w:r w:rsidR="001429F0" w:rsidRPr="001E35EA">
        <w:t>stečajn</w:t>
      </w:r>
      <w:r w:rsidR="001429F0">
        <w:t>a</w:t>
      </w:r>
      <w:r w:rsidR="001429F0" w:rsidRPr="001E35EA">
        <w:t xml:space="preserve"> upravitelj</w:t>
      </w:r>
      <w:r w:rsidR="001429F0">
        <w:t>ica</w:t>
      </w:r>
      <w:r w:rsidR="001429F0" w:rsidRPr="001E35EA">
        <w:t xml:space="preserve"> </w:t>
      </w:r>
      <w:r w:rsidR="00D42A22">
        <w:t xml:space="preserve">je </w:t>
      </w:r>
      <w:r w:rsidR="00733E1A">
        <w:t>navela da su po zaključenju stečajnog postupka</w:t>
      </w:r>
      <w:r w:rsidR="00A13A41">
        <w:t xml:space="preserve"> naplaćena</w:t>
      </w:r>
      <w:r w:rsidR="00733E1A">
        <w:t xml:space="preserve"> </w:t>
      </w:r>
      <w:r w:rsidR="00A13A41">
        <w:t>potraživanja</w:t>
      </w:r>
      <w:r w:rsidR="00A13A41" w:rsidRPr="00A13A41">
        <w:t xml:space="preserve"> </w:t>
      </w:r>
      <w:r w:rsidR="00A13A41">
        <w:t xml:space="preserve">od </w:t>
      </w:r>
      <w:r w:rsidR="00A13A41" w:rsidRPr="00A13A41">
        <w:t xml:space="preserve">Xerius d.o.o. </w:t>
      </w:r>
      <w:r w:rsidR="00A13A41">
        <w:t xml:space="preserve">i </w:t>
      </w:r>
      <w:r w:rsidR="00A13A41" w:rsidRPr="00A13A41">
        <w:t>Autohrvatsk</w:t>
      </w:r>
      <w:r w:rsidR="00A13A41">
        <w:t>a</w:t>
      </w:r>
      <w:r w:rsidR="00A13A41" w:rsidRPr="00A13A41">
        <w:t xml:space="preserve"> d.o.o. Pula</w:t>
      </w:r>
      <w:r w:rsidR="00A13A41">
        <w:t xml:space="preserve"> čime je ostvaren priliv od 1.289.213,29 kuna.</w:t>
      </w:r>
    </w:p>
    <w:p w:rsidRDefault="001429F0" w:rsidP="00A13A41" w:rsidR="00A13A41">
      <w:pPr>
        <w:jc w:val="both"/>
      </w:pPr>
      <w:r>
        <w:tab/>
      </w:r>
      <w:r w:rsidR="00922021" w:rsidRPr="00190813">
        <w:t xml:space="preserve">S obzirom na sve navedeno </w:t>
      </w:r>
      <w:r w:rsidR="00A0482D" w:rsidRPr="00190813">
        <w:t xml:space="preserve">bilo </w:t>
      </w:r>
      <w:r w:rsidR="00922021" w:rsidRPr="00190813">
        <w:t xml:space="preserve">je </w:t>
      </w:r>
      <w:r w:rsidR="00A0482D" w:rsidRPr="00190813">
        <w:t xml:space="preserve">potrebno odrediti nastavak postupka radi naknadne diobe u smislu odredbe čl. 199. st. 1. </w:t>
      </w:r>
      <w:r w:rsidR="008724DE" w:rsidRPr="008724DE">
        <w:t>Stečajnog zakona (Narodne novine br. 44/1996, 161/1998, 29/1999, 129/2000, 123/2003, 197/2003, 187/2004, 82/2006, 116/2010, 25/2012</w:t>
      </w:r>
      <w:r w:rsidR="006703D1">
        <w:t>, 133/2012, 45/2013</w:t>
      </w:r>
      <w:r w:rsidR="00C204AF">
        <w:t>)</w:t>
      </w:r>
      <w:r w:rsidR="008724DE" w:rsidRPr="008724DE">
        <w:t>, koji se primjenjuje temeljem čl. 441. Stečajnog zakona (Narodne novine br. 71/2015)</w:t>
      </w:r>
      <w:r w:rsidR="008724DE">
        <w:t xml:space="preserve"> </w:t>
      </w:r>
      <w:r w:rsidR="00922021" w:rsidRPr="00190813">
        <w:t xml:space="preserve">pa je odlučeno kao </w:t>
      </w:r>
      <w:r w:rsidR="00A0482D" w:rsidRPr="00190813">
        <w:t>u izre</w:t>
      </w:r>
      <w:r w:rsidR="00A13A41">
        <w:t>ci</w:t>
      </w:r>
      <w:r w:rsidR="00A0482D" w:rsidRPr="00190813">
        <w:t>.</w:t>
      </w:r>
    </w:p>
    <w:p w:rsidRDefault="001E35EA" w:rsidP="00A13A41" w:rsidR="001E35EA" w:rsidRPr="00287A9C">
      <w:pPr>
        <w:jc w:val="both"/>
      </w:pPr>
      <w:r w:rsidRPr="00287A9C">
        <w:t xml:space="preserve"> </w:t>
      </w:r>
    </w:p>
    <w:p w:rsidRDefault="00922021" w:rsidP="00922021" w:rsidR="00922021" w:rsidRPr="00A37CFC">
      <w:pPr>
        <w:ind w:left="2160"/>
        <w:jc w:val="both"/>
      </w:pPr>
      <w:r w:rsidRPr="00A37CFC">
        <w:t xml:space="preserve"> </w:t>
      </w:r>
      <w:r w:rsidR="000F51C5" w:rsidRPr="00A37CFC">
        <w:t xml:space="preserve">          </w:t>
      </w:r>
      <w:r w:rsidRPr="00A37CFC">
        <w:t xml:space="preserve">U Pazinu, </w:t>
      </w:r>
      <w:r w:rsidR="00A13A41" w:rsidRPr="00A37CFC">
        <w:t>23</w:t>
      </w:r>
      <w:r w:rsidRPr="00A37CFC">
        <w:t xml:space="preserve">. </w:t>
      </w:r>
      <w:r w:rsidR="00A13A41" w:rsidRPr="00A37CFC">
        <w:t xml:space="preserve">studenog </w:t>
      </w:r>
      <w:r w:rsidRPr="00A37CFC">
        <w:t>201</w:t>
      </w:r>
      <w:r w:rsidR="00630BA3" w:rsidRPr="00A37CFC">
        <w:t>6</w:t>
      </w:r>
      <w:r w:rsidRPr="00A37CFC">
        <w:t>.</w:t>
      </w:r>
    </w:p>
    <w:p w:rsidRDefault="00922021" w:rsidP="00A37CFC" w:rsidR="00922021" w:rsidRPr="00A37CFC">
      <w:pPr>
        <w:ind w:left="6372"/>
        <w:jc w:val="both"/>
      </w:pPr>
      <w:r w:rsidRPr="00A37CFC">
        <w:t>Stečajni sudac</w:t>
      </w:r>
    </w:p>
    <w:p w:rsidRDefault="00922021" w:rsidP="00B0124F" w:rsidR="008432A2">
      <w:pPr>
        <w:ind w:firstLine="720" w:left="5040"/>
        <w:jc w:val="both"/>
      </w:pPr>
      <w:r w:rsidRPr="00A37CFC">
        <w:t xml:space="preserve"> </w:t>
      </w:r>
      <w:r w:rsidRPr="00A37CFC">
        <w:tab/>
      </w:r>
      <w:r w:rsidRPr="00A37CFC">
        <w:tab/>
      </w:r>
      <w:r w:rsidRPr="00A37CFC">
        <w:tab/>
      </w:r>
      <w:r w:rsidRPr="00A37CFC">
        <w:tab/>
      </w:r>
      <w:r w:rsidRPr="00A37CFC">
        <w:tab/>
        <w:t xml:space="preserve">        </w:t>
      </w:r>
      <w:r w:rsidR="000F51C5" w:rsidRPr="00A37CFC">
        <w:t xml:space="preserve">     </w:t>
      </w:r>
      <w:r w:rsidR="00AD179D" w:rsidRPr="00A37CFC">
        <w:t xml:space="preserve">   </w:t>
      </w:r>
      <w:r w:rsidRPr="00A37CFC">
        <w:t>Ivan Dujić</w:t>
      </w:r>
      <w:r w:rsidR="00C8248E">
        <w:t>, v.r.</w:t>
      </w:r>
      <w:r w:rsidR="00A0482D" w:rsidRPr="00190813">
        <w:tab/>
      </w:r>
    </w:p>
    <w:p w:rsidRDefault="008432A2" w:rsidP="00B0124F" w:rsidR="008432A2">
      <w:pPr>
        <w:ind w:firstLine="720" w:left="5040"/>
        <w:jc w:val="both"/>
      </w:pPr>
    </w:p>
    <w:p w:rsidRDefault="00A0482D" w:rsidP="00B0124F" w:rsidR="00DD3E6D" w:rsidRPr="00190813">
      <w:pPr>
        <w:ind w:firstLine="720" w:left="5040"/>
        <w:jc w:val="both"/>
        <w:rPr>
          <w:spacing w:val="8"/>
        </w:rPr>
      </w:pPr>
      <w:r w:rsidRPr="00190813">
        <w:lastRenderedPageBreak/>
        <w:tab/>
      </w:r>
      <w:r w:rsidRPr="00190813">
        <w:tab/>
      </w:r>
      <w:r w:rsidRPr="00190813">
        <w:tab/>
      </w:r>
    </w:p>
    <w:p w:rsidRDefault="00A0482D" w:rsidP="00A0482D" w:rsidR="00A0482D" w:rsidRPr="00190813">
      <w:pPr>
        <w:jc w:val="both"/>
      </w:pPr>
      <w:r w:rsidRPr="00190813">
        <w:t>UPUTA O PRAVNOM LIJEKU</w:t>
      </w:r>
    </w:p>
    <w:p w:rsidRDefault="009C0DE2" w:rsidP="00A37CFC" w:rsidR="009C0DE2" w:rsidRPr="00190813">
      <w:pPr>
        <w:jc w:val="both"/>
      </w:pPr>
      <w:r w:rsidRPr="00190813">
        <w:t xml:space="preserve">Protiv ove odluke može </w:t>
      </w:r>
      <w:r w:rsidR="00B947A3">
        <w:t xml:space="preserve">se </w:t>
      </w:r>
      <w:r w:rsidRPr="00190813">
        <w:t>podnijeti žalb</w:t>
      </w:r>
      <w:r w:rsidR="00B947A3">
        <w:t>a</w:t>
      </w:r>
      <w:r w:rsidRPr="00190813">
        <w:t xml:space="preserve"> u roku od 8 dana od dana </w:t>
      </w:r>
      <w:r w:rsidR="00B947A3">
        <w:t>dostave, a dostava se smatra obavljenom istekom osmoga dana od dana objave pismena na mrežnoj stranici e-Oglasna ploča sudova (</w:t>
      </w:r>
      <w:r w:rsidR="00B947A3" w:rsidRPr="008724DE">
        <w:t xml:space="preserve">čl. </w:t>
      </w:r>
      <w:r w:rsidR="00B947A3">
        <w:t>12</w:t>
      </w:r>
      <w:r w:rsidR="00B947A3" w:rsidRPr="008724DE">
        <w:t>. Stečajnog zakona</w:t>
      </w:r>
      <w:r w:rsidR="00B947A3">
        <w:t xml:space="preserve">, </w:t>
      </w:r>
      <w:r w:rsidR="00B947A3" w:rsidRPr="008724DE">
        <w:t>Narodne novine br. 71/2015)</w:t>
      </w:r>
      <w:r w:rsidR="00B947A3">
        <w:t>.</w:t>
      </w:r>
      <w:r w:rsidRPr="00190813">
        <w:t xml:space="preserve"> Žalba se podnosi putem ovoga suda u tri primjerka, a o žalbi odlučuje Visoki trgovački sud Republike Hrvatske.</w:t>
      </w:r>
    </w:p>
    <w:p w:rsidRDefault="00A0482D" w:rsidP="00A0482D" w:rsidR="00A0482D" w:rsidRPr="00190813">
      <w:pPr>
        <w:jc w:val="both"/>
      </w:pPr>
    </w:p>
    <w:p w:rsidRDefault="00A0482D" w:rsidP="00A0482D" w:rsidR="00A0482D" w:rsidRPr="00190813">
      <w:pPr>
        <w:jc w:val="both"/>
      </w:pPr>
      <w:r w:rsidRPr="00190813">
        <w:t>DNA:</w:t>
      </w:r>
    </w:p>
    <w:p w:rsidRDefault="00BC3DEE" w:rsidP="00BC3DEE" w:rsidR="0076475B">
      <w:pPr>
        <w:jc w:val="both"/>
      </w:pPr>
      <w:r w:rsidRPr="00190813">
        <w:t>-</w:t>
      </w:r>
      <w:r w:rsidR="00AD179D" w:rsidRPr="00190813">
        <w:t xml:space="preserve"> </w:t>
      </w:r>
      <w:r w:rsidR="008432A2">
        <w:t xml:space="preserve">e- </w:t>
      </w:r>
      <w:r w:rsidR="00A0482D" w:rsidRPr="00190813">
        <w:t>oglasn</w:t>
      </w:r>
      <w:r w:rsidRPr="00190813">
        <w:t>a</w:t>
      </w:r>
      <w:r w:rsidR="00A0482D" w:rsidRPr="00190813">
        <w:t xml:space="preserve"> ploč</w:t>
      </w:r>
      <w:r w:rsidRPr="00190813">
        <w:t>a suda</w:t>
      </w:r>
      <w:r w:rsidR="008432A2">
        <w:t xml:space="preserve"> – 8 dana </w:t>
      </w:r>
    </w:p>
    <w:p w:rsidRDefault="00B947A3" w:rsidP="00B947A3" w:rsidR="00B947A3" w:rsidRPr="00190813">
      <w:pPr>
        <w:jc w:val="both"/>
      </w:pPr>
      <w:r w:rsidRPr="00190813">
        <w:t xml:space="preserve">- </w:t>
      </w:r>
      <w:r>
        <w:t>s</w:t>
      </w:r>
      <w:r w:rsidRPr="00190813">
        <w:t xml:space="preserve">tečajni upravitelj </w:t>
      </w:r>
      <w:r w:rsidR="00A13A41" w:rsidRPr="00A13A41">
        <w:t>Vlasta Majstorović iz Pule, Koparska 37</w:t>
      </w:r>
    </w:p>
    <w:sectPr w:rsidSect="00A37CFC" w:rsidR="00B947A3" w:rsidRPr="00190813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C29" w:rsidR="00447C29">
      <w:r>
        <w:separator/>
      </w:r>
    </w:p>
  </w:endnote>
  <w:endnote w:id="0" w:type="continuationSeparator">
    <w:p w:rsidRDefault="00447C29" w:rsidR="00447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C29" w:rsidR="00447C29">
      <w:r>
        <w:separator/>
      </w:r>
    </w:p>
  </w:footnote>
  <w:footnote w:id="0" w:type="continuationSeparator">
    <w:p w:rsidRDefault="00447C29" w:rsidR="00447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24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4087" w:rsidR="0008568B">
    <w:pPr>
      <w:pStyle w:val="Zaglavlje"/>
    </w:pPr>
    <w:r>
      <w:tab/>
    </w:r>
    <w:r>
      <w:tab/>
    </w:r>
    <w:r w:rsidR="00954B38" w:rsidRPr="00954B38">
      <w:t>Posl. br. 10 St-1093/16-105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087" w:rsidR="00654087">
    <w:pPr>
      <w:pStyle w:val="Zaglavlje"/>
    </w:pPr>
    <w:r>
      <w:tab/>
    </w:r>
    <w:r>
      <w:tab/>
    </w:r>
    <w:r w:rsidRPr="00654087">
      <w:t>Posl. br. 10 St-</w:t>
    </w:r>
    <w:r w:rsidR="00954B38">
      <w:t>1093</w:t>
    </w:r>
    <w:r w:rsidRPr="00654087">
      <w:t>/16-</w:t>
    </w:r>
    <w:r w:rsidR="00954B38">
      <w:t>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B9E"/>
    <w:rsid w:val="00051181"/>
    <w:rsid w:val="0005159C"/>
    <w:rsid w:val="00063B9E"/>
    <w:rsid w:val="0008568B"/>
    <w:rsid w:val="000C0FC9"/>
    <w:rsid w:val="000F51C5"/>
    <w:rsid w:val="001042C4"/>
    <w:rsid w:val="00121547"/>
    <w:rsid w:val="00126181"/>
    <w:rsid w:val="00137E4E"/>
    <w:rsid w:val="001429F0"/>
    <w:rsid w:val="00150C2A"/>
    <w:rsid w:val="00190813"/>
    <w:rsid w:val="001A0C71"/>
    <w:rsid w:val="001B5B0D"/>
    <w:rsid w:val="001C0ECB"/>
    <w:rsid w:val="001E35EA"/>
    <w:rsid w:val="00274BDB"/>
    <w:rsid w:val="002C0EC4"/>
    <w:rsid w:val="002C2998"/>
    <w:rsid w:val="002D4F58"/>
    <w:rsid w:val="003673EF"/>
    <w:rsid w:val="003B5158"/>
    <w:rsid w:val="0041021F"/>
    <w:rsid w:val="00447C29"/>
    <w:rsid w:val="00493F50"/>
    <w:rsid w:val="004B73E9"/>
    <w:rsid w:val="00521AFF"/>
    <w:rsid w:val="00532D8E"/>
    <w:rsid w:val="00533116"/>
    <w:rsid w:val="005B4371"/>
    <w:rsid w:val="00600DCE"/>
    <w:rsid w:val="00630BA3"/>
    <w:rsid w:val="00640330"/>
    <w:rsid w:val="00654087"/>
    <w:rsid w:val="0065500E"/>
    <w:rsid w:val="00662157"/>
    <w:rsid w:val="006703D1"/>
    <w:rsid w:val="006D7016"/>
    <w:rsid w:val="006E10F2"/>
    <w:rsid w:val="00733346"/>
    <w:rsid w:val="00733E1A"/>
    <w:rsid w:val="00736E9F"/>
    <w:rsid w:val="00745984"/>
    <w:rsid w:val="007523BA"/>
    <w:rsid w:val="0076475B"/>
    <w:rsid w:val="00786836"/>
    <w:rsid w:val="007E3E6F"/>
    <w:rsid w:val="008432A2"/>
    <w:rsid w:val="008724DE"/>
    <w:rsid w:val="008B1C07"/>
    <w:rsid w:val="008D0640"/>
    <w:rsid w:val="008F1CCC"/>
    <w:rsid w:val="00921F80"/>
    <w:rsid w:val="00922021"/>
    <w:rsid w:val="00930949"/>
    <w:rsid w:val="00933021"/>
    <w:rsid w:val="00943BC1"/>
    <w:rsid w:val="00954B38"/>
    <w:rsid w:val="00994907"/>
    <w:rsid w:val="00997AAC"/>
    <w:rsid w:val="009C0DE2"/>
    <w:rsid w:val="009D3FFF"/>
    <w:rsid w:val="009E4C6E"/>
    <w:rsid w:val="00A0482D"/>
    <w:rsid w:val="00A13A41"/>
    <w:rsid w:val="00A37CFC"/>
    <w:rsid w:val="00AD179D"/>
    <w:rsid w:val="00B0124F"/>
    <w:rsid w:val="00B737D7"/>
    <w:rsid w:val="00B764B8"/>
    <w:rsid w:val="00B947A3"/>
    <w:rsid w:val="00BA7E09"/>
    <w:rsid w:val="00BC3DEE"/>
    <w:rsid w:val="00C14250"/>
    <w:rsid w:val="00C204AF"/>
    <w:rsid w:val="00C8248E"/>
    <w:rsid w:val="00C87EE6"/>
    <w:rsid w:val="00CB7C16"/>
    <w:rsid w:val="00CC359E"/>
    <w:rsid w:val="00CD5EDC"/>
    <w:rsid w:val="00D15A99"/>
    <w:rsid w:val="00D42A22"/>
    <w:rsid w:val="00D45E12"/>
    <w:rsid w:val="00DB5109"/>
    <w:rsid w:val="00DD3E6D"/>
    <w:rsid w:val="00DF316F"/>
    <w:rsid w:val="00E126CB"/>
    <w:rsid w:val="00E31BC2"/>
    <w:rsid w:val="00E33C37"/>
    <w:rsid w:val="00E73D2B"/>
    <w:rsid w:val="00F23582"/>
    <w:rsid w:val="00F23B7D"/>
    <w:rsid w:val="00F601E1"/>
    <w:rsid w:val="00F65540"/>
    <w:rsid w:val="00FB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7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a2s0" w:type="paragraph">
    <w:name w:val="a2 s0"/>
    <w:basedOn w:val="Normal"/>
    <w:rsid w:val="00190813"/>
    <w:pPr>
      <w:spacing w:afterAutospacing="true" w:after="100" w:beforeAutospacing="true" w:before="100"/>
    </w:pPr>
  </w:style>
  <w:style w:customStyle="true" w:styleId="f11" w:type="character">
    <w:name w:val="f11"/>
    <w:rsid w:val="0019081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7C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7C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75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1" w:styleId="a2s0" w:type="paragraph">
    <w:name w:val="a2 s0"/>
    <w:basedOn w:val="Normal"/>
    <w:rsid w:val="00190813"/>
    <w:pPr>
      <w:spacing w:after="100" w:afterAutospacing="1" w:before="100" w:beforeAutospacing="1"/>
    </w:pPr>
  </w:style>
  <w:style w:customStyle="1" w:styleId="f11" w:type="character">
    <w:name w:val="f11"/>
    <w:rsid w:val="0019081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7C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7C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radu u ref. 10 (sudac IVAN DUJIĆ)</izvorni_sadrzaj>
    <derivirana_varijabla naziv="DomainObject.Predmet.Opis_1">spis je u radu u ref. 10 (sudac IVAN DUJIĆ)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ISTRATRANS d.d. u stečaju</izvorni_sadrzaj>
    <derivirana_varijabla naziv="DomainObject.Predmet.ProtustrankaFormated_1">  Stečajna masa iza ISTRATRANS d.d. u stečaju</derivirana_varijabla>
  </DomainObject.Predmet.ProtustrankaFormated>
  <DomainObject.Predmet.ProtustrankaFormatedOIB>
    <izvorni_sadrzaj>  Stečajna masa iza ISTRATRANS d.d. u stečaju, OIB 08514722774</izvorni_sadrzaj>
    <derivirana_varijabla naziv="DomainObject.Predmet.ProtustrankaFormatedOIB_1">  Stečajna masa iza ISTRATRANS d.d. u stečaju, OIB 08514722774</derivirana_varijabla>
  </DomainObject.Predmet.ProtustrankaFormatedOIB>
  <DomainObject.Predmet.ProtustrankaFormatedWithAdress>
    <izvorni_sadrzaj> Stečajna masa iza ISTRATRANS d.d. u stečaju, Koparska 37, 52100 Pula</izvorni_sadrzaj>
    <derivirana_varijabla naziv="DomainObject.Predmet.ProtustrankaFormatedWithAdress_1"> Stečajna masa iza ISTRATRANS d.d. u stečaju, Koparska 37, 52100 Pula</derivirana_varijabla>
  </DomainObject.Predmet.ProtustrankaFormatedWithAdress>
  <DomainObject.Predmet.ProtustrankaFormatedWithAdressOIB>
    <izvorni_sadrzaj> Stečajna masa iza ISTRATRANS d.d. u stečaju, OIB 08514722774, Koparska 37, 52100 Pula</izvorni_sadrzaj>
    <derivirana_varijabla naziv="DomainObject.Predmet.ProtustrankaFormatedWithAdressOIB_1"> Stečajna masa iza ISTRATRANS d.d. u stečaju, OIB 08514722774, Koparska 37, 52100 Pula</derivirana_varijabla>
  </DomainObject.Predmet.ProtustrankaFormatedWithAdressOIB>
  <DomainObject.Predmet.ProtustrankaWithAdress>
    <izvorni_sadrzaj>Stečajna masa iza ISTRATRANS d.d. u stečaju Koparska 37, 52100 Pula</izvorni_sadrzaj>
    <derivirana_varijabla naziv="DomainObject.Predmet.ProtustrankaWithAdress_1">Stečajna masa iza ISTRATRANS d.d. u stečaju Koparska 37, 52100 Pula</derivirana_varijabla>
  </DomainObject.Predmet.ProtustrankaWithAdress>
  <DomainObject.Predmet.ProtustrankaWithAdressOIB>
    <izvorni_sadrzaj>Stečajna masa iza ISTRATRANS d.d. u stečaju, OIB 08514722774, Koparska 37, 52100 Pula</izvorni_sadrzaj>
    <derivirana_varijabla naziv="DomainObject.Predmet.ProtustrankaWithAdressOIB_1">Stečajna masa iza ISTRATRANS d.d. u stečaju, OIB 08514722774, Koparska 37, 52100 Pula</derivirana_varijabla>
  </DomainObject.Predmet.ProtustrankaWithAdressOIB>
  <DomainObject.Predmet.ProtustrankaNazivFormated>
    <izvorni_sadrzaj>Stečajna masa iza ISTRATRANS d.d. u stečaju</izvorni_sadrzaj>
    <derivirana_varijabla naziv="DomainObject.Predmet.ProtustrankaNazivFormated_1">Stečajna masa iza ISTRATRANS d.d. u stečaju</derivirana_varijabla>
  </DomainObject.Predmet.ProtustrankaNazivFormated>
  <DomainObject.Predmet.ProtustrankaNazivFormatedOIB>
    <izvorni_sadrzaj>Stečajna masa iza ISTRATRANS d.d. u stečaju, OIB 08514722774</izvorni_sadrzaj>
    <derivirana_varijabla naziv="DomainObject.Predmet.ProtustrankaNazivFormatedOIB_1">Stečajna masa iza ISTRATRANS d.d. u stečaju, OIB 08514722774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ISTRATRANS PUTNIČKI PROMET d.o.o. u stečaju, LABIN</izvorni_sadrzaj>
    <derivirana_varijabla naziv="DomainObject.Predmet.StrankaFormated_1">  ISTRATRANS PUTNIČKI PROMET d.o.o. u stečaju, LABIN</derivirana_varijabla>
  </DomainObject.Predmet.StrankaFormated>
  <DomainObject.Predmet.StrankaFormatedOIB>
    <izvorni_sadrzaj>  ISTRATRANS PUTNIČKI PROMET d.o.o. u stečaju, LABIN</izvorni_sadrzaj>
    <derivirana_varijabla naziv="DomainObject.Predmet.StrankaFormatedOIB_1">  ISTRATRANS PUTNIČKI PROMET d.o.o. u stečaju, LABIN</derivirana_varijabla>
  </DomainObject.Predmet.StrankaFormatedOIB>
  <DomainObject.Predmet.StrankaFormatedWithAdress>
    <izvorni_sadrzaj> ISTRATRANS PUTNIČKI PROMET d.o.o. u stečaju, LABIN, Rudarska 5, 52220 Labin</izvorni_sadrzaj>
    <derivirana_varijabla naziv="DomainObject.Predmet.StrankaFormatedWithAdress_1"> ISTRATRANS PUTNIČKI PROMET d.o.o. u stečaju, LABIN, Rudarska 5, 52220 Labin</derivirana_varijabla>
  </DomainObject.Predmet.StrankaFormatedWithAdress>
  <DomainObject.Predmet.StrankaFormatedWithAdressOIB>
    <izvorni_sadrzaj> ISTRATRANS PUTNIČKI PROMET d.o.o. u stečaju, LABIN, Rudarska 5, 52220 Labin</izvorni_sadrzaj>
    <derivirana_varijabla naziv="DomainObject.Predmet.StrankaFormatedWithAdressOIB_1"> ISTRATRANS PUTNIČKI PROMET d.o.o. u stečaju, LABIN, Rudarska 5, 52220 Labin</derivirana_varijabla>
  </DomainObject.Predmet.StrankaFormatedWithAdressOIB>
  <DomainObject.Predmet.StrankaWithAdress>
    <izvorni_sadrzaj>ISTRATRANS PUTNIČKI PROMET d.o.o. u stečaju, LABIN Rudarska 5,52220 Labin</izvorni_sadrzaj>
    <derivirana_varijabla naziv="DomainObject.Predmet.StrankaWithAdress_1">ISTRATRANS PUTNIČKI PROMET d.o.o. u stečaju, LABIN Rudarska 5,52220 Labin</derivirana_varijabla>
  </DomainObject.Predmet.StrankaWithAdress>
  <DomainObject.Predmet.StrankaWithAdressOIB>
    <izvorni_sadrzaj>ISTRATRANS PUTNIČKI PROMET d.o.o. u stečaju, LABIN, Rudarska 5,52220 Labin</izvorni_sadrzaj>
    <derivirana_varijabla naziv="DomainObject.Predmet.StrankaWithAdressOIB_1">ISTRATRANS PUTNIČKI PROMET d.o.o. u stečaju, LABIN, Rudarska 5,52220 Labin</derivirana_varijabla>
  </DomainObject.Predmet.StrankaWithAdressOIB>
  <DomainObject.Predmet.StrankaNazivFormated>
    <izvorni_sadrzaj>ISTRATRANS PUTNIČKI PROMET d.o.o. u stečaju, LABIN</izvorni_sadrzaj>
    <derivirana_varijabla naziv="DomainObject.Predmet.StrankaNazivFormated_1">ISTRATRANS PUTNIČKI PROMET d.o.o. u stečaju, LABIN</derivirana_varijabla>
  </DomainObject.Predmet.StrankaNazivFormated>
  <DomainObject.Predmet.StrankaNazivFormatedOIB>
    <izvorni_sadrzaj>ISTRATRANS PUTNIČKI PROMET d.o.o. u stečaju, LABIN</izvorni_sadrzaj>
    <derivirana_varijabla naziv="DomainObject.Predmet.StrankaNazivFormatedOIB_1">ISTRATRANS PUTNIČKI PROMET d.o.o. u stečaju, LABIN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176769.94</izvorni_sadrzaj>
    <derivirana_varijabla naziv="DomainObject.Predmet.TrenutnaVrijednost_1">176769.94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ISTRATRANS PUTNIČKI PROMET d.o.o. u stečaju, LABIN</item>
    </izvorni_sadrzaj>
    <derivirana_varijabla naziv="DomainObject.Predmet.StrankaListFormated_1">
      <item>ISTRATRANS PUTNIČKI PROMET d.o.o. u stečaju, LABIN</item>
    </derivirana_varijabla>
  </DomainObject.Predmet.StrankaListFormated>
  <DomainObject.Predmet.StrankaListFormatedOIB>
    <izvorni_sadrzaj>
      <item>ISTRATRANS PUTNIČKI PROMET d.o.o. u stečaju, LABIN</item>
    </izvorni_sadrzaj>
    <derivirana_varijabla naziv="DomainObject.Predmet.StrankaListFormatedOIB_1">
      <item>ISTRATRANS PUTNIČKI PROMET d.o.o. u stečaju, LABIN</item>
    </derivirana_varijabla>
  </DomainObject.Predmet.StrankaListFormatedOIB>
  <DomainObject.Predmet.StrankaListFormatedWithAdress>
    <izvorni_sadrzaj>
      <item>ISTRATRANS PUTNIČKI PROMET d.o.o. u stečaju, LABIN, Rudarska 5, 52220 Labin</item>
    </izvorni_sadrzaj>
    <derivirana_varijabla naziv="DomainObject.Predmet.StrankaListFormatedWithAdress_1">
      <item>ISTRATRANS PUTNIČKI PROMET d.o.o. u stečaju, LABIN, Rudarska 5, 52220 Labin</item>
    </derivirana_varijabla>
  </DomainObject.Predmet.StrankaListFormatedWithAdress>
  <DomainObject.Predmet.StrankaListFormatedWithAdressOIB>
    <izvorni_sadrzaj>
      <item>ISTRATRANS PUTNIČKI PROMET d.o.o. u stečaju, LABIN, Rudarska 5, 52220 Labin</item>
    </izvorni_sadrzaj>
    <derivirana_varijabla naziv="DomainObject.Predmet.StrankaListFormatedWithAdressOIB_1">
      <item>ISTRATRANS PUTNIČKI PROMET d.o.o. u stečaju, LABIN, Rudarska 5, 52220 Labin</item>
    </derivirana_varijabla>
  </DomainObject.Predmet.StrankaListFormatedWithAdressOIB>
  <DomainObject.Predmet.StrankaListNazivFormated>
    <izvorni_sadrzaj>
      <item>ISTRATRANS PUTNIČKI PROMET d.o.o. u stečaju, LABIN</item>
    </izvorni_sadrzaj>
    <derivirana_varijabla naziv="DomainObject.Predmet.StrankaListNazivFormated_1">
      <item>ISTRATRANS PUTNIČKI PROMET d.o.o. u stečaju, LABIN</item>
    </derivirana_varijabla>
  </DomainObject.Predmet.StrankaListNazivFormated>
  <DomainObject.Predmet.StrankaListNazivFormatedOIB>
    <izvorni_sadrzaj>
      <item>ISTRATRANS PUTNIČKI PROMET d.o.o. u stečaju, LABIN</item>
    </izvorni_sadrzaj>
    <derivirana_varijabla naziv="DomainObject.Predmet.StrankaListNazivFormatedOIB_1">
      <item>ISTRATRANS PUTNIČKI PROMET d.o.o. u stečaju, LABIN</item>
    </derivirana_varijabla>
  </DomainObject.Predmet.StrankaListNazivFormatedOIB>
  <DomainObject.Predmet.ProtuStrankaListFormated>
    <izvorni_sadrzaj>
      <item>Stečajna masa iza ISTRATRANS d.d. u stečaju</item>
    </izvorni_sadrzaj>
    <derivirana_varijabla naziv="DomainObject.Predmet.ProtuStrankaListFormated_1">
      <item>Stečajna masa iza ISTRATRANS d.d. u stečaju</item>
    </derivirana_varijabla>
  </DomainObject.Predmet.ProtuStrankaListFormated>
  <DomainObject.Predmet.ProtuStrankaListFormatedOIB>
    <izvorni_sadrzaj>
      <item>Stečajna masa iza ISTRATRANS d.d. u stečaju, OIB 08514722774</item>
    </izvorni_sadrzaj>
    <derivirana_varijabla naziv="DomainObject.Predmet.ProtuStrankaListFormatedOIB_1">
      <item>Stečajna masa iza ISTRATRANS d.d. u stečaju, OIB 08514722774</item>
    </derivirana_varijabla>
  </DomainObject.Predmet.ProtuStrankaListFormatedOIB>
  <DomainObject.Predmet.ProtuStrankaListFormatedWithAdress>
    <izvorni_sadrzaj>
      <item>Stečajna masa iza ISTRATRANS d.d. u stečaju, Koparska 37, 52100 Pula</item>
    </izvorni_sadrzaj>
    <derivirana_varijabla naziv="DomainObject.Predmet.ProtuStrankaListFormatedWithAdress_1">
      <item>Stečajna masa iza ISTRATRANS d.d. u stečaju, Koparska 37, 52100 Pula</item>
    </derivirana_varijabla>
  </DomainObject.Predmet.ProtuStrankaListFormatedWithAdress>
  <DomainObject.Predmet.ProtuStrankaListFormatedWithAdressOIB>
    <izvorni_sadrzaj>
      <item>Stečajna masa iza ISTRATRANS d.d. u stečaju, OIB 08514722774, Koparska 37, 52100 Pula</item>
    </izvorni_sadrzaj>
    <derivirana_varijabla naziv="DomainObject.Predmet.ProtuStrankaListFormatedWithAdressOIB_1">
      <item>Stečajna masa iza ISTRATRANS d.d. u stečaju, OIB 08514722774, Koparska 37, 52100 Pula</item>
    </derivirana_varijabla>
  </DomainObject.Predmet.ProtuStrankaListFormatedWithAdressOIB>
  <DomainObject.Predmet.ProtuStrankaListNazivFormated>
    <izvorni_sadrzaj>
      <item>Stečajna masa iza ISTRATRANS d.d. u stečaju</item>
    </izvorni_sadrzaj>
    <derivirana_varijabla naziv="DomainObject.Predmet.ProtuStrankaListNazivFormated_1">
      <item>Stečajna masa iza ISTRATRANS d.d. u stečaju</item>
    </derivirana_varijabla>
  </DomainObject.Predmet.ProtuStrankaListNazivFormated>
  <DomainObject.Predmet.ProtuStrankaListNazivFormatedOIB>
    <izvorni_sadrzaj>
      <item>Stečajna masa iza ISTRATRANS d.d. u stečaju, OIB 08514722774</item>
    </izvorni_sadrzaj>
    <derivirana_varijabla naziv="DomainObject.Predmet.ProtuStrankaListNazivFormatedOIB_1">
      <item>Stečajna masa iza ISTRATRANS d.d. u stečaju, OIB 08514722774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ISTRATRANS PUTNIČKI PROMET d.o.o. u stečaju, LABIN</izvorni_sadrzaj>
    <derivirana_varijabla naziv="DomainObject.Predmet.StrankaIDrugi_1">ISTRATRANS PUTNIČKI PROMET d.o.o. u stečaju, LABIN</derivirana_varijabla>
  </DomainObject.Predmet.StrankaIDrugi>
  <DomainObject.Predmet.ProtustrankaIDrugi>
    <izvorni_sadrzaj>Stečajna masa iza ISTRATRANS d.d. u stečaju</izvorni_sadrzaj>
    <derivirana_varijabla naziv="DomainObject.Predmet.ProtustrankaIDrugi_1">Stečajna masa iza ISTRATRANS d.d. u stečaju</derivirana_varijabla>
  </DomainObject.Predmet.ProtustrankaIDrugi>
  <DomainObject.Predmet.StrankaIDrugiAdressOIB>
    <izvorni_sadrzaj>ISTRATRANS PUTNIČKI PROMET d.o.o. u stečaju, LABIN, Rudarska 5, 52220 Labin</izvorni_sadrzaj>
    <derivirana_varijabla naziv="DomainObject.Predmet.StrankaIDrugiAdressOIB_1">ISTRATRANS PUTNIČKI PROMET d.o.o. u stečaju, LABIN, Rudarska 5, 52220 Labin</derivirana_varijabla>
  </DomainObject.Predmet.StrankaIDrugiAdressOIB>
  <DomainObject.Predmet.ProtustrankaIDrugiAdressOIB>
    <izvorni_sadrzaj>Stečajna masa iza ISTRATRANS d.d. u stečaju, OIB 08514722774, Koparska 37, 52100 Pula</izvorni_sadrzaj>
    <derivirana_varijabla naziv="DomainObject.Predmet.ProtustrankaIDrugiAdressOIB_1">Stečajna masa iza ISTRATRANS d.d. u stečaju, OIB 08514722774,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ISTRATRANS d.d. u stečaju</item>
      <item>ISTRATRANS PUTNIČKI PROMET d.o.o. u stečaju, LABIN</item>
    </izvorni_sadrzaj>
    <derivirana_varijabla naziv="DomainObject.Predmet.SudioniciListNaziv_1">
      <item>Stečajna masa iza ISTRATRANS d.d. u stečaju</item>
      <item>ISTRATRANS PUTNIČKI PROMET d.o.o. u stečaju, LABIN</item>
    </derivirana_varijabla>
  </DomainObject.Predmet.SudioniciListNaziv>
  <DomainObject.Predmet.SudioniciListAdressOIB>
    <izvorni_sadrzaj>
      <item>Stečajna masa iza ISTRATRANS d.d. u stečaju, OIB 08514722774, Koparska 37,52100 Pula</item>
      <item>ISTRATRANS PUTNIČKI PROMET d.o.o. u stečaju, LABIN, Rudarska 5,52220 Labin</item>
    </izvorni_sadrzaj>
    <derivirana_varijabla naziv="DomainObject.Predmet.SudioniciListAdressOIB_1">
      <item>Stečajna masa iza ISTRATRANS d.d. u stečaju, OIB 08514722774, Koparska 37,52100 Pula</item>
      <item>ISTRATRANS PUTNIČKI PROMET d.o.o. u stečaju, LABIN, Rudarska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08514722774</item>
      <item>, OIB null</item>
    </izvorni_sadrzaj>
    <derivirana_varijabla naziv="DomainObject.Predmet.SudioniciListNazivOIB_1">
      <item>, OIB 08514722774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8AC68-96C2-4D73-B605-126B55320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464</properties:Words>
  <properties:Characters>2442</properties:Characters>
  <properties:Lines>62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2016-11-23T12:48:00Z</dcterms:created>
  <dc:creator>sblazevic</dc:creator>
  <cp:lastModifiedBy>Sanja Lakošeljac</cp:lastModifiedBy>
  <cp:lastPrinted>2016-06-15T11:43:00Z</cp:lastPrinted>
  <dcterms:modified xmlns:xsi="http://www.w3.org/2001/XMLSchema-instance" xsi:type="dcterms:W3CDTF">2016-11-24T07:27:00Z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