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dec7" w14:paraId="c53dec7" w:rsidRDefault="00D408E1" w:rsidP="00D408E1" w:rsidR="00D408E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08E1" w:rsidP="00D408E1" w:rsidR="00D408E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408E1" w:rsidP="00D408E1" w:rsidR="00D408E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408E1" w:rsidP="00D408E1" w:rsidR="00D408E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408E1" w:rsidP="00D408E1" w:rsidR="00D408E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408E1" w:rsidP="00D408E1" w:rsidR="00D408E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408E1" w:rsidP="00D408E1" w:rsidR="00D408E1" w:rsidRPr="005D578C">
      <w:pPr>
        <w:jc w:val="center"/>
        <w:rPr>
          <w:rFonts w:cs="Times New Roman" w:eastAsia="Times New Roman"/>
          <w:szCs w:val="24"/>
        </w:rPr>
      </w:pPr>
    </w:p>
    <w:p w:rsidRDefault="00D408E1" w:rsidP="00D408E1" w:rsidR="00D408E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408E1" w:rsidP="00D408E1" w:rsidR="00D408E1" w:rsidRPr="005D578C">
      <w:pPr>
        <w:rPr>
          <w:rFonts w:cs="Times New Roman" w:eastAsia="Times New Roman"/>
          <w:szCs w:val="24"/>
        </w:rPr>
      </w:pPr>
    </w:p>
    <w:p w:rsidRDefault="003B0CB0" w:rsidP="00D408E1" w:rsidR="00D408E1">
      <w:pPr>
        <w:ind w:firstLine="708"/>
        <w:rPr>
          <w:rFonts w:cs="Times New Roman" w:eastAsia="Times New Roman"/>
          <w:szCs w:val="24"/>
        </w:rPr>
      </w:pPr>
      <w:r w:rsidRPr="003B0CB0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D408E1" w:rsidRPr="003B0CB0">
        <w:rPr>
          <w:rFonts w:cs="Times New Roman" w:eastAsia="Times New Roman"/>
          <w:szCs w:val="24"/>
        </w:rPr>
        <w:t>,</w:t>
      </w:r>
      <w:r w:rsidR="00D408E1" w:rsidRPr="003B0CB0">
        <w:t xml:space="preserve"> </w:t>
      </w:r>
      <w:r w:rsidR="00D408E1" w:rsidRPr="003B0CB0">
        <w:rPr>
          <w:rFonts w:cs="Times New Roman" w:eastAsia="Times New Roman"/>
          <w:szCs w:val="24"/>
        </w:rPr>
        <w:t>u</w:t>
      </w:r>
      <w:r w:rsidR="00D408E1" w:rsidRPr="005D578C">
        <w:rPr>
          <w:rFonts w:cs="Times New Roman" w:eastAsia="Times New Roman"/>
          <w:szCs w:val="24"/>
        </w:rPr>
        <w:t xml:space="preserve"> postupku provedbe </w:t>
      </w:r>
      <w:r w:rsidR="00D408E1">
        <w:rPr>
          <w:rFonts w:cs="Times New Roman" w:eastAsia="Times New Roman"/>
          <w:szCs w:val="24"/>
        </w:rPr>
        <w:t xml:space="preserve">skraćenog stečajnog postupka nad </w:t>
      </w:r>
      <w:r w:rsidR="00D408E1" w:rsidRPr="005D578C">
        <w:rPr>
          <w:rFonts w:cs="Times New Roman" w:eastAsia="Times New Roman"/>
          <w:szCs w:val="24"/>
        </w:rPr>
        <w:t>pravnom osobom (dužnikom)</w:t>
      </w:r>
      <w:r w:rsidR="00D408E1">
        <w:rPr>
          <w:rFonts w:cs="Times New Roman" w:eastAsia="Times New Roman"/>
          <w:szCs w:val="24"/>
        </w:rPr>
        <w:t xml:space="preserve"> ARUPINUM d. o. o.</w:t>
      </w:r>
      <w:r w:rsidR="00D408E1" w:rsidRPr="00F10AAD">
        <w:rPr>
          <w:rFonts w:cs="Times New Roman" w:eastAsia="Times New Roman"/>
          <w:szCs w:val="24"/>
        </w:rPr>
        <w:t xml:space="preserve"> </w:t>
      </w:r>
      <w:r w:rsidR="00D408E1">
        <w:rPr>
          <w:rFonts w:cs="Times New Roman" w:eastAsia="Times New Roman"/>
          <w:szCs w:val="24"/>
        </w:rPr>
        <w:t>Pula</w:t>
      </w:r>
      <w:r w:rsidR="00D408E1" w:rsidRPr="00F10AAD">
        <w:rPr>
          <w:rFonts w:cs="Times New Roman" w:eastAsia="Times New Roman"/>
          <w:szCs w:val="24"/>
        </w:rPr>
        <w:t xml:space="preserve">, </w:t>
      </w:r>
      <w:r w:rsidR="00D408E1">
        <w:rPr>
          <w:rFonts w:cs="Times New Roman" w:eastAsia="Times New Roman"/>
          <w:szCs w:val="24"/>
        </w:rPr>
        <w:t>Tartinijeva 15</w:t>
      </w:r>
      <w:r w:rsidR="00D408E1" w:rsidRPr="00F10AAD">
        <w:rPr>
          <w:rFonts w:cs="Times New Roman" w:eastAsia="Times New Roman"/>
          <w:szCs w:val="24"/>
        </w:rPr>
        <w:t xml:space="preserve">, OIB </w:t>
      </w:r>
      <w:r w:rsidR="00D408E1">
        <w:rPr>
          <w:rFonts w:cs="Times New Roman" w:eastAsia="Times New Roman"/>
          <w:szCs w:val="24"/>
        </w:rPr>
        <w:t xml:space="preserve">02114833951, MBS 130024087, povodom zahtjeva </w:t>
      </w:r>
      <w:r w:rsidR="00D408E1" w:rsidRPr="008C0525">
        <w:rPr>
          <w:rFonts w:cs="Times New Roman" w:eastAsia="Times New Roman"/>
          <w:szCs w:val="24"/>
        </w:rPr>
        <w:t xml:space="preserve">Financijske agencije, </w:t>
      </w:r>
      <w:r w:rsidR="00D408E1">
        <w:rPr>
          <w:rFonts w:cs="Times New Roman" w:eastAsia="Times New Roman"/>
          <w:szCs w:val="24"/>
        </w:rPr>
        <w:t xml:space="preserve">OIB 85821130368, </w:t>
      </w:r>
      <w:r w:rsidR="00D408E1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D408E1">
        <w:rPr>
          <w:rFonts w:cs="Times New Roman" w:eastAsia="Times New Roman"/>
          <w:szCs w:val="24"/>
        </w:rPr>
        <w:t xml:space="preserve">Pula, </w:t>
      </w:r>
      <w:r w:rsidR="00D408E1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</w:t>
      </w:r>
      <w:r w:rsidR="00D408E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D408E1">
        <w:rPr>
          <w:rFonts w:cs="Times New Roman" w:eastAsia="Times New Roman"/>
          <w:szCs w:val="24"/>
        </w:rPr>
        <w:t xml:space="preserve"> 2016.</w:t>
      </w:r>
    </w:p>
    <w:p w:rsidRDefault="00D408E1" w:rsidP="00D408E1" w:rsidR="00D408E1" w:rsidRPr="005D578C">
      <w:pPr>
        <w:rPr>
          <w:rFonts w:cs="Times New Roman" w:eastAsia="Times New Roman"/>
          <w:szCs w:val="24"/>
        </w:rPr>
      </w:pPr>
    </w:p>
    <w:p w:rsidRDefault="00D408E1" w:rsidP="00D408E1" w:rsidR="00D408E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408E1" w:rsidP="00D408E1" w:rsidR="00D408E1" w:rsidRPr="005D578C">
      <w:pPr>
        <w:rPr>
          <w:rFonts w:cs="Times New Roman" w:eastAsia="Times New Roman"/>
          <w:szCs w:val="24"/>
        </w:rPr>
      </w:pPr>
    </w:p>
    <w:p w:rsidRDefault="00D408E1" w:rsidP="00D408E1" w:rsidR="00D408E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ARUPINUM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Tartinijeva 15</w:t>
      </w:r>
      <w:r w:rsidRPr="00F10AAD">
        <w:rPr>
          <w:rFonts w:cs="Times New Roman" w:eastAsia="Times New Roman"/>
          <w:szCs w:val="24"/>
        </w:rPr>
        <w:t xml:space="preserve">, OIB </w:t>
      </w:r>
      <w:r w:rsidR="001F1C87">
        <w:rPr>
          <w:rFonts w:cs="Times New Roman" w:eastAsia="Times New Roman"/>
          <w:szCs w:val="24"/>
        </w:rPr>
        <w:t>02114833951, MBS 130024087</w:t>
      </w:r>
      <w:r>
        <w:rPr>
          <w:rFonts w:cs="Times New Roman" w:eastAsia="Times New Roman"/>
          <w:szCs w:val="24"/>
        </w:rPr>
        <w:t>.</w:t>
      </w:r>
    </w:p>
    <w:p w:rsidRDefault="00D408E1" w:rsidP="00D408E1" w:rsidR="00D408E1" w:rsidRPr="005D578C">
      <w:pPr>
        <w:rPr>
          <w:rFonts w:cs="Times New Roman" w:eastAsia="Times New Roman"/>
          <w:szCs w:val="24"/>
        </w:rPr>
      </w:pPr>
    </w:p>
    <w:p w:rsidRDefault="00D408E1" w:rsidP="00D408E1" w:rsidR="00D408E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D408E1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D408E1" w:rsidP="00D408E1" w:rsidR="00D408E1">
      <w:pPr>
        <w:ind w:firstLine="708"/>
        <w:rPr>
          <w:rFonts w:cs="Times New Roman" w:eastAsia="Times New Roman"/>
          <w:szCs w:val="20"/>
        </w:rPr>
      </w:pPr>
    </w:p>
    <w:p w:rsidRDefault="00D408E1" w:rsidP="00D408E1" w:rsidR="00D408E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ARUPINUM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Tartinijeva 15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02114833951, MBS 130024087.</w:t>
      </w:r>
    </w:p>
    <w:p w:rsidRDefault="00D408E1" w:rsidP="00D408E1" w:rsidR="00D408E1">
      <w:pPr>
        <w:ind w:firstLine="709"/>
        <w:rPr>
          <w:rFonts w:cs="Times New Roman" w:eastAsia="Times New Roman"/>
          <w:szCs w:val="24"/>
        </w:rPr>
      </w:pPr>
    </w:p>
    <w:p w:rsidRDefault="00D408E1" w:rsidP="00D408E1" w:rsidR="00D408E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ARUPINUM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Tartinijeva 15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02114833951, MBS 130024087.</w:t>
      </w:r>
    </w:p>
    <w:p w:rsidRDefault="00D408E1" w:rsidP="00D408E1" w:rsidR="00D408E1">
      <w:pPr>
        <w:rPr>
          <w:rFonts w:cs="Times New Roman" w:eastAsia="Times New Roman"/>
          <w:szCs w:val="24"/>
        </w:rPr>
      </w:pPr>
    </w:p>
    <w:p w:rsidRDefault="00D408E1" w:rsidP="00D408E1" w:rsidR="00D408E1" w:rsidRPr="005D578C">
      <w:pPr>
        <w:rPr>
          <w:rFonts w:cs="Times New Roman" w:eastAsia="Times New Roman"/>
          <w:szCs w:val="24"/>
        </w:rPr>
      </w:pPr>
    </w:p>
    <w:p w:rsidRDefault="00D408E1" w:rsidP="00D408E1" w:rsidR="00D408E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408E1" w:rsidP="00D408E1" w:rsidR="00D408E1">
      <w:pPr>
        <w:ind w:firstLine="708"/>
        <w:rPr>
          <w:rFonts w:cs="Times New Roman" w:eastAsia="Times New Roman"/>
          <w:szCs w:val="24"/>
        </w:rPr>
      </w:pPr>
    </w:p>
    <w:p w:rsidRDefault="00D408E1" w:rsidP="00D408E1" w:rsidR="00D408E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ARUPINUM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St-776/2015-3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 za zastupanje dužnika da u roku od 15 dana od ob</w:t>
      </w:r>
      <w:r w:rsidRPr="00F10AAD">
        <w:rPr>
          <w:rFonts w:cs="Times New Roman" w:eastAsia="Times New Roman"/>
          <w:szCs w:val="24"/>
        </w:rPr>
        <w:t>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408E1" w:rsidP="00D408E1" w:rsidR="00D408E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408E1" w:rsidP="00D408E1" w:rsidR="00D408E1" w:rsidRPr="005D578C">
      <w:pPr>
        <w:rPr>
          <w:rFonts w:cs="Times New Roman" w:eastAsia="Times New Roman"/>
          <w:szCs w:val="24"/>
        </w:rPr>
      </w:pPr>
    </w:p>
    <w:p w:rsidRDefault="00D408E1" w:rsidP="00D408E1" w:rsidR="00D408E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41052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641052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408E1" w:rsidP="00D408E1" w:rsidR="00D408E1">
      <w:pPr>
        <w:rPr>
          <w:rFonts w:cs="Times New Roman" w:eastAsia="Times New Roman"/>
          <w:szCs w:val="24"/>
        </w:rPr>
      </w:pPr>
    </w:p>
    <w:p w:rsidRDefault="00D408E1" w:rsidP="00D408E1" w:rsidR="00D408E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408E1" w:rsidP="00D408E1" w:rsidR="00D408E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537B0">
        <w:rPr>
          <w:rFonts w:cs="Times New Roman" w:eastAsia="Times New Roman"/>
          <w:szCs w:val="24"/>
        </w:rPr>
        <w:t>, v.r.</w:t>
      </w:r>
    </w:p>
    <w:p w:rsidRDefault="00D408E1" w:rsidP="00D408E1" w:rsidR="00D408E1">
      <w:pPr>
        <w:jc w:val="left"/>
        <w:rPr>
          <w:rFonts w:cs="Times New Roman" w:eastAsia="Times New Roman"/>
          <w:szCs w:val="24"/>
        </w:rPr>
      </w:pPr>
    </w:p>
    <w:p w:rsidRDefault="00D408E1" w:rsidP="00D408E1" w:rsidR="00D408E1" w:rsidRPr="005D578C">
      <w:pPr>
        <w:jc w:val="left"/>
        <w:rPr>
          <w:rFonts w:cs="Times New Roman" w:eastAsia="Times New Roman"/>
          <w:szCs w:val="24"/>
        </w:rPr>
      </w:pPr>
    </w:p>
    <w:p w:rsidRDefault="00D408E1" w:rsidP="00D408E1" w:rsidR="00D408E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71774" w:rsidP="00671774" w:rsidR="0067177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71774" w:rsidP="00671774" w:rsidR="006717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408E1" w:rsidP="00D408E1" w:rsidR="00D408E1">
      <w:pPr>
        <w:rPr>
          <w:rFonts w:cs="Times New Roman" w:eastAsia="Times New Roman"/>
          <w:szCs w:val="24"/>
        </w:rPr>
      </w:pPr>
    </w:p>
    <w:p w:rsidRDefault="00D408E1" w:rsidP="00D408E1" w:rsidR="00D408E1" w:rsidRPr="005D578C">
      <w:pPr>
        <w:rPr>
          <w:rFonts w:cs="Times New Roman" w:eastAsia="Times New Roman"/>
          <w:szCs w:val="24"/>
        </w:rPr>
      </w:pPr>
    </w:p>
    <w:p w:rsidRDefault="00D408E1" w:rsidP="00D408E1" w:rsidR="00D408E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408E1" w:rsidP="00D408E1" w:rsidR="00D40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408E1" w:rsidP="00D408E1" w:rsidR="00D40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ARUPINUM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Tartinijeva 15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D408E1" w:rsidP="00D408E1" w:rsidR="00D40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Elisabetta Cividin, Italija, Trieste, Via moncolano 3/02, </w:t>
      </w:r>
    </w:p>
    <w:p w:rsidRDefault="00D408E1" w:rsidP="00D408E1" w:rsidR="00D408E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D408E1" w:rsidP="00D408E1" w:rsidR="00D40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408E1" w:rsidP="00D408E1" w:rsidR="00D408E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A62794">
        <w:rPr>
          <w:rFonts w:cs="Times New Roman" w:eastAsia="Times New Roman"/>
          <w:szCs w:val="20"/>
        </w:rPr>
        <w:t>Radijana Trobonjača, Opatija</w:t>
      </w:r>
      <w:r>
        <w:rPr>
          <w:rFonts w:cs="Times New Roman" w:eastAsia="Times New Roman"/>
          <w:szCs w:val="20"/>
        </w:rPr>
        <w:t xml:space="preserve">, M. Tita 49, </w:t>
      </w:r>
    </w:p>
    <w:p w:rsidRDefault="00D408E1" w:rsidP="00D408E1" w:rsidR="00D40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408E1" w:rsidP="00D408E1" w:rsidR="00D40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408E1" w:rsidP="00D408E1" w:rsidR="00D40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408E1" w:rsidP="00D408E1" w:rsidR="00D408E1"/>
    <w:p w:rsidRDefault="00D408E1" w:rsidP="00D408E1" w:rsidR="00D408E1"/>
    <w:p w:rsidRDefault="00D408E1" w:rsidP="00D408E1" w:rsidR="00D408E1"/>
    <w:p w:rsidRDefault="00D408E1" w:rsidP="00D408E1" w:rsidR="00D408E1"/>
    <w:p w:rsidRDefault="00D408E1" w:rsidP="00D408E1" w:rsidR="00D408E1"/>
    <w:p w:rsidRDefault="00D408E1" w:rsidP="00D408E1" w:rsidR="00D408E1"/>
    <w:p w:rsidRDefault="00D408E1" w:rsidP="00D408E1" w:rsidR="00D408E1"/>
    <w:p w:rsidRDefault="00D408E1" w:rsidP="00D408E1" w:rsidR="00D408E1"/>
    <w:p w:rsidRDefault="00D408E1" w:rsidP="00D408E1" w:rsidR="00D408E1"/>
    <w:p w:rsidRDefault="00D408E1" w:rsidP="00D408E1" w:rsidR="00D408E1"/>
    <w:p w:rsidRDefault="00D408E1" w:rsidP="00D408E1" w:rsidR="00D408E1"/>
    <w:p w:rsidRDefault="00D408E1" w:rsidP="00D408E1" w:rsidR="00D408E1"/>
    <w:p w:rsidRDefault="00D408E1" w:rsidP="00D408E1" w:rsidR="00D408E1"/>
    <w:p w:rsidRDefault="004F5027" w:rsidR="004F5027"/>
    <w:sectPr w:rsidSect="003C0B1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8E1" w:rsidP="00D408E1" w:rsidR="00D408E1">
      <w:r>
        <w:separator/>
      </w:r>
    </w:p>
  </w:endnote>
  <w:endnote w:id="0" w:type="continuationSeparator">
    <w:p w:rsidRDefault="00D408E1" w:rsidP="00D408E1" w:rsidR="00D40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8E1" w:rsidP="00D408E1" w:rsidR="00D408E1">
      <w:r>
        <w:separator/>
      </w:r>
    </w:p>
  </w:footnote>
  <w:footnote w:id="0" w:type="continuationSeparator">
    <w:p w:rsidRDefault="00D408E1" w:rsidP="00D408E1" w:rsidR="00D408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8E1" w:rsidP="003C0B19" w:rsidR="003C0B1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537B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St-776/2015-5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8E1" w:rsidP="003C0B19" w:rsidR="003C0B19" w:rsidRPr="00A074C3">
    <w:pPr>
      <w:pStyle w:val="Zaglavlje"/>
      <w:jc w:val="right"/>
      <w:rPr>
        <w:szCs w:val="24"/>
      </w:rPr>
    </w:pPr>
    <w:r>
      <w:rPr>
        <w:szCs w:val="24"/>
      </w:rPr>
      <w:t>9 St-776/2015-5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B10"/>
    <w:rsid w:val="000537B0"/>
    <w:rsid w:val="001F1C87"/>
    <w:rsid w:val="003B0CB0"/>
    <w:rsid w:val="004F5027"/>
    <w:rsid w:val="00641052"/>
    <w:rsid w:val="00671774"/>
    <w:rsid w:val="00A62794"/>
    <w:rsid w:val="00D408E1"/>
    <w:rsid w:val="00F87B1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8E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08E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408E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08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08E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0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08E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3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7B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537B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537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537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8E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08E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408E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08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08E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0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08E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3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7B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537B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537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537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ARUPINUM d.o.o. PULA</izvorni_sadrzaj>
    <derivirana_varijabla naziv="DomainObject.Predmet.ProtustrankaFormated_1">  ARUPINUM d.o.o. PULA</derivirana_varijabla>
  </DomainObject.Predmet.ProtustrankaFormated>
  <DomainObject.Predmet.ProtustrankaFormatedOIB>
    <izvorni_sadrzaj>  ARUPINUM d.o.o. PULA, OIB 02114833951</izvorni_sadrzaj>
    <derivirana_varijabla naziv="DomainObject.Predmet.ProtustrankaFormatedOIB_1">  ARUPINUM d.o.o. PULA, OIB 02114833951</derivirana_varijabla>
  </DomainObject.Predmet.ProtustrankaFormatedOIB>
  <DomainObject.Predmet.ProtustrankaFormatedWithAdress>
    <izvorni_sadrzaj> ARUPINUM d.o.o. PULA, Tartinijeva 15, 52100 Pula</izvorni_sadrzaj>
    <derivirana_varijabla naziv="DomainObject.Predmet.ProtustrankaFormatedWithAdress_1"> ARUPINUM d.o.o. PULA, Tartinijeva 15, 52100 Pula</derivirana_varijabla>
  </DomainObject.Predmet.ProtustrankaFormatedWithAdress>
  <DomainObject.Predmet.ProtustrankaFormatedWithAdressOIB>
    <izvorni_sadrzaj> ARUPINUM d.o.o. PULA, OIB 02114833951, Tartinijeva 15, 52100 Pula</izvorni_sadrzaj>
    <derivirana_varijabla naziv="DomainObject.Predmet.ProtustrankaFormatedWithAdressOIB_1"> ARUPINUM d.o.o. PULA, OIB 02114833951, Tartinijeva 15, 52100 Pula</derivirana_varijabla>
  </DomainObject.Predmet.ProtustrankaFormatedWithAdressOIB>
  <DomainObject.Predmet.ProtustrankaWithAdress>
    <izvorni_sadrzaj>ARUPINUM d.o.o. PULA Tartinijeva 15, 52100 Pula</izvorni_sadrzaj>
    <derivirana_varijabla naziv="DomainObject.Predmet.ProtustrankaWithAdress_1">ARUPINUM d.o.o. PULA Tartinijeva 15, 52100 Pula</derivirana_varijabla>
  </DomainObject.Predmet.ProtustrankaWithAdress>
  <DomainObject.Predmet.ProtustrankaWithAdressOIB>
    <izvorni_sadrzaj>ARUPINUM d.o.o. PULA, OIB 02114833951, Tartinijeva 15, 52100 Pula</izvorni_sadrzaj>
    <derivirana_varijabla naziv="DomainObject.Predmet.ProtustrankaWithAdressOIB_1">ARUPINUM d.o.o. PULA, OIB 02114833951, Tartinijeva 15, 52100 Pula</derivirana_varijabla>
  </DomainObject.Predmet.ProtustrankaWithAdressOIB>
  <DomainObject.Predmet.ProtustrankaNazivFormated>
    <izvorni_sadrzaj>ARUPINUM d.o.o. PULA</izvorni_sadrzaj>
    <derivirana_varijabla naziv="DomainObject.Predmet.ProtustrankaNazivFormated_1">ARUPINUM d.o.o. PULA</derivirana_varijabla>
  </DomainObject.Predmet.ProtustrankaNazivFormated>
  <DomainObject.Predmet.ProtustrankaNazivFormatedOIB>
    <izvorni_sadrzaj>ARUPINUM d.o.o. PULA, OIB 02114833951</izvorni_sadrzaj>
    <derivirana_varijabla naziv="DomainObject.Predmet.ProtustrankaNazivFormatedOIB_1">ARUPINUM d.o.o. PULA, OIB 02114833951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49921.34</izvorni_sadrzaj>
    <derivirana_varijabla naziv="DomainObject.Predmet.TrenutnaVrijednost_1">49921.34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ARUPINUM d.o.o. PULA</item>
    </izvorni_sadrzaj>
    <derivirana_varijabla naziv="DomainObject.Predmet.ProtuStrankaListFormated_1">
      <item>ARUPINUM d.o.o. PULA</item>
    </derivirana_varijabla>
  </DomainObject.Predmet.ProtuStrankaListFormated>
  <DomainObject.Predmet.ProtuStrankaListFormatedOIB>
    <izvorni_sadrzaj>
      <item>ARUPINUM d.o.o. PULA, OIB 02114833951</item>
    </izvorni_sadrzaj>
    <derivirana_varijabla naziv="DomainObject.Predmet.ProtuStrankaListFormatedOIB_1">
      <item>ARUPINUM d.o.o. PULA, OIB 02114833951</item>
    </derivirana_varijabla>
  </DomainObject.Predmet.ProtuStrankaListFormatedOIB>
  <DomainObject.Predmet.ProtuStrankaListFormatedWithAdress>
    <izvorni_sadrzaj>
      <item>ARUPINUM d.o.o. PULA, Tartinijeva 15, 52100 Pula</item>
    </izvorni_sadrzaj>
    <derivirana_varijabla naziv="DomainObject.Predmet.ProtuStrankaListFormatedWithAdress_1">
      <item>ARUPINUM d.o.o. PULA, Tartinijeva 15, 52100 Pula</item>
    </derivirana_varijabla>
  </DomainObject.Predmet.ProtuStrankaListFormatedWithAdress>
  <DomainObject.Predmet.ProtuStrankaListFormatedWithAdressOIB>
    <izvorni_sadrzaj>
      <item>ARUPINUM d.o.o. PULA, OIB 02114833951, Tartinijeva 15, 52100 Pula</item>
    </izvorni_sadrzaj>
    <derivirana_varijabla naziv="DomainObject.Predmet.ProtuStrankaListFormatedWithAdressOIB_1">
      <item>ARUPINUM d.o.o. PULA, OIB 02114833951, Tartinijeva 15, 52100 Pula</item>
    </derivirana_varijabla>
  </DomainObject.Predmet.ProtuStrankaListFormatedWithAdressOIB>
  <DomainObject.Predmet.ProtuStrankaListNazivFormated>
    <izvorni_sadrzaj>
      <item>ARUPINUM d.o.o. PULA</item>
    </izvorni_sadrzaj>
    <derivirana_varijabla naziv="DomainObject.Predmet.ProtuStrankaListNazivFormated_1">
      <item>ARUPINUM d.o.o. PULA</item>
    </derivirana_varijabla>
  </DomainObject.Predmet.ProtuStrankaListNazivFormated>
  <DomainObject.Predmet.ProtuStrankaListNazivFormatedOIB>
    <izvorni_sadrzaj>
      <item>ARUPINUM d.o.o. PULA, OIB 02114833951</item>
    </izvorni_sadrzaj>
    <derivirana_varijabla naziv="DomainObject.Predmet.ProtuStrankaListNazivFormatedOIB_1">
      <item>ARUPINUM d.o.o. PULA, OIB 02114833951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ARUPINUM d.o.o. PULA</izvorni_sadrzaj>
    <derivirana_varijabla naziv="DomainObject.Predmet.ProtustrankaIDrugi_1">ARUPINUM d.o.o. PULA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ARUPINUM d.o.o. PULA, OIB 02114833951, Tartinijeva 15, 52100 Pula</izvorni_sadrzaj>
    <derivirana_varijabla naziv="DomainObject.Predmet.ProtustrankaIDrugiAdressOIB_1">ARUPINUM d.o.o. PULA, OIB 02114833951,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ARUPINUM d.o.o. PULA</item>
    </izvorni_sadrzaj>
    <derivirana_varijabla naziv="DomainObject.Predmet.SudioniciListNaziv_1">
      <item>FINANCIJSKA AGENCIJA RC RIJEKA PODRUŽNICA PULA, PULA</item>
      <item>ARUPINUM d.o.o. PULA</item>
    </derivirana_varijabla>
  </DomainObject.Predmet.SudioniciListNaziv>
  <DomainObject.Predmet.SudioniciListAdressOIB>
    <izvorni_sadrzaj>
      <item>FINANCIJSKA AGENCIJA RC RIJEKA PODRUŽNICA PULA, PULA, OIB 85821130368, GIARDINI 5,52100 Pula</item>
      <item>ARUPINUM d.o.o. PULA, OIB 02114833951, Tartinijeva 15,52100 Pula</item>
    </izvorni_sadrzaj>
    <derivirana_varijabla naziv="DomainObject.Predmet.SudioniciListAdressOIB_1">
      <item>FINANCIJSKA AGENCIJA RC RIJEKA PODRUŽNICA PULA, PULA, OIB 85821130368, GIARDINI 5,52100 Pula</item>
      <item>ARUPINUM d.o.o. PULA, OIB 02114833951, Tartinijeva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02114833951</item>
    </izvorni_sadrzaj>
    <derivirana_varijabla naziv="DomainObject.Predmet.SudioniciListNazivOIB_1">
      <item>, OIB 85821130368</item>
      <item>, OIB 02114833951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3090</properties:Characters>
  <properties:Lines>90</properties:Lines>
  <properties:Paragraphs>30</properties:Paragraphs>
  <properties:TotalTime>2</properties:TotalTime>
  <properties:ScaleCrop>false</properties:ScaleCrop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2016-03-18T09:34:00Z</dcterms:created>
  <dc:creator>Mihaela Kaligari</dc:creator>
  <dc:description/>
  <cp:keywords/>
  <cp:lastModifiedBy>Ana Jeromela</cp:lastModifiedBy>
  <cp:lastPrinted>2016-04-12T07:16:00Z</cp:lastPrinted>
  <dcterms:modified xmlns:xsi="http://www.w3.org/2001/XMLSchema-instance" xsi:type="dcterms:W3CDTF">2016-04-12T07:16:00Z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