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d8373" w14:paraId="ecd8373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9E4BD9">
        <w:rPr>
          <w:rFonts w:cs="Times New Roman" w:eastAsia="Times New Roman"/>
          <w:szCs w:val="20"/>
          <w:lang w:eastAsia="hr-HR"/>
        </w:rPr>
        <w:t>8026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9E4BD9">
        <w:rPr>
          <w:rFonts w:cs="Times New Roman" w:eastAsia="Times New Roman"/>
          <w:szCs w:val="24"/>
          <w:lang w:eastAsia="hr-HR"/>
        </w:rPr>
        <w:t>SRETAN PAS d.o.o., Zagreb, Hamići 10, MBS:080785437, OIB:65940666269</w:t>
      </w:r>
      <w:r w:rsidR="001609C4">
        <w:rPr>
          <w:rFonts w:cs="Times New Roman" w:eastAsia="Times New Roman"/>
          <w:szCs w:val="24"/>
          <w:lang w:eastAsia="hr-HR"/>
        </w:rPr>
        <w:t xml:space="preserve">, </w:t>
      </w:r>
      <w:r w:rsidR="00EC16BA">
        <w:rPr>
          <w:rFonts w:cs="Times New Roman" w:eastAsia="Times New Roman"/>
          <w:szCs w:val="24"/>
          <w:lang w:eastAsia="hr-HR"/>
        </w:rPr>
        <w:t>1</w:t>
      </w:r>
      <w:r w:rsidR="000A5195">
        <w:rPr>
          <w:rFonts w:cs="Times New Roman" w:eastAsia="Times New Roman"/>
          <w:szCs w:val="24"/>
          <w:lang w:eastAsia="hr-HR"/>
        </w:rPr>
        <w:t>1</w:t>
      </w:r>
      <w:r w:rsidR="0091135D">
        <w:rPr>
          <w:rFonts w:cs="Times New Roman" w:eastAsia="Times New Roman"/>
          <w:szCs w:val="24"/>
          <w:lang w:eastAsia="hr-HR"/>
        </w:rPr>
        <w:t>. prosinca</w:t>
      </w:r>
      <w:r>
        <w:rPr>
          <w:rFonts w:cs="Times New Roman" w:eastAsia="Times New Roman"/>
          <w:szCs w:val="24"/>
          <w:lang w:eastAsia="hr-HR"/>
        </w:rPr>
        <w:t xml:space="preserve">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9E4BD9" w:rsidRPr="009E4BD9">
        <w:t>SRETAN PAS d.o.o., Zagreb, Hamići 10, MBS:080785437, OIB:65940666269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9E4BD9" w:rsidRPr="009E4BD9">
        <w:rPr>
          <w:rFonts w:cs="Times New Roman" w:eastAsia="Times New Roman"/>
          <w:szCs w:val="24"/>
          <w:lang w:eastAsia="hr-HR" w:val="en-GB"/>
        </w:rPr>
        <w:t>SRETAN PAS d.o.o., Zagreb, Hamići 10, MBS:080785437, OIB:65940666269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EC16BA">
        <w:rPr>
          <w:rFonts w:cs="Times New Roman" w:eastAsia="Times New Roman"/>
          <w:szCs w:val="24"/>
          <w:lang w:eastAsia="hr-HR"/>
        </w:rPr>
        <w:t>1</w:t>
      </w:r>
      <w:r w:rsidR="000A5195">
        <w:rPr>
          <w:rFonts w:cs="Times New Roman" w:eastAsia="Times New Roman"/>
          <w:szCs w:val="24"/>
          <w:lang w:eastAsia="hr-HR"/>
        </w:rPr>
        <w:t>1</w:t>
      </w:r>
      <w:r w:rsidR="00643BBE">
        <w:rPr>
          <w:rFonts w:cs="Times New Roman" w:eastAsia="Times New Roman"/>
          <w:szCs w:val="24"/>
          <w:lang w:eastAsia="hr-HR"/>
        </w:rPr>
        <w:t>. prosinca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A5195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09C4"/>
    <w:rsid w:val="00167E1F"/>
    <w:rsid w:val="001919D0"/>
    <w:rsid w:val="001976ED"/>
    <w:rsid w:val="001D7D2D"/>
    <w:rsid w:val="001F1FB9"/>
    <w:rsid w:val="001F6477"/>
    <w:rsid w:val="00235F9A"/>
    <w:rsid w:val="00272800"/>
    <w:rsid w:val="002E6565"/>
    <w:rsid w:val="002F6140"/>
    <w:rsid w:val="003031C4"/>
    <w:rsid w:val="0031546B"/>
    <w:rsid w:val="00322435"/>
    <w:rsid w:val="00351CA9"/>
    <w:rsid w:val="00360E9C"/>
    <w:rsid w:val="003635E1"/>
    <w:rsid w:val="0036401E"/>
    <w:rsid w:val="00365F43"/>
    <w:rsid w:val="00370AB6"/>
    <w:rsid w:val="003714F9"/>
    <w:rsid w:val="00372309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96607"/>
    <w:rsid w:val="004A43C9"/>
    <w:rsid w:val="004C3E3B"/>
    <w:rsid w:val="004C68E6"/>
    <w:rsid w:val="004F2CDA"/>
    <w:rsid w:val="00555972"/>
    <w:rsid w:val="0056314B"/>
    <w:rsid w:val="0058068D"/>
    <w:rsid w:val="005827FD"/>
    <w:rsid w:val="005C6B1D"/>
    <w:rsid w:val="005F3B1D"/>
    <w:rsid w:val="005F523B"/>
    <w:rsid w:val="005F794C"/>
    <w:rsid w:val="00615E85"/>
    <w:rsid w:val="00631562"/>
    <w:rsid w:val="00633A3F"/>
    <w:rsid w:val="00635A16"/>
    <w:rsid w:val="00643BBE"/>
    <w:rsid w:val="0065159C"/>
    <w:rsid w:val="00666B49"/>
    <w:rsid w:val="00683E78"/>
    <w:rsid w:val="00684C2B"/>
    <w:rsid w:val="006C40E9"/>
    <w:rsid w:val="006D650C"/>
    <w:rsid w:val="0071100B"/>
    <w:rsid w:val="007119CF"/>
    <w:rsid w:val="0073085E"/>
    <w:rsid w:val="00735C65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54EAB"/>
    <w:rsid w:val="00862B7D"/>
    <w:rsid w:val="00893499"/>
    <w:rsid w:val="008A2ED8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D1C06"/>
    <w:rsid w:val="009E27D4"/>
    <w:rsid w:val="009E4BD9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F01D5"/>
    <w:rsid w:val="00AF647A"/>
    <w:rsid w:val="00B0631E"/>
    <w:rsid w:val="00B27C1E"/>
    <w:rsid w:val="00B472AB"/>
    <w:rsid w:val="00B8453A"/>
    <w:rsid w:val="00B860CD"/>
    <w:rsid w:val="00B94E71"/>
    <w:rsid w:val="00BB2DCF"/>
    <w:rsid w:val="00BB5411"/>
    <w:rsid w:val="00BC0F37"/>
    <w:rsid w:val="00BD6971"/>
    <w:rsid w:val="00C0133F"/>
    <w:rsid w:val="00C21244"/>
    <w:rsid w:val="00C2469E"/>
    <w:rsid w:val="00C51D13"/>
    <w:rsid w:val="00C637B9"/>
    <w:rsid w:val="00C7564D"/>
    <w:rsid w:val="00CD264A"/>
    <w:rsid w:val="00CE59DC"/>
    <w:rsid w:val="00CE5D7E"/>
    <w:rsid w:val="00CF65E8"/>
    <w:rsid w:val="00D04DF8"/>
    <w:rsid w:val="00D05E8D"/>
    <w:rsid w:val="00D156EE"/>
    <w:rsid w:val="00D24A95"/>
    <w:rsid w:val="00D5410A"/>
    <w:rsid w:val="00D55656"/>
    <w:rsid w:val="00D738C1"/>
    <w:rsid w:val="00D76194"/>
    <w:rsid w:val="00D80ABC"/>
    <w:rsid w:val="00D81516"/>
    <w:rsid w:val="00DA6B11"/>
    <w:rsid w:val="00DC47B5"/>
    <w:rsid w:val="00DF2C9A"/>
    <w:rsid w:val="00DF73BC"/>
    <w:rsid w:val="00DF75B8"/>
    <w:rsid w:val="00E128F9"/>
    <w:rsid w:val="00E17949"/>
    <w:rsid w:val="00E52D59"/>
    <w:rsid w:val="00E56084"/>
    <w:rsid w:val="00E75EE7"/>
    <w:rsid w:val="00E77CF4"/>
    <w:rsid w:val="00E9383D"/>
    <w:rsid w:val="00EB14E6"/>
    <w:rsid w:val="00EC16BA"/>
    <w:rsid w:val="00EC571B"/>
    <w:rsid w:val="00EF1B18"/>
    <w:rsid w:val="00F00007"/>
    <w:rsid w:val="00F06117"/>
    <w:rsid w:val="00F45E63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1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1562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31562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31562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31562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1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1562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31562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31562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31562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8026</izvorni_sadrzaj>
    <derivirana_varijabla naziv="DomainObject.Predmet.Broj_1">8026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St-8026/2015</izvorni_sadrzaj>
    <derivirana_varijabla naziv="DomainObject.Predmet.OznakaBroj_1">St-8026/2015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SRETAN PAS d.o.o.</izvorni_sadrzaj>
    <derivirana_varijabla naziv="DomainObject.Predmet.ProtustrankaFormated_1">  SRETAN PAS d.o.o.</derivirana_varijabla>
  </DomainObject.Predmet.ProtustrankaFormated>
  <DomainObject.Predmet.ProtustrankaFormatedOIB>
    <izvorni_sadrzaj>  SRETAN PAS d.o.o., OIB 65940666269</izvorni_sadrzaj>
    <derivirana_varijabla naziv="DomainObject.Predmet.ProtustrankaFormatedOIB_1">  SRETAN PAS d.o.o., OIB 65940666269</derivirana_varijabla>
  </DomainObject.Predmet.ProtustrankaFormatedOIB>
  <DomainObject.Predmet.ProtustrankaFormatedWithAdress>
    <izvorni_sadrzaj> SRETAN PAS d.o.o., Hamići 10, 10000 Zagreb</izvorni_sadrzaj>
    <derivirana_varijabla naziv="DomainObject.Predmet.ProtustrankaFormatedWithAdress_1"> SRETAN PAS d.o.o., Hamići 10, 10000 Zagreb</derivirana_varijabla>
  </DomainObject.Predmet.ProtustrankaFormatedWithAdress>
  <DomainObject.Predmet.ProtustrankaFormatedWithAdressOIB>
    <izvorni_sadrzaj> SRETAN PAS d.o.o., OIB 65940666269, Hamići 10, 10000 Zagreb</izvorni_sadrzaj>
    <derivirana_varijabla naziv="DomainObject.Predmet.ProtustrankaFormatedWithAdressOIB_1"> SRETAN PAS d.o.o., OIB 65940666269, Hamići 10, 10000 Zagreb</derivirana_varijabla>
  </DomainObject.Predmet.ProtustrankaFormatedWithAdressOIB>
  <DomainObject.Predmet.ProtustrankaWithAdress>
    <izvorni_sadrzaj>SRETAN PAS d.o.o. Hamići 10, 10000 Zagreb</izvorni_sadrzaj>
    <derivirana_varijabla naziv="DomainObject.Predmet.ProtustrankaWithAdress_1">SRETAN PAS d.o.o. Hamići 10, 10000 Zagreb</derivirana_varijabla>
  </DomainObject.Predmet.ProtustrankaWithAdress>
  <DomainObject.Predmet.ProtustrankaWithAdressOIB>
    <izvorni_sadrzaj>SRETAN PAS d.o.o., OIB 65940666269, Hamići 10, 10000 Zagreb</izvorni_sadrzaj>
    <derivirana_varijabla naziv="DomainObject.Predmet.ProtustrankaWithAdressOIB_1">SRETAN PAS d.o.o., OIB 65940666269, Hamići 10, 10000 Zagreb</derivirana_varijabla>
  </DomainObject.Predmet.ProtustrankaWithAdressOIB>
  <DomainObject.Predmet.ProtustrankaNazivFormated>
    <izvorni_sadrzaj>SRETAN PAS d.o.o.</izvorni_sadrzaj>
    <derivirana_varijabla naziv="DomainObject.Predmet.ProtustrankaNazivFormated_1">SRETAN PAS d.o.o.</derivirana_varijabla>
  </DomainObject.Predmet.ProtustrankaNazivFormated>
  <DomainObject.Predmet.ProtustrankaNazivFormatedOIB>
    <izvorni_sadrzaj>SRETAN PAS d.o.o., OIB 65940666269</izvorni_sadrzaj>
    <derivirana_varijabla naziv="DomainObject.Predmet.ProtustrankaNazivFormatedOIB_1">SRETAN PAS d.o.o., OIB 65940666269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SRETAN PAS d.o.o.</item>
    </izvorni_sadrzaj>
    <derivirana_varijabla naziv="DomainObject.Predmet.ProtuStrankaListFormated_1">
      <item>SRETAN PAS d.o.o.</item>
    </derivirana_varijabla>
  </DomainObject.Predmet.ProtuStrankaListFormated>
  <DomainObject.Predmet.ProtuStrankaListFormatedOIB>
    <izvorni_sadrzaj>
      <item>SRETAN PAS d.o.o., OIB 65940666269</item>
    </izvorni_sadrzaj>
    <derivirana_varijabla naziv="DomainObject.Predmet.ProtuStrankaListFormatedOIB_1">
      <item>SRETAN PAS d.o.o., OIB 65940666269</item>
    </derivirana_varijabla>
  </DomainObject.Predmet.ProtuStrankaListFormatedOIB>
  <DomainObject.Predmet.ProtuStrankaListFormatedWithAdress>
    <izvorni_sadrzaj>
      <item>SRETAN PAS d.o.o., Hamići 10, 10000 Zagreb</item>
    </izvorni_sadrzaj>
    <derivirana_varijabla naziv="DomainObject.Predmet.ProtuStrankaListFormatedWithAdress_1">
      <item>SRETAN PAS d.o.o., Hamići 10, 10000 Zagreb</item>
    </derivirana_varijabla>
  </DomainObject.Predmet.ProtuStrankaListFormatedWithAdress>
  <DomainObject.Predmet.ProtuStrankaListFormatedWithAdressOIB>
    <izvorni_sadrzaj>
      <item>SRETAN PAS d.o.o., OIB 65940666269, Hamići 10, 10000 Zagreb</item>
    </izvorni_sadrzaj>
    <derivirana_varijabla naziv="DomainObject.Predmet.ProtuStrankaListFormatedWithAdressOIB_1">
      <item>SRETAN PAS d.o.o., OIB 65940666269, Hamići 10, 10000 Zagreb</item>
    </derivirana_varijabla>
  </DomainObject.Predmet.ProtuStrankaListFormatedWithAdressOIB>
  <DomainObject.Predmet.ProtuStrankaListNazivFormated>
    <izvorni_sadrzaj>
      <item>SRETAN PAS d.o.o.</item>
    </izvorni_sadrzaj>
    <derivirana_varijabla naziv="DomainObject.Predmet.ProtuStrankaListNazivFormated_1">
      <item>SRETAN PAS d.o.o.</item>
    </derivirana_varijabla>
  </DomainObject.Predmet.ProtuStrankaListNazivFormated>
  <DomainObject.Predmet.ProtuStrankaListNazivFormatedOIB>
    <izvorni_sadrzaj>
      <item>SRETAN PAS d.o.o., OIB 65940666269</item>
    </izvorni_sadrzaj>
    <derivirana_varijabla naziv="DomainObject.Predmet.ProtuStrankaListNazivFormatedOIB_1">
      <item>SRETAN PAS d.o.o., OIB 65940666269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SRETAN PAS d.o.o.</izvorni_sadrzaj>
    <derivirana_varijabla naziv="DomainObject.Predmet.ProtustrankaIDrugi_1">SRETAN PAS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SRETAN PAS d.o.o., OIB 65940666269, Hamići 10, 10000 Zagreb</izvorni_sadrzaj>
    <derivirana_varijabla naziv="DomainObject.Predmet.ProtustrankaIDrugiAdressOIB_1">SRETAN PAS d.o.o., OIB 65940666269, Hamići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SRETAN PAS d.o.o.</item>
    </izvorni_sadrzaj>
    <derivirana_varijabla naziv="DomainObject.Predmet.SudioniciListNaziv_1">
      <item>FINA Regionalni centar Zagreb</item>
      <item>SRETAN PAS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SRETAN PAS d.o.o., OIB 65940666269, Hamići 10,10000 Zagreb</item>
    </izvorni_sadrzaj>
    <derivirana_varijabla naziv="DomainObject.Predmet.SudioniciListAdressOIB_1">
      <item>FINA Regionalni centar Zagreb, OIB 85821130368, Trg svibanjskih žrtava 1995. 1,10000 Zagreb</item>
      <item>SRETAN PAS d.o.o., OIB 65940666269, Hamići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65940666269</item>
    </izvorni_sadrzaj>
    <derivirana_varijabla naziv="DomainObject.Predmet.SudioniciListNazivOIB_1">
      <item>, OIB 85821130368</item>
      <item>, OIB 65940666269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1780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2015-12-11T09:46:00Z</dcterms:created>
  <dc:creator>Mario Žišković</dc:creator>
  <cp:lastModifiedBy>Marijan Marković</cp:lastModifiedBy>
  <cp:lastPrinted>2015-12-11T09:46:00Z</cp:lastPrinted>
  <dcterms:modified xmlns:xsi="http://www.w3.org/2001/XMLSchema-instance" xsi:type="dcterms:W3CDTF">2015-12-11T09:47:00Z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