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f509" w14:paraId="6e4f5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07316">
        <w:rPr>
          <w:rFonts w:hAnsi="Times New Roman" w:ascii="Times New Roman"/>
          <w:szCs w:val="24"/>
          <w:lang w:val="hr-HR"/>
        </w:rPr>
        <w:t>BRKO TRADE j.d.o.o., Zagreb, Radnička cesta 41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B07316">
        <w:rPr>
          <w:rFonts w:hAnsi="Times New Roman" w:ascii="Times New Roman"/>
          <w:szCs w:val="24"/>
          <w:lang w:val="hr-HR"/>
        </w:rPr>
        <w:t>46551823178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1696E">
        <w:rPr>
          <w:rFonts w:hAnsi="Times New Roman" w:ascii="Times New Roman"/>
          <w:szCs w:val="24"/>
          <w:lang w:val="hr-HR"/>
        </w:rPr>
        <w:t>14.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07316">
        <w:rPr>
          <w:rFonts w:hAnsi="Times New Roman" w:ascii="Times New Roman"/>
          <w:szCs w:val="24"/>
          <w:lang w:val="hr-HR"/>
        </w:rPr>
        <w:t>BRKO TRADE j.d.o.o., Zagreb, Radnička cesta 41, OIB: 46551823178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B07316">
        <w:rPr>
          <w:rFonts w:hAnsi="Times New Roman" w:ascii="Times New Roman"/>
          <w:lang w:val="hr-HR"/>
        </w:rPr>
        <w:t>26.492,95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B07316">
        <w:rPr>
          <w:rFonts w:hAnsi="Times New Roman" w:ascii="Times New Roman"/>
          <w:lang w:val="hr-HR"/>
        </w:rPr>
        <w:t>09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E3B7C">
        <w:rPr>
          <w:rFonts w:hAnsi="Times New Roman" w:ascii="Times New Roman"/>
          <w:lang w:val="hr-HR"/>
        </w:rPr>
        <w:t>14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P="00E71A5B" w:rsid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E71A5B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E71A5B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P="00E71A5B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1A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B07316">
      <w:rPr>
        <w:rFonts w:hAnsi="Times New Roman" w:ascii="Times New Roman"/>
        <w:lang w:val="hr-HR"/>
      </w:rPr>
      <w:t>101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B07316">
      <w:rPr>
        <w:rFonts w:hAnsi="Times New Roman" w:ascii="Times New Roman"/>
        <w:lang w:val="hr-HR"/>
      </w:rPr>
      <w:t>101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E2F8F"/>
    <w:rsid w:val="000F2BDD"/>
    <w:rsid w:val="0011054B"/>
    <w:rsid w:val="001112EA"/>
    <w:rsid w:val="00112B50"/>
    <w:rsid w:val="001278C0"/>
    <w:rsid w:val="00142754"/>
    <w:rsid w:val="00147256"/>
    <w:rsid w:val="00150D7A"/>
    <w:rsid w:val="00182088"/>
    <w:rsid w:val="001E3B7C"/>
    <w:rsid w:val="0021696E"/>
    <w:rsid w:val="00224E1D"/>
    <w:rsid w:val="00254A72"/>
    <w:rsid w:val="00286AE8"/>
    <w:rsid w:val="002A125C"/>
    <w:rsid w:val="002A1A54"/>
    <w:rsid w:val="002D1974"/>
    <w:rsid w:val="00323050"/>
    <w:rsid w:val="003A7F60"/>
    <w:rsid w:val="003E1A90"/>
    <w:rsid w:val="0042162E"/>
    <w:rsid w:val="00462037"/>
    <w:rsid w:val="004650D4"/>
    <w:rsid w:val="00490B9C"/>
    <w:rsid w:val="004C624F"/>
    <w:rsid w:val="004D5D86"/>
    <w:rsid w:val="00532B71"/>
    <w:rsid w:val="00561A71"/>
    <w:rsid w:val="005940E9"/>
    <w:rsid w:val="005A77EB"/>
    <w:rsid w:val="006176E2"/>
    <w:rsid w:val="006356C5"/>
    <w:rsid w:val="0063783F"/>
    <w:rsid w:val="0066423A"/>
    <w:rsid w:val="006F630A"/>
    <w:rsid w:val="006F78E9"/>
    <w:rsid w:val="00767FA3"/>
    <w:rsid w:val="007A29F9"/>
    <w:rsid w:val="00802092"/>
    <w:rsid w:val="00840E3D"/>
    <w:rsid w:val="00853513"/>
    <w:rsid w:val="00890F60"/>
    <w:rsid w:val="00916B62"/>
    <w:rsid w:val="009209F1"/>
    <w:rsid w:val="0093114E"/>
    <w:rsid w:val="0093282A"/>
    <w:rsid w:val="00950BB0"/>
    <w:rsid w:val="00974CBE"/>
    <w:rsid w:val="00997BA9"/>
    <w:rsid w:val="009C032B"/>
    <w:rsid w:val="009F6528"/>
    <w:rsid w:val="00A0473F"/>
    <w:rsid w:val="00A31A03"/>
    <w:rsid w:val="00A43F99"/>
    <w:rsid w:val="00A56360"/>
    <w:rsid w:val="00A87BD1"/>
    <w:rsid w:val="00A95334"/>
    <w:rsid w:val="00AB6F20"/>
    <w:rsid w:val="00AB7883"/>
    <w:rsid w:val="00AF40B4"/>
    <w:rsid w:val="00B03169"/>
    <w:rsid w:val="00B07316"/>
    <w:rsid w:val="00B82D05"/>
    <w:rsid w:val="00BE568F"/>
    <w:rsid w:val="00C0469C"/>
    <w:rsid w:val="00C46D2C"/>
    <w:rsid w:val="00C74453"/>
    <w:rsid w:val="00CC588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DB7DDC"/>
    <w:rsid w:val="00E0109B"/>
    <w:rsid w:val="00E71A5B"/>
    <w:rsid w:val="00EE4A83"/>
    <w:rsid w:val="00EE5750"/>
    <w:rsid w:val="00EF7766"/>
    <w:rsid w:val="00F02DF2"/>
    <w:rsid w:val="00F4319E"/>
    <w:rsid w:val="00F62A72"/>
    <w:rsid w:val="00F654C6"/>
    <w:rsid w:val="00F667BC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BRKO TRADE j.d.o.o. za usluge</izvorni_sadrzaj>
    <derivirana_varijabla naziv="DomainObject.Predmet.ProtustrankaFormated_1">  BRKO TRADE j.d.o.o. za usluge</derivirana_varijabla>
  </DomainObject.Predmet.ProtustrankaFormated>
  <DomainObject.Predmet.ProtustrankaFormatedOIB>
    <izvorni_sadrzaj>  BRKO TRADE j.d.o.o. za usluge, OIB 46551823178</izvorni_sadrzaj>
    <derivirana_varijabla naziv="DomainObject.Predmet.ProtustrankaFormatedOIB_1">  BRKO TRADE j.d.o.o. za usluge, OIB 46551823178</derivirana_varijabla>
  </DomainObject.Predmet.ProtustrankaFormatedOIB>
  <DomainObject.Predmet.ProtustrankaFormatedWithAdress>
    <izvorni_sadrzaj> BRKO TRADE j.d.o.o. za usluge, Radnička cesta 41, 10000 Zagreb</izvorni_sadrzaj>
    <derivirana_varijabla naziv="DomainObject.Predmet.ProtustrankaFormatedWithAdress_1"> BRKO TRADE j.d.o.o. za usluge, Radnička cesta 41, 10000 Zagreb</derivirana_varijabla>
  </DomainObject.Predmet.ProtustrankaFormatedWithAdress>
  <DomainObject.Predmet.ProtustrankaFormatedWithAdressOIB>
    <izvorni_sadrzaj> BRKO TRADE j.d.o.o. za usluge, OIB 46551823178, Radnička cesta 41, 10000 Zagreb</izvorni_sadrzaj>
    <derivirana_varijabla naziv="DomainObject.Predmet.ProtustrankaFormatedWithAdressOIB_1"> BRKO TRADE j.d.o.o. za usluge, OIB 46551823178, Radnička cesta 41, 10000 Zagreb</derivirana_varijabla>
  </DomainObject.Predmet.ProtustrankaFormatedWithAdressOIB>
  <DomainObject.Predmet.ProtustrankaWithAdress>
    <izvorni_sadrzaj>BRKO TRADE j.d.o.o. za usluge Radnička cesta 41, 10000 Zagreb</izvorni_sadrzaj>
    <derivirana_varijabla naziv="DomainObject.Predmet.ProtustrankaWithAdress_1">BRKO TRADE j.d.o.o. za usluge Radnička cesta 41, 10000 Zagreb</derivirana_varijabla>
  </DomainObject.Predmet.ProtustrankaWithAdress>
  <DomainObject.Predmet.ProtustrankaWithAdressOIB>
    <izvorni_sadrzaj>BRKO TRADE j.d.o.o. za usluge, OIB 46551823178, Radnička cesta 41, 10000 Zagreb</izvorni_sadrzaj>
    <derivirana_varijabla naziv="DomainObject.Predmet.ProtustrankaWithAdressOIB_1">BRKO TRADE j.d.o.o. za usluge, OIB 46551823178, Radnička cesta 41, 10000 Zagreb</derivirana_varijabla>
  </DomainObject.Predmet.ProtustrankaWithAdressOIB>
  <DomainObject.Predmet.ProtustrankaNazivFormated>
    <izvorni_sadrzaj>BRKO TRADE j.d.o.o. za usluge</izvorni_sadrzaj>
    <derivirana_varijabla naziv="DomainObject.Predmet.ProtustrankaNazivFormated_1">BRKO TRADE j.d.o.o. za usluge</derivirana_varijabla>
  </DomainObject.Predmet.ProtustrankaNazivFormated>
  <DomainObject.Predmet.ProtustrankaNazivFormatedOIB>
    <izvorni_sadrzaj>BRKO TRADE j.d.o.o. za usluge, OIB 46551823178</izvorni_sadrzaj>
    <derivirana_varijabla naziv="DomainObject.Predmet.ProtustrankaNazivFormatedOIB_1">BRKO TRADE j.d.o.o. za usluge, OIB 46551823178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BRKO TRADE j.d.o.o. za usluge</item>
    </izvorni_sadrzaj>
    <derivirana_varijabla naziv="DomainObject.Predmet.ProtuStrankaListFormated_1">
      <item>BRKO TRADE j.d.o.o. za usluge</item>
    </derivirana_varijabla>
  </DomainObject.Predmet.ProtuStrankaListFormated>
  <DomainObject.Predmet.ProtuStrankaListFormatedOIB>
    <izvorni_sadrzaj>
      <item>BRKO TRADE j.d.o.o. za usluge, OIB 46551823178</item>
    </izvorni_sadrzaj>
    <derivirana_varijabla naziv="DomainObject.Predmet.ProtuStrankaListFormatedOIB_1">
      <item>BRKO TRADE j.d.o.o. za usluge, OIB 46551823178</item>
    </derivirana_varijabla>
  </DomainObject.Predmet.ProtuStrankaListFormatedOIB>
  <DomainObject.Predmet.ProtuStrankaListFormatedWithAdress>
    <izvorni_sadrzaj>
      <item>BRKO TRADE j.d.o.o. za usluge, Radnička cesta 41, 10000 Zagreb</item>
    </izvorni_sadrzaj>
    <derivirana_varijabla naziv="DomainObject.Predmet.ProtuStrankaListFormatedWithAdress_1">
      <item>BRKO TRADE j.d.o.o. za usluge, Radnička cesta 41, 10000 Zagreb</item>
    </derivirana_varijabla>
  </DomainObject.Predmet.ProtuStrankaListFormatedWithAdress>
  <DomainObject.Predmet.ProtuStrankaListFormatedWithAdressOIB>
    <izvorni_sadrzaj>
      <item>BRKO TRADE j.d.o.o. za usluge, OIB 46551823178, Radnička cesta 41, 10000 Zagreb</item>
    </izvorni_sadrzaj>
    <derivirana_varijabla naziv="DomainObject.Predmet.ProtuStrankaListFormatedWithAdressOIB_1">
      <item>BRKO TRADE j.d.o.o. za usluge, OIB 46551823178, Radnička cesta 41, 10000 Zagreb</item>
    </derivirana_varijabla>
  </DomainObject.Predmet.ProtuStrankaListFormatedWithAdressOIB>
  <DomainObject.Predmet.ProtuStrankaListNazivFormated>
    <izvorni_sadrzaj>
      <item>BRKO TRADE j.d.o.o. za usluge</item>
    </izvorni_sadrzaj>
    <derivirana_varijabla naziv="DomainObject.Predmet.ProtuStrankaListNazivFormated_1">
      <item>BRKO TRADE j.d.o.o. za usluge</item>
    </derivirana_varijabla>
  </DomainObject.Predmet.ProtuStrankaListNazivFormated>
  <DomainObject.Predmet.ProtuStrankaListNazivFormatedOIB>
    <izvorni_sadrzaj>
      <item>BRKO TRADE j.d.o.o. za usluge, OIB 46551823178</item>
    </izvorni_sadrzaj>
    <derivirana_varijabla naziv="DomainObject.Predmet.ProtuStrankaListNazivFormatedOIB_1">
      <item>BRKO TRADE j.d.o.o. za usluge, OIB 46551823178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BRKO TRADE j.d.o.o. za usluge</izvorni_sadrzaj>
    <derivirana_varijabla naziv="DomainObject.Predmet.ProtustrankaIDrugi_1">BRKO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BRKO TRADE j.d.o.o. za usluge, OIB 46551823178, Radnička cesta 41, 10000 Zagreb</izvorni_sadrzaj>
    <derivirana_varijabla naziv="DomainObject.Predmet.ProtustrankaIDrugiAdressOIB_1">BRKO TRADE j.d.o.o. za usluge, OIB 46551823178,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BRKO TRADE j.d.o.o. za usluge</item>
    </izvorni_sadrzaj>
    <derivirana_varijabla naziv="DomainObject.Predmet.SudioniciListNaziv_1">
      <item>FINA Regionalni centar Zagreb</item>
      <item>BRKO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BRKO TRADE j.d.o.o. za usluge, OIB 46551823178, Radnička cesta 41,10000 Zagreb</item>
    </izvorni_sadrzaj>
    <derivirana_varijabla naziv="DomainObject.Predmet.SudioniciListAdressOIB_1">
      <item>FINA Regionalni centar Zagreb, OIB 85821130368, Trg svibanjskih žrtava 1995. 1,10000 Zagreb</item>
      <item>BRKO TRADE j.d.o.o. za usluge, OIB 46551823178,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46551823178</item>
    </izvorni_sadrzaj>
    <derivirana_varijabla naziv="DomainObject.Predmet.SudioniciListNazivOIB_1">
      <item>, OIB 85821130368</item>
      <item>, OIB 46551823178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1849</properties:Characters>
  <properties:Lines>61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2019-02-14T09:24:00Z</dcterms:created>
  <dc:creator>Sudsko vijeæe</dc:creator>
  <cp:lastModifiedBy>Romana Krsnik</cp:lastModifiedBy>
  <cp:lastPrinted>2019-02-14T13:20:00Z</cp:lastPrinted>
  <dcterms:modified xmlns:xsi="http://www.w3.org/2001/XMLSchema-instance" xsi:type="dcterms:W3CDTF">2019-02-14T13:20:00Z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(101-19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