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412" w14:paraId="ceeb41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71BD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St-7278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871BD0" w:rsidRPr="00871BD0">
        <w:t>VEGETARIJANSKA HRANA d.o.o.</w:t>
      </w:r>
      <w:r w:rsidR="00871BD0">
        <w:t xml:space="preserve"> OIB:</w:t>
      </w:r>
      <w:r w:rsidR="00871BD0" w:rsidRPr="00871BD0">
        <w:t xml:space="preserve"> 47634307164</w:t>
      </w:r>
      <w:r w:rsidR="00871BD0">
        <w:t xml:space="preserve">, MBS: </w:t>
      </w:r>
      <w:r w:rsidR="00871BD0" w:rsidRPr="00871BD0">
        <w:t>080797577</w:t>
      </w:r>
      <w:r w:rsidR="00871BD0">
        <w:t xml:space="preserve"> iz Zagreba, Sv. Leopolda Mandića 39B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871BD0" w:rsidRPr="00871BD0">
        <w:t>VEGETARIJANSKA HRANA d.o.o.</w:t>
      </w:r>
      <w:r w:rsidR="00871BD0">
        <w:t xml:space="preserve"> </w:t>
      </w:r>
      <w:r w:rsidR="00871BD0" w:rsidRPr="00871BD0">
        <w:t xml:space="preserve">OIB: 47634307164, MBS: 080797577 iz Zagreba, Sv. Leopolda Mandića 39B </w:t>
      </w:r>
      <w:r w:rsidR="00871BD0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71BD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71BD0">
        <w:t xml:space="preserve"> </w:t>
      </w:r>
      <w:r w:rsidR="00871BD0" w:rsidRPr="00871BD0">
        <w:t xml:space="preserve">VEGETARIJANSKA HRANA d.o.o. OIB: 47634307164, MBS: 080797577 iz Zagreba, Sv. Leopolda Mandića 39B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38B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71BD0">
          <w:t>70.St-7278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B101C"/>
    <w:rsid w:val="006E1039"/>
    <w:rsid w:val="00747695"/>
    <w:rsid w:val="007C052C"/>
    <w:rsid w:val="00871BD0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538B1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7278</izvorni_sadrzaj>
    <derivirana_varijabla naziv="DomainObject.Predmet.Broj_1">7278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St-7278/2015</izvorni_sadrzaj>
    <derivirana_varijabla naziv="DomainObject.Predmet.OznakaBroj_1">St-7278/2015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VEGETARIJANSKA HRANA d.o.o.</izvorni_sadrzaj>
    <derivirana_varijabla naziv="DomainObject.Predmet.ProtustrankaFormated_1">  VEGETARIJANSKA HRANA d.o.o.</derivirana_varijabla>
  </DomainObject.Predmet.ProtustrankaFormated>
  <DomainObject.Predmet.ProtustrankaFormatedOIB>
    <izvorni_sadrzaj>  VEGETARIJANSKA HRANA d.o.o., OIB 47634307164</izvorni_sadrzaj>
    <derivirana_varijabla naziv="DomainObject.Predmet.ProtustrankaFormatedOIB_1">  VEGETARIJANSKA HRANA d.o.o., OIB 47634307164</derivirana_varijabla>
  </DomainObject.Predmet.ProtustrankaFormatedOIB>
  <DomainObject.Predmet.ProtustrankaFormatedWithAdress>
    <izvorni_sadrzaj> VEGETARIJANSKA HRANA d.o.o., Sv. Leopolda Mandića 39 B, 10000 Zagreb</izvorni_sadrzaj>
    <derivirana_varijabla naziv="DomainObject.Predmet.ProtustrankaFormatedWithAdress_1"> VEGETARIJANSKA HRANA d.o.o., Sv. Leopolda Mandića 39 B, 10000 Zagreb</derivirana_varijabla>
  </DomainObject.Predmet.ProtustrankaFormatedWithAdress>
  <DomainObject.Predmet.ProtustrankaFormatedWithAdressOIB>
    <izvorni_sadrzaj> VEGETARIJANSKA HRANA d.o.o., OIB 47634307164, Sv. Leopolda Mandića 39 B, 10000 Zagreb</izvorni_sadrzaj>
    <derivirana_varijabla naziv="DomainObject.Predmet.ProtustrankaFormatedWithAdressOIB_1"> VEGETARIJANSKA HRANA d.o.o., OIB 47634307164, Sv. Leopolda Mandića 39 B, 10000 Zagreb</derivirana_varijabla>
  </DomainObject.Predmet.ProtustrankaFormatedWithAdressOIB>
  <DomainObject.Predmet.ProtustrankaWithAdress>
    <izvorni_sadrzaj>VEGETARIJANSKA HRANA d.o.o. Sv. Leopolda Mandića 39 B, 10000 Zagreb</izvorni_sadrzaj>
    <derivirana_varijabla naziv="DomainObject.Predmet.ProtustrankaWithAdress_1">VEGETARIJANSKA HRANA d.o.o. Sv. Leopolda Mandića 39 B, 10000 Zagreb</derivirana_varijabla>
  </DomainObject.Predmet.ProtustrankaWithAdress>
  <DomainObject.Predmet.ProtustrankaWithAdressOIB>
    <izvorni_sadrzaj>VEGETARIJANSKA HRANA d.o.o., OIB 47634307164, Sv. Leopolda Mandića 39 B, 10000 Zagreb</izvorni_sadrzaj>
    <derivirana_varijabla naziv="DomainObject.Predmet.ProtustrankaWithAdressOIB_1">VEGETARIJANSKA HRANA d.o.o., OIB 47634307164, Sv. Leopolda Mandića 39 B, 10000 Zagreb</derivirana_varijabla>
  </DomainObject.Predmet.ProtustrankaWithAdressOIB>
  <DomainObject.Predmet.ProtustrankaNazivFormated>
    <izvorni_sadrzaj>VEGETARIJANSKA HRANA d.o.o.</izvorni_sadrzaj>
    <derivirana_varijabla naziv="DomainObject.Predmet.ProtustrankaNazivFormated_1">VEGETARIJANSKA HRANA d.o.o.</derivirana_varijabla>
  </DomainObject.Predmet.ProtustrankaNazivFormated>
  <DomainObject.Predmet.ProtustrankaNazivFormatedOIB>
    <izvorni_sadrzaj>VEGETARIJANSKA HRANA d.o.o., OIB 47634307164</izvorni_sadrzaj>
    <derivirana_varijabla naziv="DomainObject.Predmet.ProtustrankaNazivFormatedOIB_1">VEGETARIJANSKA HRANA d.o.o., OIB 47634307164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VEGETARIJANSKA HRANA d.o.o.</item>
    </izvorni_sadrzaj>
    <derivirana_varijabla naziv="DomainObject.Predmet.ProtuStrankaListFormated_1">
      <item>VEGETARIJANSKA HRANA d.o.o.</item>
    </derivirana_varijabla>
  </DomainObject.Predmet.ProtuStrankaListFormated>
  <DomainObject.Predmet.ProtuStrankaListFormatedOIB>
    <izvorni_sadrzaj>
      <item>VEGETARIJANSKA HRANA d.o.o., OIB 47634307164</item>
    </izvorni_sadrzaj>
    <derivirana_varijabla naziv="DomainObject.Predmet.ProtuStrankaListFormatedOIB_1">
      <item>VEGETARIJANSKA HRANA d.o.o., OIB 47634307164</item>
    </derivirana_varijabla>
  </DomainObject.Predmet.ProtuStrankaListFormatedOIB>
  <DomainObject.Predmet.ProtuStrankaListFormatedWithAdress>
    <izvorni_sadrzaj>
      <item>VEGETARIJANSKA HRANA d.o.o., Sv. Leopolda Mandića 39 B, 10000 Zagreb</item>
    </izvorni_sadrzaj>
    <derivirana_varijabla naziv="DomainObject.Predmet.ProtuStrankaListFormatedWithAdress_1">
      <item>VEGETARIJANSKA HRANA d.o.o., Sv. Leopolda Mandića 39 B, 10000 Zagreb</item>
    </derivirana_varijabla>
  </DomainObject.Predmet.ProtuStrankaListFormatedWithAdress>
  <DomainObject.Predmet.ProtuStrankaListFormatedWithAdressOIB>
    <izvorni_sadrzaj>
      <item>VEGETARIJANSKA HRANA d.o.o., OIB 47634307164, Sv. Leopolda Mandića 39 B, 10000 Zagreb</item>
    </izvorni_sadrzaj>
    <derivirana_varijabla naziv="DomainObject.Predmet.ProtuStrankaListFormatedWithAdressOIB_1">
      <item>VEGETARIJANSKA HRANA d.o.o., OIB 47634307164, Sv. Leopolda Mandića 39 B, 10000 Zagreb</item>
    </derivirana_varijabla>
  </DomainObject.Predmet.ProtuStrankaListFormatedWithAdressOIB>
  <DomainObject.Predmet.ProtuStrankaListNazivFormated>
    <izvorni_sadrzaj>
      <item>VEGETARIJANSKA HRANA d.o.o.</item>
    </izvorni_sadrzaj>
    <derivirana_varijabla naziv="DomainObject.Predmet.ProtuStrankaListNazivFormated_1">
      <item>VEGETARIJANSKA HRANA d.o.o.</item>
    </derivirana_varijabla>
  </DomainObject.Predmet.ProtuStrankaListNazivFormated>
  <DomainObject.Predmet.ProtuStrankaListNazivFormatedOIB>
    <izvorni_sadrzaj>
      <item>VEGETARIJANSKA HRANA d.o.o., OIB 47634307164</item>
    </izvorni_sadrzaj>
    <derivirana_varijabla naziv="DomainObject.Predmet.ProtuStrankaListNazivFormatedOIB_1">
      <item>VEGETARIJANSKA HRANA d.o.o., OIB 47634307164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VEGETARIJANSKA HRANA d.o.o.</izvorni_sadrzaj>
    <derivirana_varijabla naziv="DomainObject.Predmet.ProtustrankaIDrugi_1">VEGETARIJANSKA HRANA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VEGETARIJANSKA HRANA d.o.o., OIB 47634307164, Sv. Leopolda Mandića 39 B, 10000 Zagreb</izvorni_sadrzaj>
    <derivirana_varijabla naziv="DomainObject.Predmet.ProtustrankaIDrugiAdressOIB_1">VEGETARIJANSKA HRANA d.o.o., OIB 47634307164, Sv. Leopolda Mandića 39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VEGETARIJANSKA HRANA d.o.o.</item>
      <item>FINA Regionalni centar Zagreb</item>
    </izvorni_sadrzaj>
    <derivirana_varijabla naziv="DomainObject.Predmet.SudioniciListNaziv_1">
      <item>VEGETARIJANSKA HRANA d.o.o.</item>
      <item>FINA Regionalni centar Zagreb</item>
    </derivirana_varijabla>
  </DomainObject.Predmet.SudioniciListNaziv>
  <DomainObject.Predmet.SudioniciListAdressOIB>
    <izvorni_sadrzaj>
      <item>VEGETARIJANSKA HRANA d.o.o., OIB 47634307164, Sv. Leopolda Mandića 39 B,10000 Zagreb</item>
      <item>FINA Regionalni centar Zagreb, OIB 85821130368, Trg svibanjskih žrtava 1995. br 1,10000 Zagreb</item>
    </izvorni_sadrzaj>
    <derivirana_varijabla naziv="DomainObject.Predmet.SudioniciListAdressOIB_1">
      <item>VEGETARIJANSKA HRANA d.o.o., OIB 47634307164, Sv. Leopolda Mandića 39 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47634307164</item>
      <item>, OIB 85821130368</item>
    </izvorni_sadrzaj>
    <derivirana_varijabla naziv="DomainObject.Predmet.SudioniciListNazivOIB_1">
      <item>, OIB 47634307164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1781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2015-12-14T14:17:00Z</dcterms:created>
  <dc:creator>Maja Jurovicki</dc:creator>
  <cp:lastModifiedBy>Zlatka Plivelić</cp:lastModifiedBy>
  <cp:lastPrinted>2015-12-04T07:00:00Z</cp:lastPrinted>
  <dcterms:modified xmlns:xsi="http://www.w3.org/2001/XMLSchema-instance" xsi:type="dcterms:W3CDTF">2015-12-16T09:55:00Z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