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ba43" w14:paraId="6b2ba43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9E7736">
        <w:t>888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9E7736">
        <w:t xml:space="preserve">EDING ELEKTRO d.o.o. u likvidaciji, Sisak, Marijana </w:t>
      </w:r>
      <w:proofErr w:type="spellStart"/>
      <w:r w:rsidR="009E7736">
        <w:t>Celjaka</w:t>
      </w:r>
      <w:proofErr w:type="spellEnd"/>
      <w:r w:rsidR="009E7736">
        <w:t xml:space="preserve"> 129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9E7736">
        <w:t>080287863</w:t>
      </w:r>
      <w:r w:rsidR="001C0917">
        <w:t xml:space="preserve">, OIB: </w:t>
      </w:r>
      <w:r w:rsidR="009E7736">
        <w:t>84150118771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9E7736">
        <w:t>888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9E7736">
        <w:t>1</w:t>
      </w:r>
      <w:r w:rsidRPr="00257DF6">
        <w:t xml:space="preserve">. </w:t>
      </w:r>
      <w:r w:rsidR="009E7736">
        <w:t>rujna</w:t>
      </w:r>
      <w:r w:rsidRPr="00257DF6">
        <w:t xml:space="preserve"> 201</w:t>
      </w:r>
      <w:r w:rsidR="009E7736">
        <w:t>5</w:t>
      </w:r>
      <w:r w:rsidRPr="00257DF6">
        <w:t xml:space="preserve">. godine dužnik u Očevidniku redoslijeda osnova za plaćanje ima evidentirane neizvršene osnove za plaćanje u ukupnom iznosu od </w:t>
      </w:r>
      <w:r w:rsidR="009E7736">
        <w:t>1.374,44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9E7736">
        <w:t xml:space="preserve">Božena </w:t>
      </w:r>
      <w:proofErr w:type="spellStart"/>
      <w:r w:rsidR="009E7736">
        <w:t>Ramić</w:t>
      </w:r>
      <w:proofErr w:type="spellEnd"/>
      <w:r w:rsidR="009E7736">
        <w:t xml:space="preserve"> iz Siska, Marijana </w:t>
      </w:r>
      <w:proofErr w:type="spellStart"/>
      <w:r w:rsidR="009E7736">
        <w:t>Celjaka</w:t>
      </w:r>
      <w:proofErr w:type="spellEnd"/>
      <w:r w:rsidR="009E7736">
        <w:t xml:space="preserve"> 129</w:t>
      </w:r>
      <w:r w:rsidR="00B51D17">
        <w:t>, OIB</w:t>
      </w:r>
      <w:r w:rsidR="00185F6C">
        <w:t>:</w:t>
      </w:r>
      <w:r w:rsidR="00B51D17">
        <w:t xml:space="preserve"> </w:t>
      </w:r>
      <w:r w:rsidR="009E7736">
        <w:t>13944703839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E7736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9E7736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DF8" w:rsidR="00213DF8">
      <w:r>
        <w:separator/>
      </w:r>
    </w:p>
  </w:endnote>
  <w:endnote w:id="0" w:type="continuationSeparator">
    <w:p w:rsidRDefault="00213DF8" w:rsidR="00213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DF8" w:rsidR="00213DF8">
      <w:r>
        <w:separator/>
      </w:r>
    </w:p>
  </w:footnote>
  <w:footnote w:id="0" w:type="continuationSeparator">
    <w:p w:rsidRDefault="00213DF8" w:rsidR="00213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6E64"/>
    <w:rsid w:val="000851C1"/>
    <w:rsid w:val="000962D9"/>
    <w:rsid w:val="000A3F4D"/>
    <w:rsid w:val="000B75BC"/>
    <w:rsid w:val="000D424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13DF8"/>
    <w:rsid w:val="00252B2F"/>
    <w:rsid w:val="00257DF6"/>
    <w:rsid w:val="002B5CD9"/>
    <w:rsid w:val="002C195B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736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00A28"/>
    <w:rsid w:val="00C05653"/>
    <w:rsid w:val="00C171B8"/>
    <w:rsid w:val="00C31D03"/>
    <w:rsid w:val="00CE3DF0"/>
    <w:rsid w:val="00CE507E"/>
    <w:rsid w:val="00D139A8"/>
    <w:rsid w:val="00DC5547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13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9A8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9A8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9A8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13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9A8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9A8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9A8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EDING ELEKTRO d.o.o. u likvidaciji zastupanog po punomoćniku Božena Ramić</izvorni_sadrzaj>
    <derivirana_varijabla naziv="DomainObject.Predmet.ProtustrankaFormated_1">  EDING ELEKTRO d.o.o. u likvidaciji zastupanog po punomoćniku Božena Ramić</derivirana_varijabla>
  </DomainObject.Predmet.ProtustrankaFormated>
  <DomainObject.Predmet.ProtustrankaFormatedOIB>
    <izvorni_sadrzaj>  EDING ELEKTRO d.o.o. u likvidaciji, OIB 84150118771 zastupanog po punomoćniku Božena Ramić</izvorni_sadrzaj>
    <derivirana_varijabla naziv="DomainObject.Predmet.ProtustrankaFormatedOIB_1">  EDING ELEKTRO d.o.o. u likvidaciji, OIB 84150118771 zastupanog po punomoćniku Božena Ramić</derivirana_varijabla>
  </DomainObject.Predmet.ProtustrankaFormatedOIB>
  <DomainObject.Predmet.ProtustrankaFormatedWithAdress>
    <izvorni_sadrzaj> EDING ELEKTRO d.o.o. u likvidaciji, Marijana Celjaka 129, 44000 Sisak zastupanog po punomoćniku Božena Ramić</izvorni_sadrzaj>
    <derivirana_varijabla naziv="DomainObject.Predmet.ProtustrankaFormatedWithAdress_1"> EDING ELEKTRO d.o.o. u likvidaciji, Marijana Celjaka 129, 44000 Sisak zastupanog po punomoćniku Božena Ramić</derivirana_varijabla>
  </DomainObject.Predmet.ProtustrankaFormatedWithAdress>
  <DomainObject.Predmet.ProtustrankaFormatedWithAdressOIB>
    <izvorni_sadrzaj> EDING ELEKTRO d.o.o. u likvidaciji, OIB 84150118771, Marijana Celjaka 129, 44000 Sisak zastupanog po punomoćniku Božena Ramić</izvorni_sadrzaj>
    <derivirana_varijabla naziv="DomainObject.Predmet.ProtustrankaFormatedWithAdressOIB_1"> EDING ELEKTRO d.o.o. u likvidaciji, OIB 84150118771, Marijana Celjaka 129, 44000 Sisak zastupanog po punomoćniku Božena Ramić</derivirana_varijabla>
  </DomainObject.Predmet.ProtustrankaFormatedWithAdressOIB>
  <DomainObject.Predmet.ProtustrankaWithAdress>
    <izvorni_sadrzaj>EDING ELEKTRO d.o.o. u likvidaciji Marijana Celjaka 129, 44000 Sisak</izvorni_sadrzaj>
    <derivirana_varijabla naziv="DomainObject.Predmet.ProtustrankaWithAdress_1">EDING ELEKTRO d.o.o. u likvidaciji Marijana Celjaka 129, 44000 Sisak</derivirana_varijabla>
  </DomainObject.Predmet.ProtustrankaWithAdress>
  <DomainObject.Predmet.ProtustrankaWithAdressOIB>
    <izvorni_sadrzaj>EDING ELEKTRO d.o.o. u likvidaciji, OIB 84150118771, Marijana Celjaka 129, 44000 Sisak</izvorni_sadrzaj>
    <derivirana_varijabla naziv="DomainObject.Predmet.ProtustrankaWithAdressOIB_1">EDING ELEKTRO d.o.o. u likvidaciji, OIB 84150118771, Marijana Celjaka 129, 44000 Sisak</derivirana_varijabla>
  </DomainObject.Predmet.ProtustrankaWithAdressOIB>
  <DomainObject.Predmet.ProtustrankaNazivFormated>
    <izvorni_sadrzaj>EDING ELEKTRO d.o.o. u likvidaciji</izvorni_sadrzaj>
    <derivirana_varijabla naziv="DomainObject.Predmet.ProtustrankaNazivFormated_1">EDING ELEKTRO d.o.o. u likvidaciji</derivirana_varijabla>
  </DomainObject.Predmet.ProtustrankaNazivFormated>
  <DomainObject.Predmet.ProtustrankaNazivFormatedOIB>
    <izvorni_sadrzaj>EDING ELEKTRO d.o.o. u likvidaciji, OIB 84150118771</izvorni_sadrzaj>
    <derivirana_varijabla naziv="DomainObject.Predmet.ProtustrankaNazivFormatedOIB_1">EDING ELEKTRO d.o.o. u likvidaciji, OIB 84150118771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EDING ELEKTRO d.o.o. u likvidaciji zastupanog po punomoćniku Božena Ramić</item>
    </izvorni_sadrzaj>
    <derivirana_varijabla naziv="DomainObject.Predmet.ProtuStrankaListFormated_1">
      <item>EDING ELEKTRO d.o.o. u likvidaciji zastupanog po punomoćniku Božena Ramić</item>
    </derivirana_varijabla>
  </DomainObject.Predmet.ProtuStrankaListFormated>
  <DomainObject.Predmet.ProtuStrankaListFormatedOIB>
    <izvorni_sadrzaj>
      <item>EDING ELEKTRO d.o.o. u likvidaciji, OIB 84150118771 zastupanog po punomoćniku Božena Ramić</item>
    </izvorni_sadrzaj>
    <derivirana_varijabla naziv="DomainObject.Predmet.ProtuStrankaListFormatedOIB_1">
      <item>EDING ELEKTRO d.o.o. u likvidaciji, OIB 84150118771 zastupanog po punomoćniku Božena Ramić</item>
    </derivirana_varijabla>
  </DomainObject.Predmet.ProtuStrankaListFormatedOIB>
  <DomainObject.Predmet.ProtuStrankaListFormatedWithAdress>
    <izvorni_sadrzaj>
      <item>EDING ELEKTRO d.o.o. u likvidaciji, Marijana Celjaka 129, 44000 Sisak zastupanog po punomoćniku Božena Ramić</item>
    </izvorni_sadrzaj>
    <derivirana_varijabla naziv="DomainObject.Predmet.ProtuStrankaListFormatedWithAdress_1">
      <item>EDING ELEKTRO d.o.o. u likvidaciji, Marijana Celjaka 129, 44000 Sisak zastupanog po punomoćniku Božena Ramić</item>
    </derivirana_varijabla>
  </DomainObject.Predmet.ProtuStrankaListFormatedWithAdress>
  <DomainObject.Predmet.ProtuStrankaListFormatedWithAdressOIB>
    <izvorni_sadrzaj>
      <item>EDING ELEKTRO d.o.o. u likvidaciji, OIB 84150118771, Marijana Celjaka 129, 44000 Sisak zastupanog po punomoćniku Božena Ramić</item>
    </izvorni_sadrzaj>
    <derivirana_varijabla naziv="DomainObject.Predmet.ProtuStrankaListFormatedWithAdressOIB_1">
      <item>EDING ELEKTRO d.o.o. u likvidaciji, OIB 84150118771, Marijana Celjaka 129, 44000 Sisak zastupanog po punomoćniku Božena Ramić</item>
    </derivirana_varijabla>
  </DomainObject.Predmet.ProtuStrankaListFormatedWithAdressOIB>
  <DomainObject.Predmet.ProtuStrankaListNazivFormated>
    <izvorni_sadrzaj>
      <item>EDING ELEKTRO d.o.o. u likvidaciji</item>
    </izvorni_sadrzaj>
    <derivirana_varijabla naziv="DomainObject.Predmet.ProtuStrankaListNazivFormated_1">
      <item>EDING ELEKTRO d.o.o. u likvidaciji</item>
    </derivirana_varijabla>
  </DomainObject.Predmet.ProtuStrankaListNazivFormated>
  <DomainObject.Predmet.ProtuStrankaListNazivFormatedOIB>
    <izvorni_sadrzaj>
      <item>EDING ELEKTRO d.o.o. u likvidaciji, OIB 84150118771</item>
    </izvorni_sadrzaj>
    <derivirana_varijabla naziv="DomainObject.Predmet.ProtuStrankaListNazivFormatedOIB_1">
      <item>EDING ELEKTRO d.o.o. u likvidaciji, OIB 84150118771</item>
    </derivirana_varijabla>
  </DomainObject.Predmet.ProtuStrankaListNazivFormatedOIB>
  <DomainObject.Predmet.OstaliListFormated>
    <izvorni_sadrzaj>
      <item>Božena Ramić punomoćnik sudionika u postupku EDING ELEKTRO d.o.o. u likvidaciji</item>
    </izvorni_sadrzaj>
    <derivirana_varijabla naziv="DomainObject.Predmet.OstaliListFormated_1">
      <item>Božena Ramić punomoćnik sudionika u postupku EDING ELEKTRO d.o.o. u likvidaciji</item>
    </derivirana_varijabla>
  </DomainObject.Predmet.OstaliListFormated>
  <DomainObject.Predmet.OstaliListFormatedOIB>
    <izvorni_sadrzaj>
      <item>Božena Ramić, OIB 13944703839 punomoćnik sudionika u postupku EDING ELEKTRO d.o.o. u likvidaciji</item>
    </izvorni_sadrzaj>
    <derivirana_varijabla naziv="DomainObject.Predmet.OstaliListFormatedOIB_1">
      <item>Božena Ramić, OIB 13944703839 punomoćnik sudionika u postupku EDING ELEKTRO d.o.o. u likvidaciji</item>
    </derivirana_varijabla>
  </DomainObject.Predmet.OstaliListFormatedOIB>
  <DomainObject.Predmet.OstaliListFormatedWithAdress>
    <izvorni_sadrzaj>
      <item>Božena Ramić, Marijana Celjaka 129, 44000 Sisak punomoćnik sudionika u postupku EDING ELEKTRO d.o.o. u likvidaciji</item>
    </izvorni_sadrzaj>
    <derivirana_varijabla naziv="DomainObject.Predmet.OstaliListFormatedWithAdress_1">
      <item>Božena Ramić, Marijana Celjaka 129, 44000 Sisak punomoćnik sudionika u postupku EDING ELEKTRO d.o.o. u likvidaciji</item>
    </derivirana_varijabla>
  </DomainObject.Predmet.OstaliListFormatedWithAdress>
  <DomainObject.Predmet.OstaliListFormatedWithAdressOIB>
    <izvorni_sadrzaj>
      <item>Božena Ramić, OIB 13944703839, Marijana Celjaka 129, 44000 Sisak punomoćnik sudionika u postupku EDING ELEKTRO d.o.o. u likvidaciji</item>
    </izvorni_sadrzaj>
    <derivirana_varijabla naziv="DomainObject.Predmet.OstaliListFormatedWithAdressOIB_1">
      <item>Božena Ramić, OIB 13944703839, Marijana Celjaka 129, 44000 Sisak punomoćnik sudionika u postupku EDING ELEKTRO d.o.o. u likvidaciji</item>
    </derivirana_varijabla>
  </DomainObject.Predmet.OstaliListFormatedWithAdressOIB>
  <DomainObject.Predmet.OstaliListNazivFormated>
    <izvorni_sadrzaj>
      <item>Božena Ramić</item>
    </izvorni_sadrzaj>
    <derivirana_varijabla naziv="DomainObject.Predmet.OstaliListNazivFormated_1">
      <item>Božena Ramić</item>
    </derivirana_varijabla>
  </DomainObject.Predmet.OstaliListNazivFormated>
  <DomainObject.Predmet.OstaliListNazivFormatedOIB>
    <izvorni_sadrzaj>
      <item>Božena Ramić, OIB 13944703839</item>
    </izvorni_sadrzaj>
    <derivirana_varijabla naziv="DomainObject.Predmet.OstaliListNazivFormatedOIB_1">
      <item>Božena Ramić, OIB 13944703839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EDING ELEKTRO d.o.o. u likvidaciji</izvorni_sadrzaj>
    <derivirana_varijabla naziv="DomainObject.Predmet.ProtustrankaIDrugi_1">EDING ELEKTRO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EDING ELEKTRO d.o.o. u likvidaciji, OIB 84150118771, Marijana Celjaka 129, 44000 Sisak</izvorni_sadrzaj>
    <derivirana_varijabla naziv="DomainObject.Predmet.ProtustrankaIDrugiAdressOIB_1">EDING ELEKTRO d.o.o. u likvidaciji, OIB 84150118771, Marijana Celjaka 129,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EDING ELEKTRO d.o.o. u likvidaciji</item>
      <item>FINA Regionalni centar Zagreb</item>
      <item>Božena Ramić</item>
    </izvorni_sadrzaj>
    <derivirana_varijabla naziv="DomainObject.Predmet.SudioniciListNaziv_1">
      <item>EDING ELEKTRO d.o.o. u likvidaciji</item>
      <item>FINA Regionalni centar Zagreb</item>
      <item>Božena Ramić</item>
    </derivirana_varijabla>
  </DomainObject.Predmet.SudioniciListNaziv>
  <DomainObject.Predmet.SudioniciListAdressOIB>
    <izvorni_sadrzaj>
      <item>EDING ELEKTRO d.o.o. u likvidaciji, OIB 84150118771, Marijana Celjaka 129,44000 Sisak</item>
      <item>FINA Regionalni centar Zagreb, OIB 85821130368, Trg svibanjskih žrtava 1995. br. 1,10000 Zagreb</item>
      <item>Božena Ramić, OIB 13944703839, Marijana Celjaka 129,44000 Sisak</item>
    </izvorni_sadrzaj>
    <derivirana_varijabla naziv="DomainObject.Predmet.SudioniciListAdressOIB_1">
      <item>EDING ELEKTRO d.o.o. u likvidaciji, OIB 84150118771, Marijana Celjaka 129,44000 Sisak</item>
      <item>FINA Regionalni centar Zagreb, OIB 85821130368, Trg svibanjskih žrtava 1995. br. 1,10000 Zagreb</item>
      <item>Božena Ramić, OIB 13944703839, Marijana Celjaka 129,44000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84150118771</item>
      <item>, OIB 85821130368</item>
      <item>, OIB 13944703839</item>
    </izvorni_sadrzaj>
    <derivirana_varijabla naziv="DomainObject.Predmet.SudioniciListNazivOIB_1">
      <item>, OIB 84150118771</item>
      <item>, OIB 85821130368</item>
      <item>, OIB 13944703839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304</properties:Words>
  <properties:Characters>1720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2016-06-27T05:08:00Z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