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9388" w14:paraId="5629388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374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6C3741" w:rsidR="00EF513E" w:rsidRPr="00CA0FF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  <w:t xml:space="preserve">          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EF513E" w:rsidR="00031C9B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CC5631" w:rsidRPr="00CC5631">
        <w:rPr>
          <w:szCs w:val="24"/>
          <w:lang w:val="hr-HR"/>
        </w:rPr>
        <w:t>DISKRECIJA j.d.o.o. Pula, Stiglicheva 29, OIB: 69128506749</w:t>
      </w:r>
      <w:r w:rsidR="00CC5631">
        <w:rPr>
          <w:szCs w:val="24"/>
          <w:lang w:val="hr-HR"/>
        </w:rPr>
        <w:t>, 04</w:t>
      </w:r>
      <w:r w:rsidR="00C075B3" w:rsidRPr="00C075B3">
        <w:rPr>
          <w:szCs w:val="24"/>
          <w:lang w:val="hr-HR"/>
        </w:rPr>
        <w:t xml:space="preserve">. </w:t>
      </w:r>
      <w:r w:rsidR="00CC5631">
        <w:rPr>
          <w:szCs w:val="24"/>
          <w:lang w:val="hr-HR"/>
        </w:rPr>
        <w:t>svibnja</w:t>
      </w:r>
      <w:r w:rsidR="00C075B3" w:rsidRPr="00C075B3">
        <w:rPr>
          <w:szCs w:val="24"/>
          <w:lang w:val="hr-HR"/>
        </w:rPr>
        <w:t xml:space="preserve"> 2017.</w:t>
      </w:r>
    </w:p>
    <w:p w:rsidRDefault="00C075B3" w:rsidP="00EF513E" w:rsidR="00C075B3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F30032" w:rsidP="004E6785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CC5631" w:rsidRPr="00CC5631">
        <w:rPr>
          <w:szCs w:val="24"/>
          <w:lang w:val="hr-HR"/>
        </w:rPr>
        <w:t>DISKRECIJA j.d.o.o. Pula, Stiglicheva 29, OIB: 69128506749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30032" w:rsidP="004E6785" w:rsidR="00F30032" w:rsidRPr="00F30032">
      <w:pPr>
        <w:ind w:right="-2"/>
        <w:jc w:val="both"/>
        <w:rPr>
          <w:szCs w:val="24"/>
          <w:lang w:val="hr-HR"/>
        </w:rPr>
      </w:pPr>
    </w:p>
    <w:p w:rsidRDefault="00CC5631" w:rsidP="00C075B3" w:rsidR="00F30032" w:rsidRPr="00F3003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12</w:t>
      </w:r>
      <w:r w:rsidR="00F30032" w:rsidRPr="00F30032">
        <w:rPr>
          <w:szCs w:val="24"/>
          <w:lang w:val="hr-HR"/>
        </w:rPr>
        <w:t xml:space="preserve">. </w:t>
      </w:r>
      <w:r w:rsidR="00C075B3">
        <w:rPr>
          <w:szCs w:val="24"/>
          <w:lang w:val="hr-HR"/>
        </w:rPr>
        <w:t>srpnja</w:t>
      </w:r>
      <w:r w:rsidR="00F30032" w:rsidRPr="00F30032">
        <w:rPr>
          <w:szCs w:val="24"/>
          <w:lang w:val="hr-HR"/>
        </w:rPr>
        <w:t xml:space="preserve"> 201</w:t>
      </w:r>
      <w:r w:rsidR="00C075B3">
        <w:rPr>
          <w:szCs w:val="24"/>
          <w:lang w:val="hr-HR"/>
        </w:rPr>
        <w:t>7</w:t>
      </w:r>
      <w:r w:rsidR="00F30032" w:rsidRPr="00F30032">
        <w:rPr>
          <w:szCs w:val="24"/>
          <w:lang w:val="hr-HR"/>
        </w:rPr>
        <w:t xml:space="preserve">. u </w:t>
      </w:r>
      <w:r>
        <w:rPr>
          <w:szCs w:val="24"/>
          <w:lang w:val="hr-HR"/>
        </w:rPr>
        <w:t>9</w:t>
      </w:r>
      <w:r w:rsidR="00D54CD0">
        <w:rPr>
          <w:szCs w:val="24"/>
          <w:lang w:val="hr-HR"/>
        </w:rPr>
        <w:t>:</w:t>
      </w:r>
      <w:r>
        <w:rPr>
          <w:szCs w:val="24"/>
          <w:lang w:val="hr-HR"/>
        </w:rPr>
        <w:t>0</w:t>
      </w:r>
      <w:r w:rsidR="00F30032" w:rsidRPr="00F30032">
        <w:rPr>
          <w:szCs w:val="24"/>
          <w:lang w:val="hr-HR"/>
        </w:rPr>
        <w:t>0 sati, u Trgovačkom sudu u Pazinu, Dršćevka 1, sudnica 1,</w:t>
      </w:r>
    </w:p>
    <w:p w:rsidRDefault="00C075B3" w:rsidP="004E6785" w:rsidR="00C075B3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F30032" w:rsidRPr="00F30032">
        <w:rPr>
          <w:szCs w:val="24"/>
          <w:lang w:val="hr-HR"/>
        </w:rPr>
        <w:t xml:space="preserve">na koje se pozivaju: </w:t>
      </w:r>
    </w:p>
    <w:p w:rsidRDefault="00F30032" w:rsidP="00C075B3" w:rsidR="00C075B3" w:rsidRPr="003B1FC8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="00C075B3" w:rsidRPr="003B1FC8">
        <w:rPr>
          <w:szCs w:val="24"/>
          <w:lang w:val="hr-HR"/>
        </w:rPr>
        <w:t>-  predlagatelj,</w:t>
      </w:r>
    </w:p>
    <w:p w:rsidRDefault="00C075B3" w:rsidP="00C075B3" w:rsidR="00C075B3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C075B3" w:rsidP="00C075B3" w:rsidR="00C075B3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 w:rsidR="00CC5631"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>zakonski zastupni</w:t>
      </w:r>
      <w:r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CC5631" w:rsidRPr="00CC5631">
        <w:rPr>
          <w:szCs w:val="24"/>
          <w:lang w:val="hr-HR"/>
        </w:rPr>
        <w:t>Mirsad</w:t>
      </w:r>
      <w:r w:rsidR="00CC5631">
        <w:rPr>
          <w:szCs w:val="24"/>
          <w:lang w:val="hr-HR"/>
        </w:rPr>
        <w:t>a</w:t>
      </w:r>
      <w:r w:rsidR="00CC5631" w:rsidRPr="00CC5631">
        <w:rPr>
          <w:szCs w:val="24"/>
          <w:lang w:val="hr-HR"/>
        </w:rPr>
        <w:t xml:space="preserve"> Šenk iz Pule, Ulica Mate Balote 1</w:t>
      </w:r>
      <w:r>
        <w:rPr>
          <w:szCs w:val="24"/>
          <w:lang w:val="hr-HR"/>
        </w:rPr>
        <w:t>.</w:t>
      </w:r>
    </w:p>
    <w:p w:rsidRDefault="00C075B3" w:rsidP="00C075B3" w:rsidR="00C075B3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mogu očitovati i pisano (čl. 123. st. 1. i 2. SZ-a).</w:t>
      </w:r>
    </w:p>
    <w:p w:rsidRDefault="00C075B3" w:rsidP="00C075B3" w:rsidR="00C075B3" w:rsidRPr="00042A52">
      <w:pPr>
        <w:ind w:right="-2"/>
        <w:jc w:val="both"/>
        <w:rPr>
          <w:szCs w:val="24"/>
          <w:lang w:val="hr-HR"/>
        </w:rPr>
      </w:pPr>
    </w:p>
    <w:p w:rsidRDefault="00C075B3" w:rsidP="00C075B3" w:rsidR="00C075B3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C075B3" w:rsidP="00C075B3" w:rsidR="00C075B3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CC5631">
        <w:rPr>
          <w:szCs w:val="24"/>
          <w:lang w:val="hr-HR"/>
        </w:rPr>
        <w:t>04</w:t>
      </w:r>
      <w:r w:rsidRPr="00042A52">
        <w:rPr>
          <w:szCs w:val="24"/>
          <w:lang w:val="hr-HR"/>
        </w:rPr>
        <w:t xml:space="preserve">. </w:t>
      </w:r>
      <w:r w:rsidR="00CC5631">
        <w:rPr>
          <w:szCs w:val="24"/>
          <w:lang w:val="hr-HR"/>
        </w:rPr>
        <w:t>svibnja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201</w:t>
      </w:r>
      <w:r>
        <w:rPr>
          <w:szCs w:val="24"/>
          <w:lang w:val="hr-HR"/>
        </w:rPr>
        <w:t>7</w:t>
      </w:r>
      <w:r w:rsidRPr="00042A52">
        <w:rPr>
          <w:szCs w:val="24"/>
          <w:lang w:val="hr-HR"/>
        </w:rPr>
        <w:t>.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>
        <w:rPr>
          <w:szCs w:val="24"/>
          <w:lang w:val="hr-HR"/>
        </w:rPr>
        <w:tab/>
        <w:t xml:space="preserve">        </w:t>
      </w:r>
      <w:r w:rsidRPr="00042A52">
        <w:rPr>
          <w:szCs w:val="24"/>
          <w:lang w:val="hr-HR"/>
        </w:rPr>
        <w:t>Sudac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DA4446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DA4446">
        <w:rPr>
          <w:szCs w:val="24"/>
          <w:lang w:val="hr-HR"/>
        </w:rPr>
        <w:t>, v.r.</w:t>
      </w:r>
    </w:p>
    <w:p w:rsidRDefault="00C075B3" w:rsidP="00C075B3" w:rsidR="00C075B3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C075B3" w:rsidP="00C075B3" w:rsidR="00C075B3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>-  predlagatelj,</w:t>
      </w:r>
    </w:p>
    <w:p w:rsidRDefault="00C075B3" w:rsidP="00C075B3" w:rsidR="00C075B3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 xml:space="preserve">-  dužnik, </w:t>
      </w:r>
    </w:p>
    <w:p w:rsidRDefault="00C075B3" w:rsidP="00C075B3" w:rsidR="00F30032" w:rsidRPr="00F30032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 xml:space="preserve">- </w:t>
      </w:r>
      <w:r w:rsidR="00CC5631">
        <w:rPr>
          <w:szCs w:val="24"/>
          <w:lang w:val="hr-HR"/>
        </w:rPr>
        <w:t>Mirsada Šenk iz Pule, Ulica Mate Balote 1</w:t>
      </w:r>
      <w:r>
        <w:rPr>
          <w:szCs w:val="24"/>
          <w:lang w:val="hr-HR"/>
        </w:rPr>
        <w:t>.</w:t>
      </w:r>
    </w:p>
    <w:sectPr w:rsidSect="006C3741" w:rsidR="00F30032" w:rsidRPr="00F30032">
      <w:headerReference w:type="default" r:id="rId9"/>
      <w:pgSz w:h="16838" w:w="11906"/>
      <w:pgMar w:gutter="0" w:footer="709" w:header="709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2C5" w:rsidP="00E95B75" w:rsidR="000022C5">
      <w:r>
        <w:separator/>
      </w:r>
    </w:p>
  </w:endnote>
  <w:endnote w:id="0" w:type="continuationSeparator">
    <w:p w:rsidRDefault="000022C5" w:rsidP="00E95B75" w:rsidR="00002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2C5" w:rsidP="00E95B75" w:rsidR="000022C5">
      <w:r>
        <w:separator/>
      </w:r>
    </w:p>
  </w:footnote>
  <w:footnote w:id="0" w:type="continuationSeparator">
    <w:p w:rsidRDefault="000022C5" w:rsidP="00E95B75" w:rsidR="00002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C075B3">
      <w:t>2</w:t>
    </w:r>
    <w:r w:rsidR="00CC5631">
      <w:t>69</w:t>
    </w:r>
    <w:r w:rsidR="000D0B38">
      <w:t>/1</w:t>
    </w:r>
    <w:r w:rsidR="00C075B3">
      <w:t>7</w:t>
    </w:r>
    <w:r w:rsidR="00E95B75" w:rsidRPr="00E95B75">
      <w:t>-</w:t>
    </w:r>
    <w:r w:rsidR="00F30032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22C5"/>
    <w:rsid w:val="000279FE"/>
    <w:rsid w:val="00031C9B"/>
    <w:rsid w:val="000A3F50"/>
    <w:rsid w:val="000B1210"/>
    <w:rsid w:val="000C77F9"/>
    <w:rsid w:val="000D0B38"/>
    <w:rsid w:val="000D1509"/>
    <w:rsid w:val="000E3020"/>
    <w:rsid w:val="000F4DBB"/>
    <w:rsid w:val="000F5648"/>
    <w:rsid w:val="000F6D56"/>
    <w:rsid w:val="00137C1E"/>
    <w:rsid w:val="001865EB"/>
    <w:rsid w:val="00195BE2"/>
    <w:rsid w:val="001B4503"/>
    <w:rsid w:val="002159CE"/>
    <w:rsid w:val="0038347C"/>
    <w:rsid w:val="003A0A21"/>
    <w:rsid w:val="003B2554"/>
    <w:rsid w:val="003B5D91"/>
    <w:rsid w:val="004016BF"/>
    <w:rsid w:val="00416DAB"/>
    <w:rsid w:val="00426186"/>
    <w:rsid w:val="004D1EAE"/>
    <w:rsid w:val="004E3491"/>
    <w:rsid w:val="004E6785"/>
    <w:rsid w:val="0052557C"/>
    <w:rsid w:val="0053207A"/>
    <w:rsid w:val="00554328"/>
    <w:rsid w:val="00581FE4"/>
    <w:rsid w:val="005C5F44"/>
    <w:rsid w:val="006C08E6"/>
    <w:rsid w:val="006C3741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A0545"/>
    <w:rsid w:val="00A010C1"/>
    <w:rsid w:val="00AB4F2C"/>
    <w:rsid w:val="00AC69D0"/>
    <w:rsid w:val="00AD7859"/>
    <w:rsid w:val="00B21FA5"/>
    <w:rsid w:val="00B3134C"/>
    <w:rsid w:val="00B35FDC"/>
    <w:rsid w:val="00B7750F"/>
    <w:rsid w:val="00B85801"/>
    <w:rsid w:val="00B90C73"/>
    <w:rsid w:val="00BD2A2F"/>
    <w:rsid w:val="00C05ECA"/>
    <w:rsid w:val="00C075B3"/>
    <w:rsid w:val="00C157A2"/>
    <w:rsid w:val="00C946D1"/>
    <w:rsid w:val="00CA0FFC"/>
    <w:rsid w:val="00CA2EEA"/>
    <w:rsid w:val="00CB0A1C"/>
    <w:rsid w:val="00CB7835"/>
    <w:rsid w:val="00CC5631"/>
    <w:rsid w:val="00CE12FA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95C52"/>
    <w:rsid w:val="00DA4446"/>
    <w:rsid w:val="00DB1B02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4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44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A4446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A444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A444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44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44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4446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444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444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DISKRECIJA j.d.o.o. PULA</izvorni_sadrzaj>
    <derivirana_varijabla naziv="DomainObject.Predmet.ProtustrankaFormated_1">  DISKRECIJA j.d.o.o. PULA</derivirana_varijabla>
  </DomainObject.Predmet.ProtustrankaFormated>
  <DomainObject.Predmet.ProtustrankaFormatedOIB>
    <izvorni_sadrzaj>  DISKRECIJA j.d.o.o. PULA, OIB 69128506749</izvorni_sadrzaj>
    <derivirana_varijabla naziv="DomainObject.Predmet.ProtustrankaFormatedOIB_1">  DISKRECIJA j.d.o.o. PULA, OIB 69128506749</derivirana_varijabla>
  </DomainObject.Predmet.ProtustrankaFormatedOIB>
  <DomainObject.Predmet.ProtustrankaFormatedWithAdress>
    <izvorni_sadrzaj> DISKRECIJA j.d.o.o. PULA, Stiglicheva 29, 52100 Pula</izvorni_sadrzaj>
    <derivirana_varijabla naziv="DomainObject.Predmet.ProtustrankaFormatedWithAdress_1"> DISKRECIJA j.d.o.o. PULA, Stiglicheva 29, 52100 Pula</derivirana_varijabla>
  </DomainObject.Predmet.ProtustrankaFormatedWithAdress>
  <DomainObject.Predmet.ProtustrankaFormatedWithAdressOIB>
    <izvorni_sadrzaj> DISKRECIJA j.d.o.o. PULA, OIB 69128506749, Stiglicheva 29, 52100 Pula</izvorni_sadrzaj>
    <derivirana_varijabla naziv="DomainObject.Predmet.ProtustrankaFormatedWithAdressOIB_1"> DISKRECIJA j.d.o.o. PULA, OIB 69128506749, Stiglicheva 29, 52100 Pula</derivirana_varijabla>
  </DomainObject.Predmet.ProtustrankaFormatedWithAdressOIB>
  <DomainObject.Predmet.ProtustrankaWithAdress>
    <izvorni_sadrzaj>DISKRECIJA j.d.o.o. PULA Stiglicheva 29, 52100 Pula</izvorni_sadrzaj>
    <derivirana_varijabla naziv="DomainObject.Predmet.ProtustrankaWithAdress_1">DISKRECIJA j.d.o.o. PULA Stiglicheva 29, 52100 Pula</derivirana_varijabla>
  </DomainObject.Predmet.ProtustrankaWithAdress>
  <DomainObject.Predmet.ProtustrankaWithAdressOIB>
    <izvorni_sadrzaj>DISKRECIJA j.d.o.o. PULA, OIB 69128506749, Stiglicheva 29, 52100 Pula</izvorni_sadrzaj>
    <derivirana_varijabla naziv="DomainObject.Predmet.ProtustrankaWithAdressOIB_1">DISKRECIJA j.d.o.o. PULA, OIB 69128506749, Stiglicheva 29, 52100 Pula</derivirana_varijabla>
  </DomainObject.Predmet.ProtustrankaWithAdressOIB>
  <DomainObject.Predmet.ProtustrankaNazivFormated>
    <izvorni_sadrzaj>DISKRECIJA j.d.o.o. PULA</izvorni_sadrzaj>
    <derivirana_varijabla naziv="DomainObject.Predmet.ProtustrankaNazivFormated_1">DISKRECIJA j.d.o.o. PULA</derivirana_varijabla>
  </DomainObject.Predmet.ProtustrankaNazivFormated>
  <DomainObject.Predmet.ProtustrankaNazivFormatedOIB>
    <izvorni_sadrzaj>DISKRECIJA j.d.o.o. PULA, OIB 69128506749</izvorni_sadrzaj>
    <derivirana_varijabla naziv="DomainObject.Predmet.ProtustrankaNazivFormatedOIB_1">DISKRECIJA j.d.o.o. PULA, OIB 69128506749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30938.96</izvorni_sadrzaj>
    <derivirana_varijabla naziv="DomainObject.Predmet.TrenutnaVrijednost_1">30938.96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DISKRECIJA j.d.o.o. PULA</item>
    </izvorni_sadrzaj>
    <derivirana_varijabla naziv="DomainObject.Predmet.ProtuStrankaListFormated_1">
      <item>DISKRECIJA j.d.o.o. PULA</item>
    </derivirana_varijabla>
  </DomainObject.Predmet.ProtuStrankaListFormated>
  <DomainObject.Predmet.ProtuStrankaListFormatedOIB>
    <izvorni_sadrzaj>
      <item>DISKRECIJA j.d.o.o. PULA, OIB 69128506749</item>
    </izvorni_sadrzaj>
    <derivirana_varijabla naziv="DomainObject.Predmet.ProtuStrankaListFormatedOIB_1">
      <item>DISKRECIJA j.d.o.o. PULA, OIB 69128506749</item>
    </derivirana_varijabla>
  </DomainObject.Predmet.ProtuStrankaListFormatedOIB>
  <DomainObject.Predmet.ProtuStrankaListFormatedWithAdress>
    <izvorni_sadrzaj>
      <item>DISKRECIJA j.d.o.o. PULA, Stiglicheva 29, 52100 Pula</item>
    </izvorni_sadrzaj>
    <derivirana_varijabla naziv="DomainObject.Predmet.ProtuStrankaListFormatedWithAdress_1">
      <item>DISKRECIJA j.d.o.o. PULA, Stiglicheva 29, 52100 Pula</item>
    </derivirana_varijabla>
  </DomainObject.Predmet.ProtuStrankaListFormatedWithAdress>
  <DomainObject.Predmet.ProtuStrankaListFormatedWithAdressOIB>
    <izvorni_sadrzaj>
      <item>DISKRECIJA j.d.o.o. PULA, OIB 69128506749, Stiglicheva 29, 52100 Pula</item>
    </izvorni_sadrzaj>
    <derivirana_varijabla naziv="DomainObject.Predmet.ProtuStrankaListFormatedWithAdressOIB_1">
      <item>DISKRECIJA j.d.o.o. PULA, OIB 69128506749, Stiglicheva 29, 52100 Pula</item>
    </derivirana_varijabla>
  </DomainObject.Predmet.ProtuStrankaListFormatedWithAdressOIB>
  <DomainObject.Predmet.ProtuStrankaListNazivFormated>
    <izvorni_sadrzaj>
      <item>DISKRECIJA j.d.o.o. PULA</item>
    </izvorni_sadrzaj>
    <derivirana_varijabla naziv="DomainObject.Predmet.ProtuStrankaListNazivFormated_1">
      <item>DISKRECIJA j.d.o.o. PULA</item>
    </derivirana_varijabla>
  </DomainObject.Predmet.ProtuStrankaListNazivFormated>
  <DomainObject.Predmet.ProtuStrankaListNazivFormatedOIB>
    <izvorni_sadrzaj>
      <item>DISKRECIJA j.d.o.o. PULA, OIB 69128506749</item>
    </izvorni_sadrzaj>
    <derivirana_varijabla naziv="DomainObject.Predmet.ProtuStrankaListNazivFormatedOIB_1">
      <item>DISKRECIJA j.d.o.o. PULA, OIB 69128506749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DISKRECIJA j.d.o.o. PULA</izvorni_sadrzaj>
    <derivirana_varijabla naziv="DomainObject.Predmet.ProtustrankaIDrugi_1">DISKRECIJA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DISKRECIJA j.d.o.o. PULA, OIB 69128506749, Stiglicheva 29, 52100 Pula</izvorni_sadrzaj>
    <derivirana_varijabla naziv="DomainObject.Predmet.ProtustrankaIDrugiAdressOIB_1">DISKRECIJA j.d.o.o. PULA, OIB 69128506749, Stiglicheva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DISKRECIJA j.d.o.o. PULA</item>
    </izvorni_sadrzaj>
    <derivirana_varijabla naziv="DomainObject.Predmet.SudioniciListNaziv_1">
      <item>FINANCIJSKA AGENCIJA, RC RIJEKA, PODRUŽNICA PULA, PULA</item>
      <item>DISKRECIJA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DISKRECIJA j.d.o.o. PULA, OIB 69128506749, Stiglicheva 29,52100 Pula</item>
    </izvorni_sadrzaj>
    <derivirana_varijabla naziv="DomainObject.Predmet.SudioniciListAdressOIB_1">
      <item>FINANCIJSKA AGENCIJA, RC RIJEKA, PODRUŽNICA PULA, PULA, OIB 85821130368, Giardini 5,52100 Pula</item>
      <item>DISKRECIJA j.d.o.o. PULA, OIB 69128506749, Stiglicheva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69128506749</item>
    </izvorni_sadrzaj>
    <derivirana_varijabla naziv="DomainObject.Predmet.SudioniciListNazivOIB_1">
      <item>, OIB 85821130368</item>
      <item>, OIB 69128506749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1361</properties:Characters>
  <properties:Lines>48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2017-05-05T06:35:00Z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2017-05-05T06:37:00Z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