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872d" w14:paraId="429872d"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D70BAA" w:rsidRPr="00D70BAA">
        <w:rPr>
          <w:lang w:val="hr-HR"/>
        </w:rPr>
        <w:t>MARELA TRADE j.d.o.o., OIB: 49500575053, Split, Kamenska 12</w:t>
      </w:r>
      <w:r w:rsidR="00B43416">
        <w:rPr>
          <w:lang w:val="hr-HR"/>
        </w:rPr>
        <w:t>,</w:t>
      </w:r>
      <w:r w:rsidR="00E23CCA" w:rsidRPr="00B43416">
        <w:rPr>
          <w:lang w:val="hr-HR"/>
        </w:rPr>
        <w:t xml:space="preserve"> dana</w:t>
      </w:r>
      <w:r w:rsidR="00E23CCA" w:rsidRPr="00334794">
        <w:rPr>
          <w:lang w:val="hr-HR"/>
        </w:rPr>
        <w:t xml:space="preserve"> </w:t>
      </w:r>
      <w:r w:rsidR="00104870">
        <w:rPr>
          <w:lang w:val="hr-HR"/>
        </w:rPr>
        <w:t>4.</w:t>
      </w:r>
      <w:r w:rsidR="00CA44BF">
        <w:rPr>
          <w:lang w:val="hr-HR"/>
        </w:rPr>
        <w:t xml:space="preserve">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D70BAA" w:rsidRPr="00D70BAA">
        <w:t>Ma</w:t>
      </w:r>
      <w:r w:rsidR="00D70BAA">
        <w:t>rko Vučević, Split, Kamenska 12</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0D6B36">
        <w:t>1786</w:t>
      </w:r>
      <w:r w:rsidR="00CD1D44">
        <w:t>-2015</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D70BAA" w:rsidP="00D70BAA" w:rsidR="0054341E">
      <w:pPr>
        <w:spacing w:before="200"/>
        <w:ind w:firstLine="709"/>
        <w:jc w:val="both"/>
        <w:rPr>
          <w:szCs w:val="24"/>
        </w:rPr>
      </w:pPr>
      <w:r w:rsidRPr="00D70BAA">
        <w:rPr>
          <w:szCs w:val="24"/>
        </w:rPr>
        <w:t xml:space="preserve">Financijska agencija, Regionalni centar Split podnijela je ovom sudu </w:t>
      </w:r>
      <w:r w:rsidR="007A3376">
        <w:rPr>
          <w:szCs w:val="24"/>
        </w:rPr>
        <w:t>30. listopada</w:t>
      </w:r>
      <w:r w:rsidRPr="00D70BAA">
        <w:rPr>
          <w:szCs w:val="24"/>
        </w:rPr>
        <w:t xml:space="preserve"> 2015. godine prijedlog za otvaranje stečajnog postupka nad dužnikom MARELA TRADE j.d.o.o., OIB: 49500575053, Split, Kamenska 12, sukladno odredbi čl. 110. st. 1. SZ-a. U prijedlogu se navodi da dužnik na dan 28. rujna 2015. godine u Očevidniku redoslijeda osnova za plaćanje ima evidentirane neizvršene osnove za plaćanje u neprekinutom razdoblju od 120 dana, u ukupnom iznosu od 9.208,73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C13EDF">
        <w:t>1786</w:t>
      </w:r>
      <w:r w:rsidR="00CD1D44">
        <w:t>/2015</w:t>
      </w:r>
      <w:r w:rsidRPr="00B43416">
        <w:t xml:space="preserve"> od </w:t>
      </w:r>
      <w:r w:rsidR="00CD1D44">
        <w:t>12. rujna</w:t>
      </w:r>
      <w:r w:rsidR="00B43416" w:rsidRPr="00B43416">
        <w:t xml:space="preserve">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D70BAA" w:rsidRPr="00D70BAA">
        <w:t>MARELA TRADE j.d.o.o., OIB: 49500575053, Split, Kamenska 12</w:t>
      </w:r>
      <w:r w:rsidR="00AD43AD">
        <w:t xml:space="preserve"> </w:t>
      </w:r>
      <w:r w:rsidRPr="00B43416">
        <w:t>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AD43AD">
        <w:t>2</w:t>
      </w:r>
      <w:r w:rsidR="00C13EDF">
        <w:t>2</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D70BAA">
        <w:t>MARELA TRADE j.d.o.o.</w:t>
      </w:r>
      <w:r w:rsidR="0054341E" w:rsidRPr="0054341E">
        <w:t xml:space="preserve"> </w:t>
      </w:r>
      <w:r w:rsidR="00B43416">
        <w:t xml:space="preserve">na dan </w:t>
      </w:r>
      <w:r w:rsidR="00C13EDF">
        <w:t>28. rujna</w:t>
      </w:r>
      <w:r>
        <w:t xml:space="preserve"> 2015.</w:t>
      </w:r>
      <w:r w:rsidR="00B43416">
        <w:t xml:space="preserve"> godine</w:t>
      </w:r>
      <w:r w:rsidR="00B43416" w:rsidRPr="00B43416">
        <w:t xml:space="preserve"> ima evidentirane neizvršene osnove za plaća</w:t>
      </w:r>
      <w:r w:rsidR="00CD1D44">
        <w:t>nje u neprekinutom razdoblju od 120</w:t>
      </w:r>
      <w:r w:rsidR="00B43416" w:rsidRPr="00B43416">
        <w:t xml:space="preserve"> dana, u </w:t>
      </w:r>
      <w:r w:rsidR="00B43416">
        <w:t xml:space="preserve">ukupnom iznosu od </w:t>
      </w:r>
      <w:r w:rsidR="00C13EDF" w:rsidRPr="00C13EDF">
        <w:t xml:space="preserve">9.208,73 </w:t>
      </w:r>
      <w:r w:rsidR="00B43416">
        <w:t>kn te</w:t>
      </w:r>
      <w:r w:rsidR="008162BE">
        <w:t xml:space="preserve"> da </w:t>
      </w:r>
      <w:r w:rsidR="00D70BAA" w:rsidRPr="00D70BAA">
        <w:t>Marko Vučević</w:t>
      </w:r>
      <w:r w:rsidR="008162BE">
        <w:t>, kao osoba ovlaštena za zastupanje dužnika po zakonu</w:t>
      </w:r>
      <w:r>
        <w:t xml:space="preserve"> </w:t>
      </w:r>
      <w:r w:rsidRPr="008162BE">
        <w:t>(kako to proizlazi iz izvatka iz sudskog registra)</w:t>
      </w:r>
      <w:r w:rsidR="008162BE">
        <w:t>, nije u roku iz čl. 110. st. 2. SZ-a podni</w:t>
      </w:r>
      <w:r w:rsidR="00495364">
        <w:t>o</w:t>
      </w:r>
      <w:r w:rsidR="008162BE">
        <w:t xml:space="preserve">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w:t>
      </w:r>
      <w:r w:rsidR="00CD1D44" w:rsidRPr="00334794">
        <w:t>zaplijenjenih</w:t>
      </w:r>
      <w:r w:rsidRPr="00334794">
        <w:t xml:space="preserve"> novčanih sredstva za namirenje troškova stečajnog postupka (list </w:t>
      </w:r>
      <w:r w:rsidR="00AD43AD">
        <w:t>2</w:t>
      </w:r>
      <w:r w:rsidR="00C13EDF">
        <w:t>2</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7A3376">
        <w:t>nog postupka, na temelju čl. 110. st. 1</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D70BAA">
        <w:t>Marka</w:t>
      </w:r>
      <w:r w:rsidR="00D70BAA" w:rsidRPr="00D70BAA">
        <w:t xml:space="preserve"> Vučević</w:t>
      </w:r>
      <w:r w:rsidR="00D70BAA">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104870">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D70BAA">
      <w:pPr>
        <w:pStyle w:val="Odlomakpopisa"/>
        <w:numPr>
          <w:ilvl w:val="0"/>
          <w:numId w:val="3"/>
        </w:numPr>
        <w:ind w:left="567"/>
      </w:pPr>
      <w:r>
        <w:t>zakonskom zastupniku</w:t>
      </w:r>
      <w:r w:rsidR="00381069" w:rsidRPr="00564E07">
        <w:t xml:space="preserve"> dužnika</w:t>
      </w:r>
      <w:r w:rsidR="00B43416">
        <w:t xml:space="preserve"> </w:t>
      </w:r>
      <w:r w:rsidR="00D70BAA" w:rsidRPr="00D70BAA">
        <w:t>Ma</w:t>
      </w:r>
      <w:r w:rsidR="00D70BAA">
        <w:t xml:space="preserve">rku Vučeviću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2842E5">
          <w:rPr>
            <w:noProof/>
          </w:rPr>
          <w:t>3</w:t>
        </w:r>
        <w:r>
          <w:fldChar w:fldCharType="end"/>
        </w:r>
      </w:p>
    </w:sdtContent>
  </w:sdt>
  <w:p w:rsidRDefault="00564E07" w:rsidP="00564E07" w:rsidR="00564E07">
    <w:pPr>
      <w:pStyle w:val="Zaglavlje"/>
      <w:jc w:val="right"/>
    </w:pPr>
    <w:r>
      <w:t>11. St</w:t>
    </w:r>
    <w:r w:rsidR="00AD43AD">
      <w:t>-178</w:t>
    </w:r>
    <w:r w:rsidR="00D70BAA">
      <w:t>6</w:t>
    </w:r>
    <w:r w:rsidR="00CD1D44">
      <w:t>/2015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70BAA">
      <w:t>1786</w:t>
    </w:r>
    <w:r w:rsidR="00CD1D44">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0D6B36"/>
    <w:rsid w:val="00104870"/>
    <w:rsid w:val="001B2797"/>
    <w:rsid w:val="001C2471"/>
    <w:rsid w:val="002554C6"/>
    <w:rsid w:val="002842E5"/>
    <w:rsid w:val="002F4D49"/>
    <w:rsid w:val="00334794"/>
    <w:rsid w:val="00335E2C"/>
    <w:rsid w:val="00381069"/>
    <w:rsid w:val="003B4B67"/>
    <w:rsid w:val="003C2F22"/>
    <w:rsid w:val="00417EA6"/>
    <w:rsid w:val="00487D82"/>
    <w:rsid w:val="00495364"/>
    <w:rsid w:val="00537DED"/>
    <w:rsid w:val="0054341E"/>
    <w:rsid w:val="00547BB8"/>
    <w:rsid w:val="00564E07"/>
    <w:rsid w:val="005A5E03"/>
    <w:rsid w:val="005A69DA"/>
    <w:rsid w:val="005D6AD7"/>
    <w:rsid w:val="006563AD"/>
    <w:rsid w:val="0067251F"/>
    <w:rsid w:val="006B7A91"/>
    <w:rsid w:val="006F6711"/>
    <w:rsid w:val="0071519E"/>
    <w:rsid w:val="00734E45"/>
    <w:rsid w:val="00794684"/>
    <w:rsid w:val="007A3376"/>
    <w:rsid w:val="007F7A84"/>
    <w:rsid w:val="00814EDB"/>
    <w:rsid w:val="00815142"/>
    <w:rsid w:val="008162BE"/>
    <w:rsid w:val="00853B3E"/>
    <w:rsid w:val="00871BB8"/>
    <w:rsid w:val="00891C1A"/>
    <w:rsid w:val="008B157B"/>
    <w:rsid w:val="00955ED1"/>
    <w:rsid w:val="00981D37"/>
    <w:rsid w:val="009C02E7"/>
    <w:rsid w:val="009E7BD7"/>
    <w:rsid w:val="00A51DE9"/>
    <w:rsid w:val="00A71AFE"/>
    <w:rsid w:val="00AD43AD"/>
    <w:rsid w:val="00B43416"/>
    <w:rsid w:val="00B51E65"/>
    <w:rsid w:val="00B7506F"/>
    <w:rsid w:val="00C13EDF"/>
    <w:rsid w:val="00C42EB3"/>
    <w:rsid w:val="00CA44BF"/>
    <w:rsid w:val="00CD1D44"/>
    <w:rsid w:val="00D2292D"/>
    <w:rsid w:val="00D37671"/>
    <w:rsid w:val="00D42BFD"/>
    <w:rsid w:val="00D47671"/>
    <w:rsid w:val="00D55337"/>
    <w:rsid w:val="00D70BAA"/>
    <w:rsid w:val="00D8229E"/>
    <w:rsid w:val="00DA0FF8"/>
    <w:rsid w:val="00DA4B4E"/>
    <w:rsid w:val="00DC5471"/>
    <w:rsid w:val="00DD0D50"/>
    <w:rsid w:val="00E23CCA"/>
    <w:rsid w:val="00E52BEF"/>
    <w:rsid w:val="00E64D6A"/>
    <w:rsid w:val="00EB6A52"/>
    <w:rsid w:val="00EE3F85"/>
    <w:rsid w:val="00F2599E"/>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842E5"/>
    <w:rPr>
      <w:color w:val="808080"/>
      <w:bdr w:space="0" w:sz="0" w:color="auto" w:val="none"/>
      <w:shd w:fill="auto" w:color="auto" w:val="clear"/>
    </w:rPr>
  </w:style>
  <w:style w:customStyle="true" w:styleId="eSPISCCParagraphDefaultFont" w:type="character">
    <w:name w:val="eSPIS_CC_Paragraph Default Font"/>
    <w:basedOn w:val="Zadanifontodlomka"/>
    <w:rsid w:val="002842E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842E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842E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42E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842E5"/>
    <w:rPr>
      <w:color w:val="808080"/>
      <w:bdr w:color="auto" w:space="0" w:sz="0" w:val="none"/>
      <w:shd w:color="auto" w:fill="auto" w:val="clear"/>
    </w:rPr>
  </w:style>
  <w:style w:customStyle="1" w:styleId="eSPISCCParagraphDefaultFont" w:type="character">
    <w:name w:val="eSPIS_CC_Paragraph Default Font"/>
    <w:basedOn w:val="Zadanifontodlomka"/>
    <w:rsid w:val="002842E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842E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842E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42E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1786</izvorni_sadrzaj>
    <derivirana_varijabla naziv="DomainObject.Predmet.Broj_1">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St-1786/2015</izvorni_sadrzaj>
    <derivirana_varijabla naziv="DomainObject.Predmet.OznakaBroj_1">St-1786/2015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MARELA TRADE j.d.o.o. za trgovinu</izvorni_sadrzaj>
    <derivirana_varijabla naziv="DomainObject.Predmet.ProtustrankaFormated_1">  MARELA TRADE j.d.o.o. za trgovinu</derivirana_varijabla>
  </DomainObject.Predmet.ProtustrankaFormated>
  <DomainObject.Predmet.ProtustrankaFormatedOIB>
    <izvorni_sadrzaj>  MARELA TRADE j.d.o.o. za trgovinu, OIB 49500575053</izvorni_sadrzaj>
    <derivirana_varijabla naziv="DomainObject.Predmet.ProtustrankaFormatedOIB_1">  MARELA TRADE j.d.o.o. za trgovinu, OIB 49500575053</derivirana_varijabla>
  </DomainObject.Predmet.ProtustrankaFormatedOIB>
  <DomainObject.Predmet.ProtustrankaFormatedWithAdress>
    <izvorni_sadrzaj> MARELA TRADE j.d.o.o. za trgovinu, Kamenska 12, 21000 Split</izvorni_sadrzaj>
    <derivirana_varijabla naziv="DomainObject.Predmet.ProtustrankaFormatedWithAdress_1"> MARELA TRADE j.d.o.o. za trgovinu, Kamenska 12, 21000 Split</derivirana_varijabla>
  </DomainObject.Predmet.ProtustrankaFormatedWithAdress>
  <DomainObject.Predmet.ProtustrankaFormatedWithAdressOIB>
    <izvorni_sadrzaj> MARELA TRADE j.d.o.o. za trgovinu, OIB 49500575053, Kamenska 12, 21000 Split</izvorni_sadrzaj>
    <derivirana_varijabla naziv="DomainObject.Predmet.ProtustrankaFormatedWithAdressOIB_1"> MARELA TRADE j.d.o.o. za trgovinu, OIB 49500575053, Kamenska 12, 21000 Split</derivirana_varijabla>
  </DomainObject.Predmet.ProtustrankaFormatedWithAdressOIB>
  <DomainObject.Predmet.ProtustrankaWithAdress>
    <izvorni_sadrzaj>MARELA TRADE j.d.o.o. za trgovinu Kamenska 12, 21000 Split</izvorni_sadrzaj>
    <derivirana_varijabla naziv="DomainObject.Predmet.ProtustrankaWithAdress_1">MARELA TRADE j.d.o.o. za trgovinu Kamenska 12, 21000 Split</derivirana_varijabla>
  </DomainObject.Predmet.ProtustrankaWithAdress>
  <DomainObject.Predmet.ProtustrankaWithAdressOIB>
    <izvorni_sadrzaj>MARELA TRADE j.d.o.o. za trgovinu, OIB 49500575053, Kamenska 12, 21000 Split</izvorni_sadrzaj>
    <derivirana_varijabla naziv="DomainObject.Predmet.ProtustrankaWithAdressOIB_1">MARELA TRADE j.d.o.o. za trgovinu, OIB 49500575053, Kamenska 12, 21000 Split</derivirana_varijabla>
  </DomainObject.Predmet.ProtustrankaWithAdressOIB>
  <DomainObject.Predmet.ProtustrankaNazivFormated>
    <izvorni_sadrzaj>MARELA TRADE j.d.o.o. za trgovinu</izvorni_sadrzaj>
    <derivirana_varijabla naziv="DomainObject.Predmet.ProtustrankaNazivFormated_1">MARELA TRADE j.d.o.o. za trgovinu</derivirana_varijabla>
  </DomainObject.Predmet.ProtustrankaNazivFormated>
  <DomainObject.Predmet.ProtustrankaNazivFormatedOIB>
    <izvorni_sadrzaj>MARELA TRADE j.d.o.o. za trgovinu, OIB 49500575053</izvorni_sadrzaj>
    <derivirana_varijabla naziv="DomainObject.Predmet.ProtustrankaNazivFormatedOIB_1">MARELA TRADE j.d.o.o. za trgovinu, OIB 49500575053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9208.73</izvorni_sadrzaj>
    <derivirana_varijabla naziv="DomainObject.Predmet.TrenutnaVrijednost_1">9208.73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MARELA TRADE j.d.o.o. za trgovinu</item>
    </izvorni_sadrzaj>
    <derivirana_varijabla naziv="DomainObject.Predmet.ProtuStrankaListFormated_1">
      <item>MARELA TRADE j.d.o.o. za trgovinu</item>
    </derivirana_varijabla>
  </DomainObject.Predmet.ProtuStrankaListFormated>
  <DomainObject.Predmet.ProtuStrankaListFormatedOIB>
    <izvorni_sadrzaj>
      <item>MARELA TRADE j.d.o.o. za trgovinu, OIB 49500575053</item>
    </izvorni_sadrzaj>
    <derivirana_varijabla naziv="DomainObject.Predmet.ProtuStrankaListFormatedOIB_1">
      <item>MARELA TRADE j.d.o.o. za trgovinu, OIB 49500575053</item>
    </derivirana_varijabla>
  </DomainObject.Predmet.ProtuStrankaListFormatedOIB>
  <DomainObject.Predmet.ProtuStrankaListFormatedWithAdress>
    <izvorni_sadrzaj>
      <item>MARELA TRADE j.d.o.o. za trgovinu, Kamenska 12, 21000 Split</item>
    </izvorni_sadrzaj>
    <derivirana_varijabla naziv="DomainObject.Predmet.ProtuStrankaListFormatedWithAdress_1">
      <item>MARELA TRADE j.d.o.o. za trgovinu, Kamenska 12, 21000 Split</item>
    </derivirana_varijabla>
  </DomainObject.Predmet.ProtuStrankaListFormatedWithAdress>
  <DomainObject.Predmet.ProtuStrankaListFormatedWithAdressOIB>
    <izvorni_sadrzaj>
      <item>MARELA TRADE j.d.o.o. za trgovinu, OIB 49500575053, Kamenska 12, 21000 Split</item>
    </izvorni_sadrzaj>
    <derivirana_varijabla naziv="DomainObject.Predmet.ProtuStrankaListFormatedWithAdressOIB_1">
      <item>MARELA TRADE j.d.o.o. za trgovinu, OIB 49500575053, Kamenska 12, 21000 Split</item>
    </derivirana_varijabla>
  </DomainObject.Predmet.ProtuStrankaListFormatedWithAdressOIB>
  <DomainObject.Predmet.ProtuStrankaListNazivFormated>
    <izvorni_sadrzaj>
      <item>MARELA TRADE j.d.o.o. za trgovinu</item>
    </izvorni_sadrzaj>
    <derivirana_varijabla naziv="DomainObject.Predmet.ProtuStrankaListNazivFormated_1">
      <item>MARELA TRADE j.d.o.o. za trgovinu</item>
    </derivirana_varijabla>
  </DomainObject.Predmet.ProtuStrankaListNazivFormated>
  <DomainObject.Predmet.ProtuStrankaListNazivFormatedOIB>
    <izvorni_sadrzaj>
      <item>MARELA TRADE j.d.o.o. za trgovinu, OIB 49500575053</item>
    </izvorni_sadrzaj>
    <derivirana_varijabla naziv="DomainObject.Predmet.ProtuStrankaListNazivFormatedOIB_1">
      <item>MARELA TRADE j.d.o.o. za trgovinu, OIB 49500575053</item>
    </derivirana_varijabla>
  </DomainObject.Predmet.ProtuStrankaListNazivFormatedOIB>
  <DomainObject.Predmet.OstaliListFormated>
    <izvorni_sadrzaj>
      <item>Marko Vučević</item>
    </izvorni_sadrzaj>
    <derivirana_varijabla naziv="DomainObject.Predmet.OstaliListFormated_1">
      <item>Marko Vučević</item>
    </derivirana_varijabla>
  </DomainObject.Predmet.OstaliListFormated>
  <DomainObject.Predmet.OstaliListFormatedOIB>
    <izvorni_sadrzaj>
      <item>Marko Vučević, OIB 26465970801</item>
    </izvorni_sadrzaj>
    <derivirana_varijabla naziv="DomainObject.Predmet.OstaliListFormatedOIB_1">
      <item>Marko Vučević, OIB 26465970801</item>
    </derivirana_varijabla>
  </DomainObject.Predmet.OstaliListFormatedOIB>
  <DomainObject.Predmet.OstaliListFormatedWithAdress>
    <izvorni_sadrzaj>
      <item>Marko Vučević, Kamenska 12, 21000 Split</item>
    </izvorni_sadrzaj>
    <derivirana_varijabla naziv="DomainObject.Predmet.OstaliListFormatedWithAdress_1">
      <item>Marko Vučević, Kamenska 12, 21000 Split</item>
    </derivirana_varijabla>
  </DomainObject.Predmet.OstaliListFormatedWithAdress>
  <DomainObject.Predmet.OstaliListFormatedWithAdressOIB>
    <izvorni_sadrzaj>
      <item>Marko Vučević, OIB 26465970801, Kamenska 12, 21000 Split</item>
    </izvorni_sadrzaj>
    <derivirana_varijabla naziv="DomainObject.Predmet.OstaliListFormatedWithAdressOIB_1">
      <item>Marko Vučević, OIB 26465970801, Kamenska 12, 21000 Split</item>
    </derivirana_varijabla>
  </DomainObject.Predmet.OstaliListFormatedWithAdressOIB>
  <DomainObject.Predmet.OstaliListNazivFormated>
    <izvorni_sadrzaj>
      <item>Marko Vučević</item>
    </izvorni_sadrzaj>
    <derivirana_varijabla naziv="DomainObject.Predmet.OstaliListNazivFormated_1">
      <item>Marko Vučević</item>
    </derivirana_varijabla>
  </DomainObject.Predmet.OstaliListNazivFormated>
  <DomainObject.Predmet.OstaliListNazivFormatedOIB>
    <izvorni_sadrzaj>
      <item>Marko Vučević, OIB 26465970801</item>
    </izvorni_sadrzaj>
    <derivirana_varijabla naziv="DomainObject.Predmet.OstaliListNazivFormatedOIB_1">
      <item>Marko Vučević, OIB 26465970801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MARELA TRADE j.d.o.o. za trgovinu</izvorni_sadrzaj>
    <derivirana_varijabla naziv="DomainObject.Predmet.ProtustrankaIDrugi_1">MARELA TRADE j.d.o.o. za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MARELA TRADE j.d.o.o. za trgovinu, OIB 49500575053, Kamenska 12, 21000 Split</izvorni_sadrzaj>
    <derivirana_varijabla naziv="DomainObject.Predmet.ProtustrankaIDrugiAdressOIB_1">MARELA TRADE j.d.o.o. za trgovinu, OIB 49500575053, Kamenska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MARELA TRADE j.d.o.o. za trgovinu</item>
      <item>FINANCIJSKA AGENCIJA, RC SPLIT</item>
      <item>Marko Vučević</item>
    </izvorni_sadrzaj>
    <derivirana_varijabla naziv="DomainObject.Predmet.SudioniciListNaziv_1">
      <item>MARELA TRADE j.d.o.o. za trgovinu</item>
      <item>FINANCIJSKA AGENCIJA, RC SPLIT</item>
      <item>Marko Vučević</item>
    </derivirana_varijabla>
  </DomainObject.Predmet.SudioniciListNaziv>
  <DomainObject.Predmet.SudioniciListAdressOIB>
    <izvorni_sadrzaj>
      <item>MARELA TRADE j.d.o.o. za trgovinu, OIB 49500575053, Kamenska 12,21000 Split</item>
      <item>FINANCIJSKA AGENCIJA, RC SPLIT, OIB 85821130368, Mažuranićevo šetalište 24b,21000 Split</item>
      <item>Marko Vučević, OIB 26465970801, Kamenska 12,21000 Split</item>
    </izvorni_sadrzaj>
    <derivirana_varijabla naziv="DomainObject.Predmet.SudioniciListAdressOIB_1">
      <item>MARELA TRADE j.d.o.o. za trgovinu, OIB 49500575053, Kamenska 12,21000 Split</item>
      <item>FINANCIJSKA AGENCIJA, RC SPLIT, OIB 85821130368, Mažuranićevo šetalište 24b,21000 Split</item>
      <item>Marko Vučević, OIB 26465970801, Kamenska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49500575053</item>
      <item>, OIB 85821130368</item>
      <item>, OIB 26465970801</item>
    </izvorni_sadrzaj>
    <derivirana_varijabla naziv="DomainObject.Predmet.SudioniciListNazivOIB_1">
      <item>, OIB 49500575053</item>
      <item>, OIB 85821130368</item>
      <item>, OIB 26465970801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9CD48-272C-492F-BD9A-2F7523400B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1127</properties:Words>
  <properties:Characters>6085</properties:Characters>
  <properties:Lines>117</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2016-10-28T11:12:00Z</dcterms:created>
  <dc:creator>Katarina Mikulić</dc:creator>
  <cp:lastModifiedBy>Ana Golub Gruić</cp:lastModifiedBy>
  <cp:lastPrinted>2016-11-03T12:39:00Z</cp:lastPrinted>
  <dcterms:modified xmlns:xsi="http://www.w3.org/2001/XMLSchema-instance" xsi:type="dcterms:W3CDTF">2016-11-04T07:15:00Z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