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fee2" w14:paraId="e33fee2" w:rsidRDefault="00335869" w:rsidP="005D7BF8" w:rsidR="0033586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869" w:rsidP="005D7BF8" w:rsidR="0033586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335869" w:rsidP="005D7BF8" w:rsidR="0033586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335869" w:rsidP="005D7BF8" w:rsidR="00335869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/>
    <w:p w:rsidRDefault="009366B8" w:rsidP="002C208D" w:rsidR="009366B8" w:rsidRPr="001911E8">
      <w:pPr>
        <w:ind w:firstLine="708"/>
        <w:jc w:val="both"/>
      </w:pPr>
      <w:r w:rsidRPr="001911E8">
        <w:t>Trgovački sud u Rijeci,</w:t>
      </w:r>
      <w:r w:rsidR="005C0141">
        <w:t xml:space="preserve"> OIB 88785964957,</w:t>
      </w:r>
      <w:r w:rsidRPr="001911E8">
        <w:t xml:space="preserve">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</w:t>
      </w:r>
      <w:r w:rsidR="005C0141">
        <w:t>Narodne novine br.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5C0141">
        <w:t>Narodne novine br.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C81841">
        <w:t>11. srpnja</w:t>
      </w:r>
      <w:r w:rsidR="00334879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C81841" w:rsidP="00626A3D" w:rsidR="00626A3D" w:rsidRPr="00626A3D">
      <w:pPr>
        <w:jc w:val="center"/>
        <w:rPr>
          <w:b/>
        </w:rPr>
      </w:pPr>
      <w:r>
        <w:rPr>
          <w:b/>
        </w:rPr>
        <w:t>13</w:t>
      </w:r>
      <w:r w:rsidR="00557041">
        <w:rPr>
          <w:b/>
        </w:rPr>
        <w:t xml:space="preserve">. </w:t>
      </w:r>
      <w:r>
        <w:rPr>
          <w:b/>
        </w:rPr>
        <w:t>rujna</w:t>
      </w:r>
      <w:r w:rsidR="00237491">
        <w:rPr>
          <w:b/>
        </w:rPr>
        <w:t xml:space="preserve"> 2017</w:t>
      </w:r>
      <w:r w:rsidR="00626A3D" w:rsidRPr="00626A3D">
        <w:rPr>
          <w:b/>
        </w:rPr>
        <w:t>.</w:t>
      </w:r>
      <w:r w:rsidR="00CA7505">
        <w:rPr>
          <w:b/>
        </w:rPr>
        <w:t xml:space="preserve"> </w:t>
      </w:r>
      <w:r w:rsidR="00626A3D" w:rsidRPr="00626A3D">
        <w:rPr>
          <w:b/>
        </w:rPr>
        <w:t>g</w:t>
      </w:r>
      <w:r w:rsidR="00CA7505">
        <w:rPr>
          <w:b/>
        </w:rPr>
        <w:t>odine</w:t>
      </w:r>
      <w:r w:rsidR="00626A3D" w:rsidRPr="00626A3D">
        <w:rPr>
          <w:b/>
        </w:rPr>
        <w:t xml:space="preserve"> u </w:t>
      </w:r>
      <w:r w:rsidR="00557041">
        <w:rPr>
          <w:b/>
        </w:rPr>
        <w:t>11</w:t>
      </w:r>
      <w:r w:rsidR="00626A3D" w:rsidRPr="00626A3D">
        <w:rPr>
          <w:b/>
        </w:rPr>
        <w:t>:</w:t>
      </w:r>
      <w:r w:rsidR="00334879">
        <w:rPr>
          <w:b/>
        </w:rPr>
        <w:t>00</w:t>
      </w:r>
      <w:r w:rsidR="00626A3D" w:rsidRPr="00626A3D">
        <w:rPr>
          <w:b/>
        </w:rPr>
        <w:t xml:space="preserve">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5C0141">
        <w:t>a</w:t>
      </w:r>
      <w:r w:rsidR="006371D6" w:rsidRPr="001911E8">
        <w:t xml:space="preserve"> ploč</w:t>
      </w:r>
      <w:r w:rsidR="005C0141">
        <w:t>a</w:t>
      </w:r>
      <w:r w:rsidR="006371D6" w:rsidRPr="001911E8">
        <w:t xml:space="preserve"> s</w:t>
      </w:r>
      <w:r w:rsidR="007F088F" w:rsidRPr="001911E8">
        <w:t>ud</w:t>
      </w:r>
      <w:r w:rsidR="005C0141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C81841">
        <w:rPr>
          <w:b/>
        </w:rPr>
        <w:t>22</w:t>
      </w:r>
      <w:r w:rsidR="000D6EBC">
        <w:rPr>
          <w:b/>
        </w:rPr>
        <w:t>.000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radi osiguranja novčane tražbine u iznosu od 933.314,55 kn kao i zakonske kamate na iznos glavnice od 27. lipnja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,radi osiguranja novčane tražbine u iznosu od 1.169.076,78 kn, kao  i zakonske kamate na iznos glavnice od 25. listopada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2.300,00 kn kao i zakonske kamate na iznos glavnice od 21. ožujka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30.300,00 kn kao i zakonske kamate od 18. studenog 2006.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C81841">
        <w:t>11</w:t>
      </w:r>
      <w:r w:rsidR="00557041">
        <w:t xml:space="preserve">. </w:t>
      </w:r>
      <w:r w:rsidR="00C81841">
        <w:t>rujna</w:t>
      </w:r>
      <w:r w:rsidR="0010640C">
        <w:t xml:space="preserve"> </w:t>
      </w:r>
      <w:r w:rsidR="00237491">
        <w:t>2017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</w:t>
      </w:r>
      <w:r w:rsidR="000D6EBC">
        <w:rPr>
          <w:b/>
        </w:rPr>
        <w:t>3</w:t>
      </w:r>
      <w:r w:rsidRPr="005C0141">
        <w:rPr>
          <w:b/>
        </w:rPr>
        <w:t>% od utvrđene vrijednosti</w:t>
      </w:r>
      <w:r w:rsidRPr="001911E8">
        <w:t xml:space="preserve">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C81841">
        <w:t>11. srpnja</w:t>
      </w:r>
      <w:r w:rsidR="00334879">
        <w:t xml:space="preserve"> 2017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1911E8" w:rsidP="00335869" w:rsidR="00C81841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B459DB">
        <w:t xml:space="preserve"> </w:t>
      </w:r>
      <w:r w:rsidR="00C81841">
        <w:t xml:space="preserve"> </w:t>
      </w:r>
      <w:r w:rsidR="00335869">
        <w:t xml:space="preserve"> </w:t>
      </w:r>
      <w:r w:rsidR="00C81841" w:rsidRPr="00737DD5">
        <w:t xml:space="preserve"> </w:t>
      </w:r>
      <w:r w:rsidR="00C81841">
        <w:t xml:space="preserve">  </w:t>
      </w:r>
    </w:p>
    <w:p w:rsidRDefault="00237491" w:rsidP="00263C2D" w:rsidR="00263C2D">
      <w:pPr>
        <w:ind w:firstLine="708" w:left="1416"/>
        <w:jc w:val="right"/>
      </w:pPr>
      <w:r>
        <w:t xml:space="preserve"> </w:t>
      </w:r>
      <w:r w:rsidR="004122D5">
        <w:t xml:space="preserve"> </w:t>
      </w:r>
      <w:r w:rsidR="00263C2D">
        <w:t xml:space="preserve"> </w:t>
      </w:r>
    </w:p>
    <w:p w:rsidRDefault="00263C2D" w:rsidP="00263C2D" w:rsidR="00263C2D">
      <w:pPr>
        <w:ind w:firstLine="708" w:left="1416"/>
        <w:jc w:val="right"/>
      </w:pPr>
    </w:p>
    <w:p w:rsidRDefault="003E0DD6" w:rsidP="00263C2D" w:rsidR="009366B8" w:rsidRPr="001911E8">
      <w:r>
        <w:t xml:space="preserve"> </w:t>
      </w:r>
      <w:r w:rsidR="009366B8" w:rsidRPr="001911E8">
        <w:rPr>
          <w:b/>
        </w:rPr>
        <w:t>UPUTA O PRAVNOM LIJEKU:</w:t>
      </w:r>
    </w:p>
    <w:p w:rsidRDefault="009366B8" w:rsidR="00237491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  <w:r w:rsidR="00237491">
        <w:br w:type="page"/>
      </w:r>
    </w:p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lastRenderedPageBreak/>
        <w:t>DNA</w:t>
      </w:r>
      <w:r w:rsidR="006371D6" w:rsidRPr="00372264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  <w:r w:rsidR="00557041">
        <w:rPr>
          <w:sz w:val="20"/>
          <w:szCs w:val="20"/>
        </w:rPr>
        <w:t xml:space="preserve"> uz prijepis zapisnika od </w:t>
      </w:r>
      <w:r w:rsidR="00C81841">
        <w:rPr>
          <w:sz w:val="20"/>
          <w:szCs w:val="20"/>
        </w:rPr>
        <w:t>11.7</w:t>
      </w:r>
      <w:r w:rsidR="00557041">
        <w:rPr>
          <w:sz w:val="20"/>
          <w:szCs w:val="20"/>
        </w:rPr>
        <w:t>.2017.g.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C81841">
        <w:rPr>
          <w:sz w:val="20"/>
          <w:szCs w:val="20"/>
        </w:rPr>
        <w:t>11.7</w:t>
      </w:r>
      <w:r w:rsidR="00334879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D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C81841">
      <w:rPr>
        <w:b/>
      </w:rPr>
      <w:t>189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40652"/>
    <w:rsid w:val="000828C0"/>
    <w:rsid w:val="000D6EBC"/>
    <w:rsid w:val="000E4F77"/>
    <w:rsid w:val="000F499D"/>
    <w:rsid w:val="000F7613"/>
    <w:rsid w:val="0010640C"/>
    <w:rsid w:val="001335E5"/>
    <w:rsid w:val="00162D10"/>
    <w:rsid w:val="00185C7F"/>
    <w:rsid w:val="001911E8"/>
    <w:rsid w:val="001B4498"/>
    <w:rsid w:val="001E1065"/>
    <w:rsid w:val="001E3CC1"/>
    <w:rsid w:val="00203D74"/>
    <w:rsid w:val="00237491"/>
    <w:rsid w:val="00241D29"/>
    <w:rsid w:val="00242926"/>
    <w:rsid w:val="00263C2D"/>
    <w:rsid w:val="002A7231"/>
    <w:rsid w:val="002C208D"/>
    <w:rsid w:val="002D30E6"/>
    <w:rsid w:val="002F4968"/>
    <w:rsid w:val="003111A5"/>
    <w:rsid w:val="00334879"/>
    <w:rsid w:val="00335869"/>
    <w:rsid w:val="00372264"/>
    <w:rsid w:val="003A71C3"/>
    <w:rsid w:val="003C0A4D"/>
    <w:rsid w:val="003E012C"/>
    <w:rsid w:val="003E0DD6"/>
    <w:rsid w:val="00410F84"/>
    <w:rsid w:val="004122D5"/>
    <w:rsid w:val="00434210"/>
    <w:rsid w:val="00437BD6"/>
    <w:rsid w:val="00454C89"/>
    <w:rsid w:val="00455B36"/>
    <w:rsid w:val="00485FA8"/>
    <w:rsid w:val="004A591C"/>
    <w:rsid w:val="004B3755"/>
    <w:rsid w:val="004E20FD"/>
    <w:rsid w:val="0050198C"/>
    <w:rsid w:val="00511AE2"/>
    <w:rsid w:val="00557041"/>
    <w:rsid w:val="00574B23"/>
    <w:rsid w:val="005C0141"/>
    <w:rsid w:val="0060019E"/>
    <w:rsid w:val="00612052"/>
    <w:rsid w:val="006153C9"/>
    <w:rsid w:val="00621034"/>
    <w:rsid w:val="00626A3D"/>
    <w:rsid w:val="00633479"/>
    <w:rsid w:val="006371D6"/>
    <w:rsid w:val="00672FDB"/>
    <w:rsid w:val="006A2B8A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C2962"/>
    <w:rsid w:val="008E0995"/>
    <w:rsid w:val="008F7D90"/>
    <w:rsid w:val="00902324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459DB"/>
    <w:rsid w:val="00B50374"/>
    <w:rsid w:val="00B814EC"/>
    <w:rsid w:val="00BB2D16"/>
    <w:rsid w:val="00BE6272"/>
    <w:rsid w:val="00C57EDD"/>
    <w:rsid w:val="00C77D7B"/>
    <w:rsid w:val="00C81841"/>
    <w:rsid w:val="00C9379E"/>
    <w:rsid w:val="00CA102E"/>
    <w:rsid w:val="00CA7505"/>
    <w:rsid w:val="00CC08B3"/>
    <w:rsid w:val="00CC682D"/>
    <w:rsid w:val="00D010EE"/>
    <w:rsid w:val="00D20D50"/>
    <w:rsid w:val="00D40C34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EF3310"/>
    <w:rsid w:val="00F00ABA"/>
    <w:rsid w:val="00F120B4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A2B8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1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D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A2B8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1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D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4140</properties:Characters>
  <properties:Lines>106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2017-07-11T09:10:00Z</dcterms:created>
  <dc:creator>ksarlija</dc:creator>
  <cp:lastModifiedBy>Jasna Radulović</cp:lastModifiedBy>
  <cp:lastPrinted>2017-07-11T09:11:00Z</cp:lastPrinted>
  <dcterms:modified xmlns:xsi="http://www.w3.org/2001/XMLSchema-instance" xsi:type="dcterms:W3CDTF">2017-07-11T09:15:00Z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