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E786F" w:rsidR="002C5A29" w:rsidRDefault="00E45EF2" w14:paraId="bf4f14c" w14:textId="bf4f14c">
      <w:pPr>
        <w15:collapsed w:val="false"/>
      </w:pP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 w:rsidR="00844CF3">
        <w:t xml:space="preserve">1 </w:t>
      </w:r>
      <w:r w:rsidRPr="009E786F">
        <w:t>St-</w:t>
      </w:r>
      <w:proofErr w:type="spellStart"/>
      <w:r w:rsidR="00231FB8">
        <w:t>6402</w:t>
      </w:r>
      <w:proofErr w:type="spellEnd"/>
      <w:r w:rsidR="00231FB8">
        <w:t>/</w:t>
      </w:r>
      <w:proofErr w:type="spellStart"/>
      <w:r w:rsidR="00231FB8">
        <w:t>2016</w:t>
      </w:r>
      <w:proofErr w:type="spellEnd"/>
    </w:p>
    <w:p w:rsidR="002C5A29" w:rsidRDefault="002C5A29"/>
    <w:p w:rsidR="00231FB8" w:rsidRDefault="00824673">
      <w:r>
        <w:t xml:space="preserve">                  </w:t>
      </w:r>
      <w:bookmarkStart w:name="_GoBack" w:id="0"/>
      <w:bookmarkEnd w:id="0"/>
      <w:r>
        <w:rPr>
          <w:noProof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786F" w:rsidR="00231FB8" w:rsidRDefault="00231FB8"/>
    <w:p w:rsidRPr="00764382" w:rsidR="002C5A29" w:rsidRDefault="004A0357">
      <w:r w:rsidRPr="009E786F">
        <w:rPr>
          <w:b/>
        </w:rPr>
        <w:t xml:space="preserve">      </w:t>
      </w:r>
      <w:r w:rsidRPr="00764382">
        <w:t xml:space="preserve">REPUBLIKA HRVATSKA </w:t>
      </w:r>
    </w:p>
    <w:p w:rsidRPr="00764382" w:rsidR="004A0357" w:rsidRDefault="004A0357">
      <w:r w:rsidRPr="00764382">
        <w:t xml:space="preserve"> TRGOVAČKI SUD U ZAGREBU</w:t>
      </w:r>
    </w:p>
    <w:p w:rsidRPr="00764382" w:rsidR="00844CF3" w:rsidRDefault="009E786F">
      <w:r w:rsidRPr="00764382">
        <w:t xml:space="preserve">       </w:t>
      </w:r>
      <w:r w:rsidR="00764382">
        <w:t xml:space="preserve">  </w:t>
      </w:r>
      <w:r w:rsidR="00714F9D">
        <w:t>Stalna služba u Karlovcu</w:t>
      </w:r>
      <w:r w:rsidRPr="00764382" w:rsidR="004A0357">
        <w:t xml:space="preserve"> </w:t>
      </w:r>
    </w:p>
    <w:p w:rsidRPr="00764382" w:rsidR="009E786F" w:rsidRDefault="00764382">
      <w:r>
        <w:t xml:space="preserve">   </w:t>
      </w:r>
      <w:r w:rsidRPr="00764382" w:rsidR="009E786F">
        <w:t xml:space="preserve">Karlovac, </w:t>
      </w:r>
      <w:r w:rsidR="00E3010B">
        <w:t>Trg hrvatskih branitelja 1/II</w:t>
      </w:r>
    </w:p>
    <w:p w:rsidRPr="00764382" w:rsidR="009E786F" w:rsidRDefault="009E786F"/>
    <w:p w:rsidRPr="00764382" w:rsidR="009E786F" w:rsidP="009E786F" w:rsidRDefault="009E786F">
      <w:pPr>
        <w:jc w:val="center"/>
      </w:pPr>
      <w:r w:rsidRPr="00764382">
        <w:t>R</w:t>
      </w:r>
      <w:r w:rsidR="00764382">
        <w:t xml:space="preserve"> </w:t>
      </w:r>
      <w:r w:rsidRPr="00764382">
        <w:t>E</w:t>
      </w:r>
      <w:r w:rsidR="00764382">
        <w:t xml:space="preserve"> </w:t>
      </w:r>
      <w:r w:rsidRPr="00764382">
        <w:t>P</w:t>
      </w:r>
      <w:r w:rsidR="00764382">
        <w:t xml:space="preserve"> </w:t>
      </w:r>
      <w:r w:rsidRPr="00764382">
        <w:t>U</w:t>
      </w:r>
      <w:r w:rsidR="00764382">
        <w:t xml:space="preserve"> </w:t>
      </w:r>
      <w:r w:rsidRPr="00764382">
        <w:t>B</w:t>
      </w:r>
      <w:r w:rsidR="00764382">
        <w:t xml:space="preserve"> </w:t>
      </w:r>
      <w:r w:rsidRPr="00764382">
        <w:t>L</w:t>
      </w:r>
      <w:r w:rsidR="00764382">
        <w:t xml:space="preserve"> </w:t>
      </w:r>
      <w:r w:rsidRPr="00764382">
        <w:t>I</w:t>
      </w:r>
      <w:r w:rsidR="00764382">
        <w:t xml:space="preserve"> </w:t>
      </w:r>
      <w:r w:rsidRPr="00764382">
        <w:t>K</w:t>
      </w:r>
      <w:r w:rsidR="00764382">
        <w:t xml:space="preserve"> </w:t>
      </w:r>
      <w:r w:rsidRPr="00764382">
        <w:t>A</w:t>
      </w:r>
      <w:r w:rsidR="00764382">
        <w:t xml:space="preserve">  </w:t>
      </w:r>
      <w:r w:rsidRPr="00764382">
        <w:t xml:space="preserve"> H</w:t>
      </w:r>
      <w:r w:rsidR="00764382">
        <w:t xml:space="preserve"> </w:t>
      </w:r>
      <w:r w:rsidRPr="00764382">
        <w:t>R</w:t>
      </w:r>
      <w:r w:rsidR="00764382">
        <w:t xml:space="preserve"> </w:t>
      </w:r>
      <w:r w:rsidRPr="00764382">
        <w:t>V</w:t>
      </w:r>
      <w:r w:rsidR="00764382">
        <w:t xml:space="preserve"> </w:t>
      </w:r>
      <w:r w:rsidRPr="00764382">
        <w:t>A</w:t>
      </w:r>
      <w:r w:rsidR="00764382">
        <w:t xml:space="preserve"> </w:t>
      </w:r>
      <w:r w:rsidRPr="00764382">
        <w:t>T</w:t>
      </w:r>
      <w:r w:rsidR="00764382">
        <w:t xml:space="preserve"> </w:t>
      </w:r>
      <w:r w:rsidRPr="00764382">
        <w:t>S</w:t>
      </w:r>
      <w:r w:rsidR="00764382">
        <w:t xml:space="preserve"> </w:t>
      </w:r>
      <w:r w:rsidRPr="00764382">
        <w:t>K</w:t>
      </w:r>
      <w:r w:rsidR="00764382">
        <w:t xml:space="preserve"> </w:t>
      </w:r>
      <w:r w:rsidRPr="00764382">
        <w:t>A</w:t>
      </w:r>
    </w:p>
    <w:p w:rsidRPr="00764382" w:rsidR="002C5A29" w:rsidRDefault="002C5A29"/>
    <w:p w:rsidRPr="00764382" w:rsidR="002C5A29" w:rsidP="002C5A29" w:rsidRDefault="002C5A29">
      <w:pPr>
        <w:tabs>
          <w:tab w:val="left" w:pos="4050"/>
        </w:tabs>
      </w:pPr>
      <w:r w:rsidRPr="00764382">
        <w:tab/>
        <w:t>R J E Š E N J E</w:t>
      </w:r>
    </w:p>
    <w:p w:rsidRPr="00764382" w:rsidR="002C5A29" w:rsidRDefault="002C5A29"/>
    <w:p w:rsidR="002C5A29" w:rsidP="00A22BB7" w:rsidRDefault="002C5A29">
      <w:pPr>
        <w:jc w:val="both"/>
      </w:pPr>
      <w:r w:rsidRPr="00764382">
        <w:tab/>
        <w:t xml:space="preserve">TRGOVAČKI SUD U </w:t>
      </w:r>
      <w:r w:rsidRPr="00764382" w:rsidR="009E786F">
        <w:t>ZAGREBU, Stalna</w:t>
      </w:r>
      <w:r w:rsidRPr="00764382" w:rsidR="00844CF3">
        <w:t xml:space="preserve"> služb</w:t>
      </w:r>
      <w:r w:rsidRPr="00764382" w:rsidR="009E786F">
        <w:t>a</w:t>
      </w:r>
      <w:r w:rsidR="00714F9D">
        <w:t xml:space="preserve"> u Karlovcu</w:t>
      </w:r>
      <w:r w:rsidRPr="009E786F" w:rsidR="00844CF3">
        <w:rPr>
          <w:b/>
        </w:rPr>
        <w:t>,</w:t>
      </w:r>
      <w:r w:rsidRPr="009E786F">
        <w:t xml:space="preserve"> po sucu Jadranki </w:t>
      </w:r>
      <w:proofErr w:type="spellStart"/>
      <w:r w:rsidRPr="009E786F">
        <w:t>Mađeruh</w:t>
      </w:r>
      <w:proofErr w:type="spellEnd"/>
      <w:r w:rsidRPr="009E786F">
        <w:t xml:space="preserve">, kao stečajnom sucu, u stečajnom postupku nad </w:t>
      </w:r>
      <w:r w:rsidR="00764382">
        <w:t xml:space="preserve">stečajnim </w:t>
      </w:r>
      <w:r w:rsidRPr="009E786F">
        <w:t xml:space="preserve">dužnikom </w:t>
      </w:r>
      <w:proofErr w:type="spellStart"/>
      <w:r w:rsidR="00231FB8">
        <w:t>INTERART</w:t>
      </w:r>
      <w:proofErr w:type="spellEnd"/>
      <w:r w:rsidR="00231FB8">
        <w:t xml:space="preserve"> DIZAJN d.o.o. u stečaju, Zagreb, Magazinska cesta </w:t>
      </w:r>
      <w:proofErr w:type="spellStart"/>
      <w:r w:rsidR="00231FB8">
        <w:t>23a</w:t>
      </w:r>
      <w:proofErr w:type="spellEnd"/>
      <w:r w:rsidR="00231FB8">
        <w:t xml:space="preserve">, </w:t>
      </w:r>
      <w:proofErr w:type="spellStart"/>
      <w:r w:rsidR="00231FB8">
        <w:t>OIB</w:t>
      </w:r>
      <w:proofErr w:type="spellEnd"/>
      <w:r w:rsidR="00231FB8">
        <w:t xml:space="preserve">: </w:t>
      </w:r>
      <w:proofErr w:type="spellStart"/>
      <w:r w:rsidR="00231FB8">
        <w:t>26096751835</w:t>
      </w:r>
      <w:proofErr w:type="spellEnd"/>
      <w:r w:rsidR="001123BB">
        <w:t>,</w:t>
      </w:r>
      <w:r w:rsidR="00764382">
        <w:t xml:space="preserve"> </w:t>
      </w:r>
      <w:proofErr w:type="spellStart"/>
      <w:r w:rsidR="00231FB8">
        <w:t>30</w:t>
      </w:r>
      <w:proofErr w:type="spellEnd"/>
      <w:r w:rsidR="00231FB8">
        <w:t>. srpnja</w:t>
      </w:r>
      <w:r w:rsidR="00504B39">
        <w:t xml:space="preserve"> </w:t>
      </w:r>
      <w:proofErr w:type="spellStart"/>
      <w:r w:rsidR="00504B39">
        <w:t>2019</w:t>
      </w:r>
      <w:proofErr w:type="spellEnd"/>
      <w:r w:rsidR="00A22BB7">
        <w:t>.</w:t>
      </w:r>
    </w:p>
    <w:p w:rsidRPr="009E786F" w:rsidR="00254BA7" w:rsidRDefault="00254BA7"/>
    <w:p w:rsidRPr="00764382" w:rsidR="002C5A29" w:rsidP="002C5A29" w:rsidRDefault="002C5A29">
      <w:pPr>
        <w:jc w:val="center"/>
      </w:pPr>
      <w:r w:rsidRPr="00764382">
        <w:t>r i j e š i o   j e</w:t>
      </w:r>
    </w:p>
    <w:p w:rsidRPr="009E786F" w:rsidR="002C5A29" w:rsidP="00085D86" w:rsidRDefault="002C5A29"/>
    <w:p w:rsidRPr="009E786F" w:rsidR="00E45EF2" w:rsidP="00E45EF2" w:rsidRDefault="00E45EF2"/>
    <w:p w:rsidRPr="009E786F" w:rsidR="00995DD3" w:rsidP="00764382" w:rsidRDefault="00995DD3">
      <w:pPr>
        <w:numPr>
          <w:ilvl w:val="0"/>
          <w:numId w:val="9"/>
        </w:numPr>
        <w:jc w:val="both"/>
      </w:pPr>
      <w:r w:rsidRPr="009E786F">
        <w:t xml:space="preserve">Saziva se </w:t>
      </w:r>
      <w:r w:rsidR="00714F9D">
        <w:t xml:space="preserve">posebna </w:t>
      </w:r>
      <w:r w:rsidRPr="009E786F">
        <w:t>Skupština vjerovnika</w:t>
      </w:r>
      <w:r w:rsidR="001560B1">
        <w:t xml:space="preserve"> </w:t>
      </w:r>
      <w:r w:rsidRPr="009E786F">
        <w:t xml:space="preserve">za </w:t>
      </w:r>
      <w:proofErr w:type="spellStart"/>
      <w:r w:rsidR="00231FB8">
        <w:rPr>
          <w:b/>
        </w:rPr>
        <w:t>19</w:t>
      </w:r>
      <w:proofErr w:type="spellEnd"/>
      <w:r w:rsidR="00231FB8">
        <w:rPr>
          <w:b/>
        </w:rPr>
        <w:t>. rujna</w:t>
      </w:r>
      <w:r w:rsidR="00504B39">
        <w:rPr>
          <w:b/>
        </w:rPr>
        <w:t xml:space="preserve"> </w:t>
      </w:r>
      <w:proofErr w:type="spellStart"/>
      <w:r w:rsidR="00504B39">
        <w:rPr>
          <w:b/>
        </w:rPr>
        <w:t>2019</w:t>
      </w:r>
      <w:proofErr w:type="spellEnd"/>
      <w:r w:rsidR="00714F9D">
        <w:rPr>
          <w:b/>
        </w:rPr>
        <w:t xml:space="preserve">. </w:t>
      </w:r>
      <w:r w:rsidRPr="009E786F" w:rsidR="00E45EF2">
        <w:rPr>
          <w:b/>
        </w:rPr>
        <w:t xml:space="preserve">u </w:t>
      </w:r>
      <w:r w:rsidR="00231FB8">
        <w:rPr>
          <w:b/>
        </w:rPr>
        <w:t>9,</w:t>
      </w:r>
      <w:proofErr w:type="spellStart"/>
      <w:r w:rsidR="00231FB8">
        <w:rPr>
          <w:b/>
        </w:rPr>
        <w:t>30</w:t>
      </w:r>
      <w:proofErr w:type="spellEnd"/>
      <w:r w:rsidRPr="009E786F" w:rsidR="00E45EF2">
        <w:rPr>
          <w:b/>
        </w:rPr>
        <w:t xml:space="preserve"> sati u </w:t>
      </w:r>
      <w:r w:rsidRPr="009E786F" w:rsidR="005E60B2">
        <w:rPr>
          <w:b/>
        </w:rPr>
        <w:t xml:space="preserve">zgradi </w:t>
      </w:r>
      <w:r w:rsidR="00764382">
        <w:rPr>
          <w:b/>
        </w:rPr>
        <w:t xml:space="preserve">ovog </w:t>
      </w:r>
      <w:r w:rsidRPr="009E786F" w:rsidR="005E60B2">
        <w:rPr>
          <w:b/>
        </w:rPr>
        <w:t>suda</w:t>
      </w:r>
      <w:r w:rsidR="00764382">
        <w:rPr>
          <w:b/>
        </w:rPr>
        <w:t xml:space="preserve"> u Karlovcu, </w:t>
      </w:r>
      <w:r w:rsidR="00E3010B">
        <w:rPr>
          <w:b/>
        </w:rPr>
        <w:t xml:space="preserve">Trg hrvatskih branitelja 1/II, soba broj </w:t>
      </w:r>
      <w:proofErr w:type="spellStart"/>
      <w:r w:rsidR="00E3010B">
        <w:rPr>
          <w:b/>
        </w:rPr>
        <w:t>207</w:t>
      </w:r>
      <w:proofErr w:type="spellEnd"/>
      <w:r w:rsidRPr="009E786F">
        <w:t>, sa slijedećim dnevnim redom:</w:t>
      </w:r>
    </w:p>
    <w:p w:rsidRPr="009E786F" w:rsidR="00844CF3" w:rsidP="00844CF3" w:rsidRDefault="00844CF3">
      <w:pPr>
        <w:ind w:left="708"/>
        <w:jc w:val="both"/>
      </w:pPr>
    </w:p>
    <w:p w:rsidR="00231FB8" w:rsidP="00844CF3" w:rsidRDefault="00231FB8">
      <w:pPr>
        <w:numPr>
          <w:ilvl w:val="0"/>
          <w:numId w:val="10"/>
        </w:numPr>
        <w:jc w:val="both"/>
      </w:pPr>
      <w:proofErr w:type="spellStart"/>
      <w:r>
        <w:t>Izjevešće</w:t>
      </w:r>
      <w:proofErr w:type="spellEnd"/>
      <w:r>
        <w:t xml:space="preserve"> stečajnog upravitelja o gospodarskom položaju stečajnog dužnika i njegovim uzrocima.</w:t>
      </w:r>
    </w:p>
    <w:p w:rsidR="00231FB8" w:rsidP="00844CF3" w:rsidRDefault="00231FB8">
      <w:pPr>
        <w:numPr>
          <w:ilvl w:val="0"/>
          <w:numId w:val="10"/>
        </w:numPr>
        <w:jc w:val="both"/>
      </w:pPr>
      <w:r>
        <w:t xml:space="preserve">Donošenje odluke o unovčenju nekretnina stečajnog dužnika na kojima ne postoji </w:t>
      </w:r>
      <w:proofErr w:type="spellStart"/>
      <w:r>
        <w:t>razlučno</w:t>
      </w:r>
      <w:proofErr w:type="spellEnd"/>
      <w:r>
        <w:t xml:space="preserve"> pravo javnim prikupljanjem ponuda po načelu "viđeno-kupljeno" i to kako slijedi: </w:t>
      </w:r>
    </w:p>
    <w:p w:rsidR="00231FB8" w:rsidP="00231FB8" w:rsidRDefault="00231FB8">
      <w:pPr>
        <w:ind w:left="1068"/>
        <w:jc w:val="both"/>
      </w:pPr>
      <w:r>
        <w:t xml:space="preserve">nekretnine upisane u zemljišne knjige Općinskog suda u Zlataru, posebni Zemljišnoknjižni odjel u Klanjcu, zk.ul.br. </w:t>
      </w:r>
      <w:proofErr w:type="spellStart"/>
      <w:r>
        <w:t>1278</w:t>
      </w:r>
      <w:proofErr w:type="spellEnd"/>
      <w:r>
        <w:t>, k.o. Zagorska Sela i to:</w:t>
      </w:r>
    </w:p>
    <w:p w:rsidR="00231FB8" w:rsidP="00231FB8" w:rsidRDefault="00231FB8">
      <w:pPr>
        <w:jc w:val="both"/>
      </w:pPr>
    </w:p>
    <w:p w:rsidR="00231FB8" w:rsidP="00231FB8" w:rsidRDefault="00231FB8">
      <w:pPr>
        <w:pStyle w:val="Odlomakpopisa"/>
        <w:numPr>
          <w:ilvl w:val="0"/>
          <w:numId w:val="11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1524</w:t>
      </w:r>
      <w:proofErr w:type="spellEnd"/>
      <w:r>
        <w:t xml:space="preserve">/6, koja u naravi predstavlja šumu </w:t>
      </w:r>
      <w:r w:rsidR="0033560C">
        <w:t>BOROVINA</w:t>
      </w:r>
      <w:r>
        <w:t xml:space="preserve">, ukupne površine </w:t>
      </w:r>
      <w:proofErr w:type="spellStart"/>
      <w:r w:rsidR="0033560C">
        <w:t>1067</w:t>
      </w:r>
      <w:proofErr w:type="spellEnd"/>
      <w:r>
        <w:t xml:space="preserve"> </w:t>
      </w:r>
      <w:proofErr w:type="spellStart"/>
      <w:r>
        <w:t>čhv</w:t>
      </w:r>
      <w:proofErr w:type="spellEnd"/>
      <w:r w:rsidR="0033560C">
        <w:t xml:space="preserve"> odnosno </w:t>
      </w:r>
      <w:proofErr w:type="spellStart"/>
      <w:r w:rsidR="0033560C">
        <w:t>3838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s početn</w:t>
      </w:r>
      <w:r w:rsidR="0033560C">
        <w:t xml:space="preserve">om cijenom u iznosu od </w:t>
      </w:r>
      <w:proofErr w:type="spellStart"/>
      <w:r w:rsidR="0033560C">
        <w:t>16.800</w:t>
      </w:r>
      <w:proofErr w:type="spellEnd"/>
      <w:r w:rsidR="0033560C">
        <w:t>,</w:t>
      </w:r>
      <w:proofErr w:type="spellStart"/>
      <w:r w:rsidR="0033560C">
        <w:t>00</w:t>
      </w:r>
      <w:proofErr w:type="spellEnd"/>
      <w:r>
        <w:t xml:space="preserve"> kn</w:t>
      </w:r>
    </w:p>
    <w:p w:rsidR="00231FB8" w:rsidP="00231FB8" w:rsidRDefault="00231FB8">
      <w:pPr>
        <w:pStyle w:val="Odlomakpopisa"/>
        <w:numPr>
          <w:ilvl w:val="0"/>
          <w:numId w:val="11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1532</w:t>
      </w:r>
      <w:proofErr w:type="spellEnd"/>
      <w:r>
        <w:t>/1, koja</w:t>
      </w:r>
      <w:r w:rsidR="0033560C">
        <w:t xml:space="preserve"> u naravi predstavlja pašnjak </w:t>
      </w:r>
      <w:proofErr w:type="spellStart"/>
      <w:r w:rsidR="0033560C">
        <w:t>SPAŠNIK</w:t>
      </w:r>
      <w:proofErr w:type="spellEnd"/>
      <w:r w:rsidR="0033560C">
        <w:t xml:space="preserve"> U BLAGOVANJU ukupne površne </w:t>
      </w:r>
      <w:proofErr w:type="spellStart"/>
      <w:r w:rsidR="0033560C">
        <w:t>1450</w:t>
      </w:r>
      <w:proofErr w:type="spellEnd"/>
      <w:r w:rsidR="0033560C">
        <w:t xml:space="preserve"> </w:t>
      </w:r>
      <w:proofErr w:type="spellStart"/>
      <w:r w:rsidR="0033560C">
        <w:t>čhv</w:t>
      </w:r>
      <w:proofErr w:type="spellEnd"/>
      <w:r w:rsidR="0033560C">
        <w:t xml:space="preserve"> odnosno </w:t>
      </w:r>
      <w:proofErr w:type="spellStart"/>
      <w:r w:rsidR="0033560C">
        <w:t>5215</w:t>
      </w:r>
      <w:proofErr w:type="spellEnd"/>
      <w:r w:rsidR="0033560C">
        <w:t xml:space="preserve"> </w:t>
      </w:r>
      <w:proofErr w:type="spellStart"/>
      <w:r w:rsidR="0033560C">
        <w:t>m2</w:t>
      </w:r>
      <w:proofErr w:type="spellEnd"/>
      <w:r w:rsidR="0033560C">
        <w:t xml:space="preserve"> s početnom cijenom u iznosu od </w:t>
      </w:r>
      <w:proofErr w:type="spellStart"/>
      <w:r w:rsidR="0033560C">
        <w:t>22.800</w:t>
      </w:r>
      <w:proofErr w:type="spellEnd"/>
      <w:r w:rsidR="0033560C">
        <w:t>,</w:t>
      </w:r>
      <w:proofErr w:type="spellStart"/>
      <w:r w:rsidR="0033560C">
        <w:t>00</w:t>
      </w:r>
      <w:proofErr w:type="spellEnd"/>
      <w:r w:rsidR="0033560C">
        <w:t xml:space="preserve"> kn</w:t>
      </w:r>
    </w:p>
    <w:p w:rsidR="00231FB8" w:rsidP="00231FB8" w:rsidRDefault="00231FB8">
      <w:pPr>
        <w:pStyle w:val="Odlomakpopisa"/>
        <w:numPr>
          <w:ilvl w:val="0"/>
          <w:numId w:val="11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1533</w:t>
      </w:r>
      <w:proofErr w:type="spellEnd"/>
      <w:r>
        <w:t>, koja u naravi predstavlja</w:t>
      </w:r>
      <w:r w:rsidR="0033560C">
        <w:t xml:space="preserve"> oranicu </w:t>
      </w:r>
      <w:r>
        <w:t xml:space="preserve"> </w:t>
      </w:r>
      <w:proofErr w:type="spellStart"/>
      <w:r w:rsidRPr="0033560C" w:rsidR="0033560C">
        <w:t>SPAŠNIK</w:t>
      </w:r>
      <w:proofErr w:type="spellEnd"/>
      <w:r w:rsidRPr="0033560C" w:rsidR="0033560C">
        <w:t xml:space="preserve"> U BLAGOVANJU</w:t>
      </w:r>
      <w:r w:rsidR="0033560C">
        <w:t xml:space="preserve"> ukupne površine </w:t>
      </w:r>
      <w:proofErr w:type="spellStart"/>
      <w:r w:rsidR="0033560C">
        <w:t>511</w:t>
      </w:r>
      <w:proofErr w:type="spellEnd"/>
      <w:r w:rsidR="0033560C">
        <w:t xml:space="preserve"> </w:t>
      </w:r>
      <w:proofErr w:type="spellStart"/>
      <w:r w:rsidR="0033560C">
        <w:t>čhv</w:t>
      </w:r>
      <w:proofErr w:type="spellEnd"/>
      <w:r w:rsidR="0033560C">
        <w:t xml:space="preserve"> odnosno </w:t>
      </w:r>
      <w:proofErr w:type="spellStart"/>
      <w:r w:rsidR="0033560C">
        <w:t>1838</w:t>
      </w:r>
      <w:proofErr w:type="spellEnd"/>
      <w:r w:rsidR="0033560C">
        <w:t xml:space="preserve"> </w:t>
      </w:r>
      <w:proofErr w:type="spellStart"/>
      <w:r w:rsidR="0033560C">
        <w:t>m2</w:t>
      </w:r>
      <w:proofErr w:type="spellEnd"/>
      <w:r w:rsidR="0033560C">
        <w:t xml:space="preserve"> s početnom cijenom u iznosu od </w:t>
      </w:r>
      <w:proofErr w:type="spellStart"/>
      <w:r w:rsidR="0033560C">
        <w:t>8.100</w:t>
      </w:r>
      <w:proofErr w:type="spellEnd"/>
      <w:r w:rsidR="0033560C">
        <w:t>,</w:t>
      </w:r>
      <w:proofErr w:type="spellStart"/>
      <w:r w:rsidR="0033560C">
        <w:t>00</w:t>
      </w:r>
      <w:proofErr w:type="spellEnd"/>
      <w:r w:rsidR="0033560C">
        <w:t xml:space="preserve"> kn</w:t>
      </w:r>
    </w:p>
    <w:p w:rsidR="0033560C" w:rsidP="0033560C" w:rsidRDefault="0033560C">
      <w:pPr>
        <w:pStyle w:val="Odlomakpopisa"/>
        <w:numPr>
          <w:ilvl w:val="0"/>
          <w:numId w:val="11"/>
        </w:numPr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1534</w:t>
      </w:r>
      <w:proofErr w:type="spellEnd"/>
      <w:r>
        <w:t xml:space="preserve">/1, </w:t>
      </w:r>
      <w:r w:rsidRPr="0033560C">
        <w:t xml:space="preserve">koja u naravi predstavlja pašnjak </w:t>
      </w:r>
      <w:proofErr w:type="spellStart"/>
      <w:r w:rsidRPr="0033560C">
        <w:t>SPAŠNIK</w:t>
      </w:r>
      <w:proofErr w:type="spellEnd"/>
      <w:r w:rsidRPr="0033560C">
        <w:t xml:space="preserve"> U BLAGOVANJU ukupne površne </w:t>
      </w:r>
      <w:proofErr w:type="spellStart"/>
      <w:r>
        <w:t>516</w:t>
      </w:r>
      <w:proofErr w:type="spellEnd"/>
      <w:r w:rsidRPr="0033560C">
        <w:t xml:space="preserve"> </w:t>
      </w:r>
      <w:proofErr w:type="spellStart"/>
      <w:r w:rsidRPr="0033560C">
        <w:t>čhv</w:t>
      </w:r>
      <w:proofErr w:type="spellEnd"/>
      <w:r w:rsidRPr="0033560C">
        <w:t xml:space="preserve"> odnosno </w:t>
      </w:r>
      <w:proofErr w:type="spellStart"/>
      <w:r>
        <w:t>1856</w:t>
      </w:r>
      <w:proofErr w:type="spellEnd"/>
      <w:r w:rsidRPr="0033560C">
        <w:t xml:space="preserve"> </w:t>
      </w:r>
      <w:proofErr w:type="spellStart"/>
      <w:r w:rsidRPr="0033560C">
        <w:t>m2</w:t>
      </w:r>
      <w:proofErr w:type="spellEnd"/>
      <w:r w:rsidRPr="0033560C">
        <w:t xml:space="preserve"> s početnom cijenom u iznosu od </w:t>
      </w:r>
      <w:proofErr w:type="spellStart"/>
      <w:r>
        <w:t>8.100</w:t>
      </w:r>
      <w:proofErr w:type="spellEnd"/>
      <w:r>
        <w:t>,</w:t>
      </w:r>
      <w:proofErr w:type="spellStart"/>
      <w:r>
        <w:t>00</w:t>
      </w:r>
      <w:proofErr w:type="spellEnd"/>
      <w:r w:rsidRPr="0033560C">
        <w:t xml:space="preserve"> kn</w:t>
      </w:r>
    </w:p>
    <w:p w:rsidR="0033560C" w:rsidP="0033560C" w:rsidRDefault="0033560C">
      <w:pPr>
        <w:pStyle w:val="Odlomakpopisa"/>
        <w:numPr>
          <w:ilvl w:val="0"/>
          <w:numId w:val="11"/>
        </w:numPr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1535</w:t>
      </w:r>
      <w:proofErr w:type="spellEnd"/>
      <w:r>
        <w:t>/1 – B,</w:t>
      </w:r>
      <w:r w:rsidRPr="0033560C">
        <w:t xml:space="preserve"> koja u naravi predstavlja </w:t>
      </w:r>
      <w:r>
        <w:tab/>
        <w:t xml:space="preserve">sjenokošu </w:t>
      </w:r>
      <w:proofErr w:type="spellStart"/>
      <w:r>
        <w:t>SPAŠNIK</w:t>
      </w:r>
      <w:proofErr w:type="spellEnd"/>
      <w:r>
        <w:t xml:space="preserve"> U BLAGOVANJU</w:t>
      </w:r>
      <w:r w:rsidRPr="0033560C">
        <w:t xml:space="preserve"> ukupne površne </w:t>
      </w:r>
      <w:proofErr w:type="spellStart"/>
      <w:r>
        <w:t>479</w:t>
      </w:r>
      <w:proofErr w:type="spellEnd"/>
      <w:r w:rsidRPr="0033560C">
        <w:t xml:space="preserve"> </w:t>
      </w:r>
      <w:proofErr w:type="spellStart"/>
      <w:r w:rsidRPr="0033560C">
        <w:t>čhv</w:t>
      </w:r>
      <w:proofErr w:type="spellEnd"/>
      <w:r w:rsidRPr="0033560C">
        <w:t xml:space="preserve"> odnosno </w:t>
      </w:r>
      <w:proofErr w:type="spellStart"/>
      <w:r>
        <w:t>1723</w:t>
      </w:r>
      <w:proofErr w:type="spellEnd"/>
      <w:r w:rsidRPr="0033560C">
        <w:t xml:space="preserve"> </w:t>
      </w:r>
      <w:proofErr w:type="spellStart"/>
      <w:r w:rsidRPr="0033560C">
        <w:t>m2</w:t>
      </w:r>
      <w:proofErr w:type="spellEnd"/>
      <w:r w:rsidRPr="0033560C">
        <w:t xml:space="preserve"> s početnom cijenom u iznosu od </w:t>
      </w:r>
      <w:proofErr w:type="spellStart"/>
      <w:r>
        <w:t>7.500</w:t>
      </w:r>
      <w:proofErr w:type="spellEnd"/>
      <w:r w:rsidRPr="0033560C">
        <w:t xml:space="preserve"> kn</w:t>
      </w:r>
    </w:p>
    <w:p w:rsidRPr="0033560C" w:rsidR="0033560C" w:rsidP="0033560C" w:rsidRDefault="0033560C">
      <w:pPr>
        <w:pStyle w:val="Odlomakpopisa"/>
      </w:pPr>
    </w:p>
    <w:p w:rsidR="0033560C" w:rsidP="0033560C" w:rsidRDefault="0033560C">
      <w:pPr>
        <w:pStyle w:val="Odlomakpopisa"/>
        <w:jc w:val="both"/>
      </w:pPr>
      <w:r>
        <w:t xml:space="preserve">Ukoliko se nekretnine ne unovče kod prvog javnog prikupljanja ponuda, početna cijena kod svake naredne prodaje umanjivat će se po </w:t>
      </w:r>
      <w:proofErr w:type="spellStart"/>
      <w:r>
        <w:t>15</w:t>
      </w:r>
      <w:proofErr w:type="spellEnd"/>
      <w:r>
        <w:t xml:space="preserve"> %  u odnosu na početnu cijenu iz prethodnog oglasa. Kao uvjet za dostavljanje ponude, u svim će se oglasima </w:t>
      </w:r>
      <w:r>
        <w:lastRenderedPageBreak/>
        <w:t xml:space="preserve">tražiti uplata jamčevine u iznosu od </w:t>
      </w:r>
      <w:proofErr w:type="spellStart"/>
      <w:r>
        <w:t>10</w:t>
      </w:r>
      <w:proofErr w:type="spellEnd"/>
      <w:r>
        <w:t xml:space="preserve"> % početne cijene nekretnine. Oglasi o javnom prikupljanju ponuda objavljivat će se na Internet stra</w:t>
      </w:r>
      <w:r w:rsidR="00C47C10">
        <w:t>nicama Sudačke mreže i FINA-e. P</w:t>
      </w:r>
      <w:r>
        <w:t>onude će se otvarati pred javnim bilježnikom.</w:t>
      </w:r>
    </w:p>
    <w:p w:rsidR="00231FB8" w:rsidP="00231FB8" w:rsidRDefault="00231FB8">
      <w:pPr>
        <w:jc w:val="both"/>
      </w:pPr>
    </w:p>
    <w:p w:rsidRPr="009E786F" w:rsidR="00B52EAF" w:rsidP="00B52EAF" w:rsidRDefault="00B52EAF">
      <w:pPr>
        <w:ind w:left="360"/>
      </w:pPr>
    </w:p>
    <w:p w:rsidRPr="00764382" w:rsidR="002C5A29" w:rsidP="003F6A5A" w:rsidRDefault="00995DD3">
      <w:pPr>
        <w:ind w:left="360"/>
        <w:jc w:val="center"/>
      </w:pPr>
      <w:r w:rsidRPr="00764382">
        <w:t>O</w:t>
      </w:r>
      <w:r w:rsidRPr="00764382" w:rsidR="002C5A29">
        <w:t>brazloženje</w:t>
      </w:r>
    </w:p>
    <w:p w:rsidRPr="009E786F" w:rsidR="002C5A29" w:rsidP="002C5A29" w:rsidRDefault="002C5A29"/>
    <w:p w:rsidRPr="009E786F" w:rsidR="00DD3221" w:rsidP="002C5A29" w:rsidRDefault="00085D86">
      <w:pPr>
        <w:jc w:val="both"/>
      </w:pPr>
      <w:r w:rsidRPr="009E786F">
        <w:tab/>
      </w:r>
      <w:r w:rsidR="001C6C87">
        <w:t xml:space="preserve">Temeljem </w:t>
      </w:r>
      <w:proofErr w:type="spellStart"/>
      <w:r w:rsidR="001C6C87">
        <w:t>čl.</w:t>
      </w:r>
      <w:r w:rsidRPr="001C6C87" w:rsidR="001C6C87">
        <w:t>103</w:t>
      </w:r>
      <w:proofErr w:type="spellEnd"/>
      <w:r w:rsidRPr="001C6C87" w:rsidR="001C6C87">
        <w:t xml:space="preserve">. </w:t>
      </w:r>
      <w:proofErr w:type="spellStart"/>
      <w:r w:rsidRPr="001C6C87" w:rsidR="001C6C87">
        <w:t>st.1</w:t>
      </w:r>
      <w:proofErr w:type="spellEnd"/>
      <w:r w:rsidRPr="001C6C87" w:rsidR="001C6C87">
        <w:t xml:space="preserve">. </w:t>
      </w:r>
      <w:r w:rsidR="001C6C87">
        <w:t xml:space="preserve">i 2. </w:t>
      </w:r>
      <w:r w:rsidRPr="001C6C87" w:rsidR="001C6C87">
        <w:t xml:space="preserve">Stečajnog zakona (NN </w:t>
      </w:r>
      <w:proofErr w:type="spellStart"/>
      <w:r w:rsidRPr="001C6C87" w:rsidR="001C6C87">
        <w:t>71</w:t>
      </w:r>
      <w:proofErr w:type="spellEnd"/>
      <w:r w:rsidRPr="001C6C87" w:rsidR="001C6C87">
        <w:t>/</w:t>
      </w:r>
      <w:proofErr w:type="spellStart"/>
      <w:r w:rsidRPr="001C6C87" w:rsidR="001C6C87">
        <w:t>15</w:t>
      </w:r>
      <w:proofErr w:type="spellEnd"/>
      <w:r w:rsidRPr="001C6C87" w:rsidR="001C6C87">
        <w:t xml:space="preserve">, </w:t>
      </w:r>
      <w:proofErr w:type="spellStart"/>
      <w:r w:rsidRPr="001C6C87" w:rsidR="001C6C87">
        <w:t>104</w:t>
      </w:r>
      <w:proofErr w:type="spellEnd"/>
      <w:r w:rsidRPr="001C6C87" w:rsidR="001C6C87">
        <w:t>/</w:t>
      </w:r>
      <w:proofErr w:type="spellStart"/>
      <w:r w:rsidRPr="001C6C87" w:rsidR="001C6C87">
        <w:t>17</w:t>
      </w:r>
      <w:proofErr w:type="spellEnd"/>
      <w:r w:rsidRPr="001C6C87" w:rsidR="001C6C87">
        <w:t>, dalje:</w:t>
      </w:r>
      <w:proofErr w:type="spellStart"/>
      <w:r w:rsidRPr="001C6C87" w:rsidR="001C6C87">
        <w:t>SZ</w:t>
      </w:r>
      <w:proofErr w:type="spellEnd"/>
      <w:r w:rsidRPr="001C6C87" w:rsidR="001C6C87">
        <w:t>) riješeno je kao u izreci, a na prijedlog stečajnog upravitelja.</w:t>
      </w:r>
    </w:p>
    <w:p w:rsidRPr="009E786F" w:rsidR="002C5A29" w:rsidP="002C5A29" w:rsidRDefault="00B52EAF">
      <w:pPr>
        <w:jc w:val="both"/>
      </w:pPr>
      <w:r w:rsidRPr="009E786F">
        <w:t xml:space="preserve">          </w:t>
      </w:r>
      <w:r w:rsidRPr="009E786F" w:rsidR="00995DD3">
        <w:tab/>
      </w:r>
      <w:r w:rsidRPr="009E786F" w:rsidR="00995DD3">
        <w:tab/>
      </w:r>
    </w:p>
    <w:p w:rsidRPr="00764382" w:rsidR="002C5A29" w:rsidP="004A0357" w:rsidRDefault="002C5A29">
      <w:pPr>
        <w:jc w:val="center"/>
      </w:pPr>
      <w:r w:rsidRPr="00764382">
        <w:t>U Karlovcu</w:t>
      </w:r>
      <w:r w:rsidR="00764382">
        <w:t xml:space="preserve">, </w:t>
      </w:r>
      <w:proofErr w:type="spellStart"/>
      <w:r w:rsidR="00231FB8">
        <w:t>30</w:t>
      </w:r>
      <w:proofErr w:type="spellEnd"/>
      <w:r w:rsidR="00231FB8">
        <w:t>. srpnja</w:t>
      </w:r>
      <w:r w:rsidR="00504B39">
        <w:t xml:space="preserve"> </w:t>
      </w:r>
      <w:proofErr w:type="spellStart"/>
      <w:r w:rsidR="00504B39">
        <w:t>2019</w:t>
      </w:r>
      <w:proofErr w:type="spellEnd"/>
      <w:r w:rsidR="00A22BB7">
        <w:t>.</w:t>
      </w:r>
    </w:p>
    <w:p w:rsidRPr="00764382" w:rsidR="002C5A29" w:rsidP="002C5A29" w:rsidRDefault="002C5A29">
      <w:pPr>
        <w:jc w:val="both"/>
      </w:pPr>
    </w:p>
    <w:p w:rsidRPr="00764382" w:rsidR="002C5A29" w:rsidP="00DD3221" w:rsidRDefault="00DD3221">
      <w:pPr>
        <w:ind w:left="5664"/>
        <w:jc w:val="both"/>
      </w:pPr>
      <w:r w:rsidRPr="00764382">
        <w:t xml:space="preserve">         Stečajni sudac: </w:t>
      </w:r>
      <w:r w:rsidRPr="00764382" w:rsidR="009505FB">
        <w:t xml:space="preserve">                                                                                                           </w:t>
      </w:r>
      <w:r w:rsidRPr="00764382">
        <w:t xml:space="preserve"> </w:t>
      </w:r>
    </w:p>
    <w:p w:rsidR="009E786F" w:rsidP="009E786F" w:rsidRDefault="00DD3221">
      <w:pPr>
        <w:jc w:val="center"/>
      </w:pPr>
      <w:r w:rsidRPr="00764382">
        <w:t xml:space="preserve">                                        </w:t>
      </w:r>
      <w:r w:rsidRPr="00764382" w:rsidR="00E57A76">
        <w:t xml:space="preserve">                             </w:t>
      </w:r>
      <w:r w:rsidRPr="00764382" w:rsidR="009E786F">
        <w:t xml:space="preserve">  </w:t>
      </w:r>
      <w:r w:rsidR="001560B1">
        <w:t xml:space="preserve">  </w:t>
      </w:r>
      <w:r w:rsidRPr="00764382" w:rsidR="009E786F">
        <w:t xml:space="preserve">   </w:t>
      </w:r>
      <w:r w:rsidRPr="00764382" w:rsidR="00630BDE">
        <w:t xml:space="preserve"> </w:t>
      </w:r>
      <w:r w:rsidRPr="00764382" w:rsidR="00DA785B">
        <w:t xml:space="preserve"> </w:t>
      </w:r>
      <w:r w:rsidRPr="00764382">
        <w:t xml:space="preserve">Jadranka </w:t>
      </w:r>
      <w:proofErr w:type="spellStart"/>
      <w:r w:rsidRPr="00764382">
        <w:t>Mađeruh</w:t>
      </w:r>
      <w:proofErr w:type="spellEnd"/>
    </w:p>
    <w:p w:rsidR="00C47C10" w:rsidP="009E786F" w:rsidRDefault="00C47C10">
      <w:pPr>
        <w:jc w:val="center"/>
      </w:pPr>
    </w:p>
    <w:p w:rsidR="00C47C10" w:rsidP="009E786F" w:rsidRDefault="00C47C10">
      <w:pPr>
        <w:jc w:val="center"/>
      </w:pPr>
    </w:p>
    <w:p w:rsidR="00C47C10" w:rsidP="009E786F" w:rsidRDefault="00C47C1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</w:p>
    <w:p w:rsidR="00C47C10" w:rsidP="009E786F" w:rsidRDefault="00C47C1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>ovlašteni službenik:</w:t>
      </w:r>
    </w:p>
    <w:p w:rsidR="00C47C10" w:rsidP="009E786F" w:rsidRDefault="00C47C1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>Gordana Cvitković</w:t>
      </w:r>
    </w:p>
    <w:p w:rsidR="00C47C10" w:rsidP="009E786F" w:rsidRDefault="00C47C10">
      <w:pPr>
        <w:jc w:val="center"/>
      </w:pPr>
    </w:p>
    <w:p w:rsidR="009E786F" w:rsidP="009E786F" w:rsidRDefault="009E786F">
      <w:pPr>
        <w:jc w:val="both"/>
        <w:rPr>
          <w:b/>
        </w:rPr>
      </w:pPr>
    </w:p>
    <w:p w:rsidR="009E786F" w:rsidP="009E786F" w:rsidRDefault="009E786F">
      <w:pPr>
        <w:jc w:val="both"/>
        <w:rPr>
          <w:b/>
        </w:rPr>
      </w:pPr>
    </w:p>
    <w:p w:rsidRPr="009E786F" w:rsidR="00DA785B" w:rsidP="009E786F" w:rsidRDefault="00DD3221">
      <w:pPr>
        <w:jc w:val="both"/>
      </w:pPr>
      <w:r w:rsidRPr="009E786F">
        <w:t xml:space="preserve">Dna                                                                 </w:t>
      </w:r>
      <w:r w:rsidRPr="009E786F" w:rsidR="005E60B2">
        <w:t xml:space="preserve">                                                            </w:t>
      </w:r>
      <w:r w:rsidRPr="009E786F" w:rsidR="007F1B38">
        <w:t xml:space="preserve">            </w:t>
      </w:r>
    </w:p>
    <w:p w:rsidRPr="009E786F" w:rsidR="00B52EAF" w:rsidP="009505FB" w:rsidRDefault="002C5A29">
      <w:pPr>
        <w:tabs>
          <w:tab w:val="left" w:pos="6795"/>
        </w:tabs>
      </w:pPr>
      <w:r w:rsidRPr="009E786F">
        <w:t xml:space="preserve">1. </w:t>
      </w:r>
      <w:r w:rsidRPr="009E786F" w:rsidR="00DD3221">
        <w:t xml:space="preserve">Stečajni upravitelj                         </w:t>
      </w:r>
      <w:r w:rsidRPr="009E786F" w:rsidR="005E60B2">
        <w:t xml:space="preserve">                   </w:t>
      </w:r>
    </w:p>
    <w:p w:rsidRPr="009E786F" w:rsidR="003F6A5A" w:rsidP="009505FB" w:rsidRDefault="00B52EAF">
      <w:pPr>
        <w:tabs>
          <w:tab w:val="left" w:pos="6795"/>
        </w:tabs>
      </w:pPr>
      <w:r w:rsidRPr="009E786F">
        <w:t xml:space="preserve">2. </w:t>
      </w:r>
      <w:r w:rsidR="00764382">
        <w:t>e-</w:t>
      </w:r>
      <w:r w:rsidRPr="009E786F">
        <w:t>Oglasna ploča</w:t>
      </w:r>
      <w:r w:rsidR="00764382">
        <w:t xml:space="preserve"> suda</w:t>
      </w:r>
      <w:r w:rsidR="0033560C">
        <w:t xml:space="preserve"> uz prijedlog stečajnog upravitelja (list </w:t>
      </w:r>
      <w:proofErr w:type="spellStart"/>
      <w:r w:rsidR="0033560C">
        <w:t>89</w:t>
      </w:r>
      <w:proofErr w:type="spellEnd"/>
      <w:r w:rsidR="0033560C">
        <w:t>-</w:t>
      </w:r>
      <w:proofErr w:type="spellStart"/>
      <w:r w:rsidR="0033560C">
        <w:t>90</w:t>
      </w:r>
      <w:proofErr w:type="spellEnd"/>
      <w:r w:rsidR="0033560C">
        <w:t>)</w:t>
      </w:r>
    </w:p>
    <w:p w:rsidRPr="009E786F" w:rsidR="0058326B" w:rsidP="009505FB" w:rsidRDefault="009505FB">
      <w:pPr>
        <w:tabs>
          <w:tab w:val="left" w:pos="6795"/>
        </w:tabs>
      </w:pPr>
      <w:r w:rsidRPr="009E786F">
        <w:tab/>
      </w:r>
    </w:p>
    <w:sectPr w:rsidRPr="009E786F" w:rsidR="0058326B" w:rsidSect="0058326B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52F94" w:rsidRDefault="00D52F94">
      <w:r>
        <w:separator/>
      </w:r>
    </w:p>
  </w:endnote>
  <w:endnote w:type="continuationSeparator" w:id="0">
    <w:p w:rsidR="00D52F94" w:rsidRDefault="00D52F9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52F94" w:rsidRDefault="00D52F94">
      <w:r>
        <w:separator/>
      </w:r>
    </w:p>
  </w:footnote>
  <w:footnote w:type="continuationSeparator" w:id="0">
    <w:p w:rsidR="00D52F94" w:rsidRDefault="00D52F9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6A5A" w:rsidP="00511110" w:rsidRDefault="003F6A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6A5A" w:rsidRDefault="003F6A5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6A5A" w:rsidP="00511110" w:rsidRDefault="003F6A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6D2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F6A5A" w:rsidP="0033560C" w:rsidRDefault="0033560C">
    <w:pPr>
      <w:pStyle w:val="Zaglavlje"/>
      <w:tabs>
        <w:tab w:val="clear" w:pos="4536"/>
        <w:tab w:val="clear" w:pos="9072"/>
        <w:tab w:val="left" w:pos="8175"/>
      </w:tabs>
    </w:pPr>
    <w:r>
      <w:t xml:space="preserve">                                                                                                                              </w:t>
    </w:r>
    <w:r w:rsidRPr="0033560C">
      <w:t>1 St-</w:t>
    </w:r>
    <w:proofErr w:type="spellStart"/>
    <w:r w:rsidRPr="0033560C">
      <w:t>6402</w:t>
    </w:r>
    <w:proofErr w:type="spellEnd"/>
    <w:r w:rsidRPr="0033560C">
      <w:t>/</w:t>
    </w:r>
    <w:proofErr w:type="spellStart"/>
    <w:r w:rsidRPr="0033560C">
      <w:t>2016</w:t>
    </w:r>
    <w:proofErr w:type="spellEnd"/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A5F298A"/>
    <w:multiLevelType w:val="hybridMultilevel"/>
    <w:tmpl w:val="628850AA"/>
    <w:lvl w:ilvl="0" w:tplc="21342A1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CB9649A"/>
    <w:multiLevelType w:val="hybridMultilevel"/>
    <w:tmpl w:val="20FAA370"/>
    <w:lvl w:ilvl="0" w:tplc="0B4CCB6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21342B5"/>
    <w:multiLevelType w:val="hybridMultilevel"/>
    <w:tmpl w:val="2E2A8912"/>
    <w:lvl w:ilvl="0" w:tplc="888001E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3B4A4B71"/>
    <w:multiLevelType w:val="hybridMultilevel"/>
    <w:tmpl w:val="670E11C4"/>
    <w:lvl w:ilvl="0" w:tplc="C292EF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4206324A"/>
    <w:multiLevelType w:val="hybridMultilevel"/>
    <w:tmpl w:val="90A46A0C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7D2341"/>
    <w:multiLevelType w:val="hybridMultilevel"/>
    <w:tmpl w:val="A746BBB8"/>
    <w:lvl w:ilvl="0" w:tplc="6F48BC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7D17275E"/>
    <w:multiLevelType w:val="hybridMultilevel"/>
    <w:tmpl w:val="BDECC16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10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363A3"/>
    <w:rsid w:val="00085D86"/>
    <w:rsid w:val="000B1A5F"/>
    <w:rsid w:val="000D73FF"/>
    <w:rsid w:val="001123BB"/>
    <w:rsid w:val="00123087"/>
    <w:rsid w:val="001318EA"/>
    <w:rsid w:val="001560B1"/>
    <w:rsid w:val="0018275B"/>
    <w:rsid w:val="001A4A23"/>
    <w:rsid w:val="001C6C87"/>
    <w:rsid w:val="00216677"/>
    <w:rsid w:val="00231FB8"/>
    <w:rsid w:val="00254BA7"/>
    <w:rsid w:val="002923CE"/>
    <w:rsid w:val="002C5A29"/>
    <w:rsid w:val="0033560C"/>
    <w:rsid w:val="00375C97"/>
    <w:rsid w:val="003D2959"/>
    <w:rsid w:val="003F6A5A"/>
    <w:rsid w:val="004348C9"/>
    <w:rsid w:val="004A0357"/>
    <w:rsid w:val="00504B39"/>
    <w:rsid w:val="00511110"/>
    <w:rsid w:val="005558A7"/>
    <w:rsid w:val="0058326B"/>
    <w:rsid w:val="00595396"/>
    <w:rsid w:val="005C0673"/>
    <w:rsid w:val="005E60B2"/>
    <w:rsid w:val="00630BDE"/>
    <w:rsid w:val="00673054"/>
    <w:rsid w:val="00685523"/>
    <w:rsid w:val="006F2DA6"/>
    <w:rsid w:val="00714F9D"/>
    <w:rsid w:val="00764382"/>
    <w:rsid w:val="00764D42"/>
    <w:rsid w:val="00770485"/>
    <w:rsid w:val="007D3ED5"/>
    <w:rsid w:val="007F1B38"/>
    <w:rsid w:val="00824673"/>
    <w:rsid w:val="00844A44"/>
    <w:rsid w:val="00844CF3"/>
    <w:rsid w:val="008B1DE9"/>
    <w:rsid w:val="009068DA"/>
    <w:rsid w:val="009505FB"/>
    <w:rsid w:val="00951B0D"/>
    <w:rsid w:val="0099468B"/>
    <w:rsid w:val="00995B61"/>
    <w:rsid w:val="00995DD3"/>
    <w:rsid w:val="009E786F"/>
    <w:rsid w:val="00A1323B"/>
    <w:rsid w:val="00A22BB7"/>
    <w:rsid w:val="00A664F7"/>
    <w:rsid w:val="00A76C99"/>
    <w:rsid w:val="00A851C4"/>
    <w:rsid w:val="00AE5E13"/>
    <w:rsid w:val="00B24C24"/>
    <w:rsid w:val="00B52EAF"/>
    <w:rsid w:val="00B918B5"/>
    <w:rsid w:val="00BD1FD7"/>
    <w:rsid w:val="00C47C10"/>
    <w:rsid w:val="00CA6D2B"/>
    <w:rsid w:val="00CC429D"/>
    <w:rsid w:val="00CE00AA"/>
    <w:rsid w:val="00D52F94"/>
    <w:rsid w:val="00D758A3"/>
    <w:rsid w:val="00DA785B"/>
    <w:rsid w:val="00DD3221"/>
    <w:rsid w:val="00E12C2F"/>
    <w:rsid w:val="00E3010B"/>
    <w:rsid w:val="00E317BF"/>
    <w:rsid w:val="00E45EF2"/>
    <w:rsid w:val="00E57A76"/>
    <w:rsid w:val="00E80B4A"/>
    <w:rsid w:val="00F124C6"/>
    <w:rsid w:val="00F5689C"/>
    <w:rsid w:val="00F65BCD"/>
    <w:rsid w:val="00F7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Odlomakpopisa">
    <w:name w:val="List Paragraph"/>
    <w:basedOn w:val="Normal"/>
    <w:uiPriority w:val="34"/>
    <w:qFormat/>
    <w:rsid w:val="00231FB8"/>
    <w:pPr>
      <w:ind w:left="720"/>
      <w:contextualSpacing/>
    </w:pPr>
  </w:style>
  <w:style w:type="paragraph" w:styleId="Podnoje">
    <w:name w:val="footer"/>
    <w:basedOn w:val="Normal"/>
    <w:link w:val="PodnojeChar"/>
    <w:rsid w:val="0033560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3560C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47C1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47C1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47C1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47C1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47C1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rsid w:val="0082467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824673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231FB8"/>
    <w:pPr>
      <w:ind w:left="720"/>
      <w:contextualSpacing/>
    </w:pPr>
  </w:style>
  <w:style w:styleId="Podnoje" w:type="paragraph">
    <w:name w:val="footer"/>
    <w:basedOn w:val="Normal"/>
    <w:link w:val="PodnojeChar"/>
    <w:rsid w:val="003356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56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7C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7C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C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C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C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246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4673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St-6402/2016-41</izvorni_sadrzaj>
    <derivirana_varijabla naziv="DomainObject.Oznaka_1">St-6402/2016-41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6402</izvorni_sadrzaj>
    <derivirana_varijabla naziv="DomainObject.Predmet.Broj_1">6402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St-6402/2016</izvorni_sadrzaj>
    <derivirana_varijabla naziv="DomainObject.Predmet.OznakaBroj_1">St-6402/2016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INTERART DIZAJN d.o.o. za proizvodnju, trgovinu i usluge u stečaju zastupanog po punomoćniku Bojan Radmanić</izvorni_sadrzaj>
    <derivirana_varijabla naziv="DomainObject.Predmet.ProtustrankaFormated_1">  INTERART DIZAJN d.o.o. za proizvodnju, trgovinu i usluge u stečaju zastupanog po punomoćniku Bojan Radmanić</derivirana_varijabla>
  </DomainObject.Predmet.ProtustrankaFormated>
  <DomainObject.Predmet.ProtustrankaFormatedOIB>
    <izvorni_sadrzaj>  INTERART DIZAJN d.o.o. za proizvodnju, trgovinu i usluge u stečaju, OIB 26096751835 zastupanog po punomoćniku Bojan Radmanić</izvorni_sadrzaj>
    <derivirana_varijabla naziv="DomainObject.Predmet.ProtustrankaFormatedOIB_1">  INTERART DIZAJN d.o.o. za proizvodnju, trgovinu i usluge u stečaju, OIB 26096751835 zastupanog po punomoćniku Bojan Radmanić</derivirana_varijabla>
  </DomainObject.Predmet.ProtustrankaFormatedOIB>
  <DomainObject.Predmet.ProtustrankaFormatedWithAdress>
    <izvorni_sadrzaj> INTERART DIZAJN d.o.o. za proizvodnju, trgovinu i usluge u stečaju, Magazinska cesta 23 A, 10000 Zagreb zastupanog po punomoćniku Bojan Radmanić</izvorni_sadrzaj>
    <derivirana_varijabla naziv="DomainObject.Predmet.ProtustrankaFormatedWithAdress_1"> INTERART DIZAJN d.o.o. za proizvodnju, trgovinu i usluge u stečaju, Magazinska cesta 23 A, 10000 Zagreb zastupanog po punomoćniku Bojan Radmanić</derivirana_varijabla>
  </DomainObject.Predmet.ProtustrankaFormatedWithAdress>
  <DomainObject.Predmet.ProtustrankaFormatedWithAdressOIB>
    <izvorni_sadrzaj> INTERART DIZAJN d.o.o. za proizvodnju, trgovinu i usluge u stečaju, OIB 26096751835, Magazinska cesta 23 A, 10000 Zagreb zastupanog po punomoćniku Bojan Radmanić</izvorni_sadrzaj>
    <derivirana_varijabla naziv="DomainObject.Predmet.ProtustrankaFormatedWithAdressOIB_1"> INTERART DIZAJN d.o.o. za proizvodnju, trgovinu i usluge u stečaju, OIB 26096751835, Magazinska cesta 23 A, 10000 Zagreb zastupanog po punomoćniku Bojan Radmanić</derivirana_varijabla>
  </DomainObject.Predmet.ProtustrankaFormatedWithAdressOIB>
  <DomainObject.Predmet.ProtustrankaWithAdress>
    <izvorni_sadrzaj>INTERART DIZAJN d.o.o. za proizvodnju, trgovinu i usluge u stečaju Magazinska cesta 23 A, 10000 Zagreb</izvorni_sadrzaj>
    <derivirana_varijabla naziv="DomainObject.Predmet.ProtustrankaWithAdress_1">INTERART DIZAJN d.o.o. za proizvodnju, trgovinu i usluge u stečaju Magazinska cesta 23 A, 10000 Zagreb</derivirana_varijabla>
  </DomainObject.Predmet.ProtustrankaWithAdress>
  <DomainObject.Predmet.ProtustrankaWithAdressOIB>
    <izvorni_sadrzaj>INTERART DIZAJN d.o.o. za proizvodnju, trgovinu i usluge u stečaju, OIB 26096751835, Magazinska cesta 23 A, 10000 Zagreb</izvorni_sadrzaj>
    <derivirana_varijabla naziv="DomainObject.Predmet.ProtustrankaWithAdressOIB_1">INTERART DIZAJN d.o.o. za proizvodnju, trgovinu i usluge u stečaju, OIB 26096751835, Magazinska cesta 23 A, 10000 Zagreb</derivirana_varijabla>
  </DomainObject.Predmet.ProtustrankaWithAdressOIB>
  <DomainObject.Predmet.ProtustrankaNazivFormated>
    <izvorni_sadrzaj>INTERART DIZAJN d.o.o. za proizvodnju, trgovinu i usluge u stečaju</izvorni_sadrzaj>
    <derivirana_varijabla naziv="DomainObject.Predmet.ProtustrankaNazivFormated_1">INTERART DIZAJN d.o.o. za proizvodnju, trgovinu i usluge u stečaju</derivirana_varijabla>
  </DomainObject.Predmet.ProtustrankaNazivFormated>
  <DomainObject.Predmet.ProtustrankaNazivFormatedOIB>
    <izvorni_sadrzaj>INTERART DIZAJN d.o.o. za proizvodnju, trgovinu i usluge u stečaju, OIB 26096751835</izvorni_sadrzaj>
    <derivirana_varijabla naziv="DomainObject.Predmet.ProtustrankaNazivFormatedOIB_1">INTERART DIZAJN d.o.o. za proizvodnju, trgovinu i usluge u stečaju, OIB 26096751835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INTERART DIZAJN d.o.o. za proizvodnju, trgovinu i usluge u stečaju zastupanog po punomoćniku Bojan Radmanić</item>
    </izvorni_sadrzaj>
    <derivirana_varijabla naziv="DomainObject.Predmet.ProtuStrankaListFormated_1">
      <item>INTERART DIZAJN d.o.o. za proizvodnju, trgovinu i usluge u stečaju zastupanog po punomoćniku Bojan Radmanić</item>
    </derivirana_varijabla>
  </DomainObject.Predmet.ProtuStrankaListFormated>
  <DomainObject.Predmet.ProtuStrankaListFormatedOIB>
    <izvorni_sadrzaj>
      <item>INTERART DIZAJN d.o.o. za proizvodnju, trgovinu i usluge u stečaju, OIB 26096751835 zastupanog po punomoćniku Bojan Radmanić</item>
    </izvorni_sadrzaj>
    <derivirana_varijabla naziv="DomainObject.Predmet.ProtuStrankaListFormatedOIB_1">
      <item>INTERART DIZAJN d.o.o. za proizvodnju, trgovinu i usluge u stečaju, OIB 26096751835 zastupanog po punomoćniku Bojan Radmanić</item>
    </derivirana_varijabla>
  </DomainObject.Predmet.ProtuStrankaListFormatedOIB>
  <DomainObject.Predmet.ProtuStrankaListFormatedWithAdress>
    <izvorni_sadrzaj>
      <item>INTERART DIZAJN d.o.o. za proizvodnju, trgovinu i usluge u stečaju, Magazinska cesta 23 A, 10000 Zagreb zastupanog po punomoćniku Bojan Radmanić</item>
    </izvorni_sadrzaj>
    <derivirana_varijabla naziv="DomainObject.Predmet.ProtuStrankaListFormatedWithAdress_1">
      <item>INTERART DIZAJN d.o.o. za proizvodnju, trgovinu i usluge u stečaju, Magazinska cesta 23 A, 10000 Zagreb zastupanog po punomoćniku Bojan Radmanić</item>
    </derivirana_varijabla>
  </DomainObject.Predmet.ProtuStrankaListFormatedWithAdress>
  <DomainObject.Predmet.ProtuStrankaListFormatedWithAdressOIB>
    <izvorni_sadrzaj>
      <item>INTERART DIZAJN d.o.o. za proizvodnju, trgovinu i usluge u stečaju, OIB 26096751835, Magazinska cesta 23 A, 10000 Zagreb zastupanog po punomoćniku Bojan Radmanić</item>
    </izvorni_sadrzaj>
    <derivirana_varijabla naziv="DomainObject.Predmet.ProtuStrankaListFormatedWithAdressOIB_1">
      <item>INTERART DIZAJN d.o.o. za proizvodnju, trgovinu i usluge u stečaju, OIB 26096751835, Magazinska cesta 23 A, 10000 Zagreb zastupanog po punomoćniku Bojan Radmanić</item>
    </derivirana_varijabla>
  </DomainObject.Predmet.ProtuStrankaListFormatedWithAdressOIB>
  <DomainObject.Predmet.ProtuStrankaListNazivFormated>
    <izvorni_sadrzaj>
      <item>INTERART DIZAJN d.o.o. za proizvodnju, trgovinu i usluge u stečaju</item>
    </izvorni_sadrzaj>
    <derivirana_varijabla naziv="DomainObject.Predmet.ProtuStrankaListNazivFormated_1">
      <item>INTERART DIZAJN d.o.o. za proizvodnju, trgovinu i usluge u stečaju</item>
    </derivirana_varijabla>
  </DomainObject.Predmet.ProtuStrankaListNazivFormated>
  <DomainObject.Predmet.ProtuStrankaListNazivFormatedOIB>
    <izvorni_sadrzaj>
      <item>INTERART DIZAJN d.o.o. za proizvodnju, trgovinu i usluge u stečaju, OIB 26096751835</item>
    </izvorni_sadrzaj>
    <derivirana_varijabla naziv="DomainObject.Predmet.ProtuStrankaListNazivFormatedOIB_1">
      <item>INTERART DIZAJN d.o.o. za proizvodnju, trgovinu i usluge u stečaju, OIB 26096751835</item>
    </derivirana_varijabla>
  </DomainObject.Predmet.ProtuStrankaListNazivFormatedOIB>
  <DomainObject.Predmet.OstaliListFormated>
    <izvorni_sadrzaj>
      <item>Bojan Radmanić punomoćnik sudionika u postupku INTERART DIZAJN d.o.o. za proizvodnju, trgovinu i usluge u stečaju</item>
    </izvorni_sadrzaj>
    <derivirana_varijabla naziv="DomainObject.Predmet.OstaliListFormated_1">
      <item>Bojan Radmanić punomoćnik sudionika u postupku INTERART DIZAJN d.o.o. za proizvodnju, trgovinu i usluge u stečaju</item>
    </derivirana_varijabla>
  </DomainObject.Predmet.OstaliListFormated>
  <DomainObject.Predmet.OstaliListFormatedOIB>
    <izvorni_sadrzaj>
      <item>Bojan Radmanić, OIB 91525598824 punomoćnik sudionika u postupku INTERART DIZAJN d.o.o. za proizvodnju, trgovinu i usluge u stečaju</item>
    </izvorni_sadrzaj>
    <derivirana_varijabla naziv="DomainObject.Predmet.OstaliListFormatedOIB_1">
      <item>Bojan Radmanić, OIB 91525598824 punomoćnik sudionika u postupku INTERART DIZAJN d.o.o. za proizvodnju, trgovinu i usluge u stečaju</item>
    </derivirana_varijabla>
  </DomainObject.Predmet.OstaliListFormatedOIB>
  <DomainObject.Predmet.OstaliListFormatedWithAdress>
    <izvorni_sadrzaj>
      <item>Bojan Radmanić, Magazinska Cesta 23 A, 10000 Zagreb punomoćnik sudionika u postupku INTERART DIZAJN d.o.o. za proizvodnju, trgovinu i usluge u stečaju</item>
    </izvorni_sadrzaj>
    <derivirana_varijabla naziv="DomainObject.Predmet.OstaliListFormatedWithAdress_1">
      <item>Bojan Radmanić, Magazinska Cesta 23 A, 10000 Zagreb punomoćnik sudionika u postupku INTERART DIZAJN d.o.o. za proizvodnju, trgovinu i usluge u stečaju</item>
    </derivirana_varijabla>
  </DomainObject.Predmet.OstaliListFormatedWithAdress>
  <DomainObject.Predmet.OstaliListFormatedWithAdressOIB>
    <izvorni_sadrzaj>
      <item>Bojan Radmanić, OIB 91525598824, Magazinska Cesta 23 A, 10000 Zagreb punomoćnik sudionika u postupku INTERART DIZAJN d.o.o. za proizvodnju, trgovinu i usluge u stečaju</item>
    </izvorni_sadrzaj>
    <derivirana_varijabla naziv="DomainObject.Predmet.OstaliListFormatedWithAdressOIB_1">
      <item>Bojan Radmanić, OIB 91525598824, Magazinska Cesta 23 A, 10000 Zagreb punomoćnik sudionika u postupku INTERART DIZAJN d.o.o. za proizvodnju, trgovinu i usluge u stečaju</item>
    </derivirana_varijabla>
  </DomainObject.Predmet.OstaliListFormatedWithAdressOIB>
  <DomainObject.Predmet.OstaliListNazivFormated>
    <izvorni_sadrzaj>
      <item>Bojan Radmanić</item>
    </izvorni_sadrzaj>
    <derivirana_varijabla naziv="DomainObject.Predmet.OstaliListNazivFormated_1">
      <item>Bojan Radmanić</item>
    </derivirana_varijabla>
  </DomainObject.Predmet.OstaliListNazivFormated>
  <DomainObject.Predmet.OstaliListNazivFormatedOIB>
    <izvorni_sadrzaj>
      <item>Bojan Radmanić, OIB 91525598824</item>
    </izvorni_sadrzaj>
    <derivirana_varijabla naziv="DomainObject.Predmet.OstaliListNazivFormatedOIB_1">
      <item>Bojan Radmanić, OIB 91525598824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St-6402/2016-41</izvorni_sadrzaj>
    <derivirana_varijabla naziv="DomainObject.PoslovniBrojDokumenta_1">St-6402/2016-41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INTERART DIZAJN d.o.o. za proizvodnju, trgovinu i usluge u stečaju</izvorni_sadrzaj>
    <derivirana_varijabla naziv="DomainObject.Predmet.ProtustrankaIDrugi_1">INTERART DIZAJN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INTERART DIZAJN d.o.o. za proizvodnju, trgovinu i usluge u stečaju, OIB 26096751835, Magazinska cesta 23 A, 10000 Zagreb</izvorni_sadrzaj>
    <derivirana_varijabla naziv="DomainObject.Predmet.ProtustrankaIDrugiAdressOIB_1">INTERART DIZAJN d.o.o. za proizvodnju, trgovinu i usluge u stečaju, OIB 26096751835, Magazinska cesta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INTERART DIZAJN d.o.o. za proizvodnju, trgovinu i usluge u stečaju</item>
      <item>Bojan Radmanić</item>
    </izvorni_sadrzaj>
    <derivirana_varijabla naziv="DomainObject.Predmet.SudioniciListNaziv_1">
      <item>FINA Regionalni centar Zagreb</item>
      <item>INTERART DIZAJN d.o.o. za proizvodnju, trgovinu i usluge u stečaju</item>
      <item>Bojan Radmanić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INTERART DIZAJN d.o.o. za proizvodnju, trgovinu i usluge u stečaju, OIB 26096751835, Magazinska cesta 23 A,10000 Zagreb</item>
      <item>Bojan Radmanić, OIB 91525598824, Magazinska Cesta 23 A,10000 Zagreb</item>
    </izvorni_sadrzaj>
    <derivirana_varijabla naziv="DomainObject.Predmet.SudioniciListAdressOIB_1">
      <item>FINA Regionalni centar Zagreb, OIB 85821130368, Trg svibanjskih žrtava 1995. 1,10000 Zagreb</item>
      <item>INTERART DIZAJN d.o.o. za proizvodnju, trgovinu i usluge u stečaju, OIB 26096751835, Magazinska cesta 23 A,10000 Zagreb</item>
      <item>Bojan Radmanić, OIB 91525598824, Magazinska Cesta 23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26096751835</item>
      <item>, OIB 91525598824</item>
    </izvorni_sadrzaj>
    <derivirana_varijabla naziv="DomainObject.Predmet.SudioniciListNazivOIB_1">
      <item>, OIB 85821130368</item>
      <item>, OIB 26096751835</item>
      <item>, OIB 91525598824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St-6402/2016-37</izvorni_sadrzaj>
    <derivirana_varijabla naziv="DomainObject.PredzadnjaOdlukaIzPredmeta.Oznaka_1">St-6402/2016-37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427</properties:Words>
  <properties:Characters>2191</properties:Characters>
  <properties:Lines>72</properties:Lines>
  <properties:Paragraphs>30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2019-07-30T11:17:00Z</dcterms:created>
  <dc:creator>Korisnik</dc:creator>
  <cp:lastModifiedBy>Gordana Cvitković</cp:lastModifiedBy>
  <cp:lastPrinted>2019-07-31T08:00:00Z</cp:lastPrinted>
  <dcterms:modified xmlns:xsi="http://www.w3.org/2001/XMLSchema-instance" xsi:type="dcterms:W3CDTF">2019-07-31T08:01:00Z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St-6402/2016-41 / Odluka - Rješenje - sazivanje skupštine vjerovnika (poziv-skupština_vjerovnika_-_putem_oglasa_-St-6402-2016.docx)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