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76ae" w14:paraId="74676a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B6430" w:rsidP="006B6430" w:rsidR="006B6430">
      <w:pPr>
        <w:jc w:val="right"/>
        <w:rPr>
          <w:b/>
        </w:rPr>
      </w:pPr>
      <w:r>
        <w:rPr>
          <w:b/>
        </w:rPr>
        <w:t>3 St-225/2016-6</w:t>
      </w:r>
    </w:p>
    <w:p w:rsidRDefault="006B6430" w:rsidP="006B6430" w:rsidR="006B643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B6430" w:rsidP="006B6430" w:rsidR="006B6430">
      <w:pPr>
        <w:jc w:val="center"/>
        <w:rPr>
          <w:b/>
        </w:rPr>
      </w:pPr>
      <w:r>
        <w:rPr>
          <w:b/>
        </w:rPr>
        <w:t>R J E Š E N J E</w:t>
      </w:r>
    </w:p>
    <w:p w:rsidRDefault="006B6430" w:rsidP="006B6430" w:rsidR="006B6430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 za otvaranje stečajnog postupka nad dužnikom DRVOPROMET JAGODIĆ j.d.o.o. iz Starih </w:t>
      </w:r>
      <w:proofErr w:type="spellStart"/>
      <w:r>
        <w:t>Pavljana</w:t>
      </w:r>
      <w:proofErr w:type="spellEnd"/>
      <w:r>
        <w:t xml:space="preserve">, Stari </w:t>
      </w:r>
      <w:proofErr w:type="spellStart"/>
      <w:r>
        <w:t>Pavljani</w:t>
      </w:r>
      <w:proofErr w:type="spellEnd"/>
      <w:r>
        <w:t xml:space="preserve"> 9, OIB 33751396326, MBS 010084533,  dana 16. prosinca 2016. godine </w:t>
      </w:r>
    </w:p>
    <w:p w:rsidRDefault="006B6430" w:rsidP="006B6430" w:rsidR="006B6430">
      <w:pPr>
        <w:jc w:val="center"/>
        <w:rPr>
          <w:b/>
        </w:rPr>
      </w:pPr>
      <w:r>
        <w:rPr>
          <w:b/>
        </w:rPr>
        <w:t>r i j e š i o  j e</w:t>
      </w:r>
    </w:p>
    <w:p w:rsidRDefault="006B6430" w:rsidP="006B6430" w:rsidR="006B6430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6B6430" w:rsidP="006B6430" w:rsidR="006B6430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6B6430" w:rsidP="006B6430" w:rsidR="006B6430">
      <w:pPr>
        <w:jc w:val="center"/>
      </w:pPr>
      <w:r>
        <w:rPr>
          <w:b/>
        </w:rPr>
        <w:t>Obrazloženje</w:t>
      </w:r>
    </w:p>
    <w:p w:rsidRDefault="006B6430" w:rsidP="006B6430" w:rsidR="006B6430">
      <w:pPr>
        <w:jc w:val="both"/>
      </w:pPr>
      <w:r>
        <w:tab/>
        <w:t xml:space="preserve">Budući da iz prijedloga za otvaranje stečajnog postupka od 22. ožujka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6B6430" w:rsidP="006B6430" w:rsidR="006B6430">
      <w:pPr>
        <w:jc w:val="center"/>
      </w:pPr>
      <w:r>
        <w:t xml:space="preserve">U Bjelovaru, 16. prosinca 2016. godine </w:t>
      </w:r>
    </w:p>
    <w:p w:rsidRDefault="006B6430" w:rsidP="006B6430" w:rsidR="006B6430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</w:rPr>
        <w:t xml:space="preserve">STEČAJNI SUDAC </w:t>
      </w:r>
    </w:p>
    <w:p w:rsidRDefault="006B6430" w:rsidP="006B6430" w:rsidR="006B643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6B6430" w:rsidP="006B6430" w:rsidR="006B6430">
      <w:pPr>
        <w:pStyle w:val="Bezproreda"/>
      </w:pPr>
    </w:p>
    <w:p w:rsidRDefault="006B6430" w:rsidP="006B6430" w:rsidR="006B6430">
      <w:pPr>
        <w:pStyle w:val="Bezproreda"/>
      </w:pPr>
      <w:r>
        <w:rPr>
          <w:b/>
        </w:rPr>
        <w:t>POUKA O PRAVNOM LIJEKU</w:t>
      </w:r>
      <w:r>
        <w:t xml:space="preserve">: Protiv ovoga rješenja nije dopuštena žalba. </w:t>
      </w:r>
    </w:p>
    <w:p w:rsidRDefault="006B6430" w:rsidP="006B6430" w:rsidR="006B6430">
      <w:pPr>
        <w:pStyle w:val="Bezproreda"/>
      </w:pPr>
    </w:p>
    <w:p w:rsidRDefault="006B6430" w:rsidP="006B6430" w:rsidR="006B643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B6430" w:rsidP="006B6430" w:rsidR="006B6430">
      <w:pPr>
        <w:pStyle w:val="Bezproreda"/>
      </w:pPr>
      <w:r>
        <w:t>Dna: e-oglasna ploča</w:t>
      </w:r>
    </w:p>
    <w:p w:rsidRDefault="006B6430" w:rsidP="006B6430" w:rsidR="00DA0242">
      <w:pPr>
        <w:pStyle w:val="Bezproreda"/>
      </w:pPr>
      <w:proofErr w:type="spellStart"/>
      <w:r>
        <w:t>Bj</w:t>
      </w:r>
      <w:proofErr w:type="spellEnd"/>
      <w:r>
        <w:t xml:space="preserve">. 16.12.2016.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30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17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St-225/2016-6</izvorni_sadrzaj>
    <derivirana_varijabla naziv="DomainObject.Oznaka_1">St-225/2016-6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DRVOPROMET JAGODIĆ jednostavno društvo s ograničenom odgovornošću za proizvodnju, trgovinu i usluge, Stari Pavljani</izvorni_sadrzaj>
    <derivirana_varijabla naziv="DomainObject.Predmet.ProtustrankaFormated_1">  DRVOPROMET JAGODIĆ jednostavno društvo s ograničenom odgovornošću za proizvodnju, trgovinu i usluge, Stari Pavljani</derivirana_varijabla>
  </DomainObject.Predmet.ProtustrankaFormated>
  <DomainObject.Predmet.ProtustrankaFormatedOIB>
    <izvorni_sadrzaj>  DRVOPROMET JAGODIĆ jednostavno društvo s ograničenom odgovornošću za proizvodnju, trgovinu i usluge, Stari Pavljani, OIB 33751396326</izvorni_sadrzaj>
    <derivirana_varijabla naziv="DomainObject.Predmet.ProtustrankaFormatedOIB_1">  DRVOPROMET JAGODIĆ jednostavno društvo s ograničenom odgovornošću za proizvodnju, trgovinu i usluge, Stari Pavljani, OIB 33751396326</derivirana_varijabla>
  </DomainObject.Predmet.ProtustrankaFormatedOIB>
  <DomainObject.Predmet.ProtustrankaFormatedWithAdress>
    <izvorni_sadrzaj> DRVOPROMET JAGODIĆ jednostavno društvo s ograničenom odgovornošću za proizvodnju, trgovinu i usluge, Stari Pavljani, Stari Pavljani 9, 43000 Stari Pavljani</izvorni_sadrzaj>
    <derivirana_varijabla naziv="DomainObject.Predmet.ProtustrankaFormatedWithAdress_1"> DRVOPROMET JAGODIĆ jednostavno društvo s ograničenom odgovornošću za proizvodnju, trgovinu i usluge, Stari Pavljani, Stari Pavljani 9, 43000 Stari Pavljani</derivirana_varijabla>
  </DomainObject.Predmet.ProtustrankaFormatedWithAdress>
  <DomainObject.Predmet.ProtustrankaFormatedWithAdressOIB>
    <izvorni_sadrzaj> DRVOPROMET JAGODIĆ jednostavno društvo s ograničenom odgovornošću za proizvodnju, trgovinu i usluge, Stari Pavljani, OIB 33751396326, Stari Pavljani 9, 43000 Stari Pavljani</izvorni_sadrzaj>
    <derivirana_varijabla naziv="DomainObject.Predmet.ProtustrankaFormatedWithAdressOIB_1"> DRVOPROMET JAGODIĆ jednostavno društvo s ograničenom odgovornošću za proizvodnju, trgovinu i usluge, Stari Pavljani, OIB 33751396326, Stari Pavljani 9, 43000 Stari Pavljani</derivirana_varijabla>
  </DomainObject.Predmet.ProtustrankaFormatedWithAdressOIB>
  <DomainObject.Predmet.ProtustrankaWithAdress>
    <izvorni_sadrzaj>DRVOPROMET JAGODIĆ jednostavno društvo s ograničenom odgovornošću za proizvodnju, trgovinu i usluge, Stari Pavljani Stari Pavljani 9, 43000 Stari Pavljani</izvorni_sadrzaj>
    <derivirana_varijabla naziv="DomainObject.Predmet.ProtustrankaWithAdress_1">DRVOPROMET JAGODIĆ jednostavno društvo s ograničenom odgovornošću za proizvodnju, trgovinu i usluge, Stari Pavljani Stari Pavljani 9, 43000 Stari Pavljani</derivirana_varijabla>
  </DomainObject.Predmet.ProtustrankaWithAdress>
  <DomainObject.Predmet.ProtustrankaWithAdressOIB>
    <izvorni_sadrzaj>DRVOPROMET JAGODIĆ jednostavno društvo s ograničenom odgovornošću za proizvodnju, trgovinu i usluge, Stari Pavljani, OIB 33751396326, Stari Pavljani 9, 43000 Stari Pavljani</izvorni_sadrzaj>
    <derivirana_varijabla naziv="DomainObject.Predmet.ProtustrankaWithAdressOIB_1">DRVOPROMET JAGODIĆ jednostavno društvo s ograničenom odgovornošću za proizvodnju, trgovinu i usluge, Stari Pavljani, OIB 33751396326, Stari Pavljani 9, 43000 Stari Pavljani</derivirana_varijabla>
  </DomainObject.Predmet.ProtustrankaWithAdressOIB>
  <DomainObject.Predmet.ProtustrankaNazivFormated>
    <izvorni_sadrzaj>DRVOPROMET JAGODIĆ jednostavno društvo s ograničenom odgovornošću za proizvodnju, trgovinu i usluge, Stari Pavljani</izvorni_sadrzaj>
    <derivirana_varijabla naziv="DomainObject.Predmet.ProtustrankaNazivFormated_1">DRVOPROMET JAGODIĆ jednostavno društvo s ograničenom odgovornošću za proizvodnju, trgovinu i usluge, Stari Pavljani</derivirana_varijabla>
  </DomainObject.Predmet.ProtustrankaNazivFormated>
  <DomainObject.Predmet.ProtustrankaNazivFormatedOIB>
    <izvorni_sadrzaj>DRVOPROMET JAGODIĆ jednostavno društvo s ograničenom odgovornošću za proizvodnju, trgovinu i usluge, Stari Pavljani, OIB 33751396326</izvorni_sadrzaj>
    <derivirana_varijabla naziv="DomainObject.Predmet.ProtustrankaNazivFormatedOIB_1">DRVOPROMET JAGODIĆ jednostavno društvo s ograničenom odgovornošću za proizvodnju, trgovinu i usluge, Stari Pavljani, OIB 33751396326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DRVOPROMET JAGODIĆ jednostavno društvo s ograničenom odgovornošću za proizvodnju, trgovinu i usluge, Stari Pavljani</item>
    </izvorni_sadrzaj>
    <derivirana_varijabla naziv="DomainObject.Predmet.ProtuStrankaListFormated_1">
      <item>DRVOPROMET JAGODIĆ jednostavno društvo s ograničenom odgovornošću za proizvodnju, trgovinu i usluge, Stari Pavljani</item>
    </derivirana_varijabla>
  </DomainObject.Predmet.ProtuStrankaListFormated>
  <DomainObject.Predmet.ProtuStrankaListFormatedOIB>
    <izvorni_sadrzaj>
      <item>DRVOPROMET JAGODIĆ jednostavno društvo s ograničenom odgovornošću za proizvodnju, trgovinu i usluge, Stari Pavljani, OIB 33751396326</item>
    </izvorni_sadrzaj>
    <derivirana_varijabla naziv="DomainObject.Predmet.ProtuStrankaListFormatedOIB_1">
      <item>DRVOPROMET JAGODIĆ jednostavno društvo s ograničenom odgovornošću za proizvodnju, trgovinu i usluge, Stari Pavljani, OIB 33751396326</item>
    </derivirana_varijabla>
  </DomainObject.Predmet.ProtuStrankaListFormatedOIB>
  <DomainObject.Predmet.ProtuStrankaListFormatedWithAdress>
    <izvorni_sadrzaj>
      <item>DRVOPROMET JAGODIĆ jednostavno društvo s ograničenom odgovornošću za proizvodnju, trgovinu i usluge, Stari Pavljani, Stari Pavljani 9, 43000 Stari Pavljani</item>
    </izvorni_sadrzaj>
    <derivirana_varijabla naziv="DomainObject.Predmet.ProtuStrankaListFormatedWithAdress_1">
      <item>DRVOPROMET JAGODIĆ jednostavno društvo s ograničenom odgovornošću za proizvodnju, trgovinu i usluge, Stari Pavljani, Stari Pavljani 9, 43000 Stari Pavljani</item>
    </derivirana_varijabla>
  </DomainObject.Predmet.ProtuStrankaListFormatedWithAdress>
  <DomainObject.Predmet.ProtuStrankaListFormatedWithAdressOIB>
    <izvorni_sadrzaj>
      <item>DRVOPROMET JAGODIĆ jednostavno društvo s ograničenom odgovornošću za proizvodnju, trgovinu i usluge, Stari Pavljani, OIB 33751396326, Stari Pavljani 9, 43000 Stari Pavljani</item>
    </izvorni_sadrzaj>
    <derivirana_varijabla naziv="DomainObject.Predmet.ProtuStrankaListFormatedWithAdressOIB_1">
      <item>DRVOPROMET JAGODIĆ jednostavno društvo s ograničenom odgovornošću za proizvodnju, trgovinu i usluge, Stari Pavljani, OIB 33751396326, Stari Pavljani 9, 43000 Stari Pavljani</item>
    </derivirana_varijabla>
  </DomainObject.Predmet.ProtuStrankaListFormatedWithAdressOIB>
  <DomainObject.Predmet.ProtuStrankaListNazivFormated>
    <izvorni_sadrzaj>
      <item>DRVOPROMET JAGODIĆ jednostavno društvo s ograničenom odgovornošću za proizvodnju, trgovinu i usluge, Stari Pavljani</item>
    </izvorni_sadrzaj>
    <derivirana_varijabla naziv="DomainObject.Predmet.ProtuStrankaListNazivFormated_1">
      <item>DRVOPROMET JAGODIĆ jednostavno društvo s ograničenom odgovornošću za proizvodnju, trgovinu i usluge, Stari Pavljani</item>
    </derivirana_varijabla>
  </DomainObject.Predmet.ProtuStrankaListNazivFormated>
  <DomainObject.Predmet.ProtuStrankaListNazivFormatedOIB>
    <izvorni_sadrzaj>
      <item>DRVOPROMET JAGODIĆ jednostavno društvo s ograničenom odgovornošću za proizvodnju, trgovinu i usluge, Stari Pavljani, OIB 33751396326</item>
    </izvorni_sadrzaj>
    <derivirana_varijabla naziv="DomainObject.Predmet.ProtuStrankaListNazivFormatedOIB_1">
      <item>DRVOPROMET JAGODIĆ jednostavno društvo s ograničenom odgovornošću za proizvodnju, trgovinu i usluge, Stari Pavljani, OIB 33751396326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St-225/2016-6</izvorni_sadrzaj>
    <derivirana_varijabla naziv="DomainObject.PoslovniBrojDokumenta_1">St-225/2016-6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DRVOPROMET JAGODIĆ jednostavno društvo s ograničenom odgovornošću za proizvodnju, trgovinu i usluge, Stari Pavljani</izvorni_sadrzaj>
    <derivirana_varijabla naziv="DomainObject.Predmet.ProtustrankaIDrugi_1">DRVOPROMET JAGODIĆ jednostavno društvo s ograničenom odgovornošću za proizvodnju, trgovinu i usluge, Stari Pavljani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DRVOPROMET JAGODIĆ jednostavno društvo s ograničenom odgovornošću za proizvodnju, trgovinu i usluge, Stari Pavljani, OIB 33751396326, Stari Pavljani 9, 43000 Stari Pavljani</izvorni_sadrzaj>
    <derivirana_varijabla naziv="DomainObject.Predmet.ProtustrankaIDrugiAdressOIB_1">DRVOPROMET JAGODIĆ jednostavno društvo s ograničenom odgovornošću za proizvodnju, trgovinu i usluge, Stari Pavljani, OIB 33751396326, Stari Pavljani 9, 43000 Stari Pavljani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DRVOPROMET JAGODIĆ jednostavno društvo s ograničenom odgovornošću za proizvodnju, trgovinu i usluge, Stari Pavljani</item>
    </izvorni_sadrzaj>
    <derivirana_varijabla naziv="DomainObject.Predmet.SudioniciListNaziv_1">
      <item>FINA, RC ZAGREB, Podružnica Bjelovar</item>
      <item>DRVOPROMET JAGODIĆ jednostavno društvo s ograničenom odgovornošću za proizvodnju, trgovinu i usluge, Stari Pavljani</item>
    </derivirana_varijabla>
  </DomainObject.Predmet.SudioniciListNaziv>
  <DomainObject.Predmet.SudioniciListAdressOIB>
    <izvorni_sadrzaj>
      <item>FINA, RC ZAGREB, Podružnica Bjelovar, OIB 85821130368, F. Supila 4,43000 Bjelovar</item>
      <item>DRVOPROMET JAGODIĆ jednostavno društvo s ograničenom odgovornošću za proizvodnju, trgovinu i usluge, Stari Pavljani, OIB 33751396326, Stari Pavljani 9,43000 Stari Pavljani</item>
    </izvorni_sadrzaj>
    <derivirana_varijabla naziv="DomainObject.Predmet.SudioniciListAdressOIB_1">
      <item>FINA, RC ZAGREB, Podružnica Bjelovar, OIB 85821130368, F. Supila 4,43000 Bjelovar</item>
      <item>DRVOPROMET JAGODIĆ jednostavno društvo s ograničenom odgovornošću za proizvodnju, trgovinu i usluge, Stari Pavljani, OIB 33751396326, Stari Pavljani 9,43000 Stari Pavljani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C712A-D32C-4090-A3CD-7D6CA0DA1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1074</properties:Characters>
  <properties:Lines>31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2016-12-16T11:57:00Z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St-225/2016-6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