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578c" w14:paraId="12a578c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6F0675" w:rsidR="000A08E4">
      <w:pPr>
        <w:pStyle w:val="Default"/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6F0675">
        <w:t xml:space="preserve"> </w:t>
      </w:r>
      <w:r w:rsidR="006F0675">
        <w:rPr>
          <w:sz w:val="23"/>
          <w:szCs w:val="23"/>
        </w:rPr>
        <w:t xml:space="preserve">LA CASA DI RENATO </w:t>
      </w:r>
      <w:proofErr w:type="spellStart"/>
      <w:r w:rsidR="006F0675">
        <w:rPr>
          <w:sz w:val="23"/>
          <w:szCs w:val="23"/>
        </w:rPr>
        <w:t>j.d.o.o</w:t>
      </w:r>
      <w:proofErr w:type="spellEnd"/>
      <w:r w:rsidR="006F0675">
        <w:rPr>
          <w:sz w:val="23"/>
          <w:szCs w:val="23"/>
        </w:rPr>
        <w:t>. Pazin, Trg slobode 2/2, OIB: 50259005555</w:t>
      </w:r>
      <w:r w:rsidRPr="009E3A0B">
        <w:t xml:space="preserve">, </w:t>
      </w:r>
      <w:r w:rsidR="00C41BF3">
        <w:t>25</w:t>
      </w:r>
      <w:r w:rsidRPr="009E3A0B">
        <w:t xml:space="preserve">. </w:t>
      </w:r>
      <w:r w:rsidR="00C41BF3">
        <w:t>ožujka</w:t>
      </w:r>
      <w:r w:rsidR="004A7039">
        <w:t xml:space="preserve"> </w:t>
      </w:r>
      <w:r w:rsidRPr="009E3A0B">
        <w:t>201</w:t>
      </w:r>
      <w:r w:rsidR="00C41BF3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AF2B45">
        <w:rPr>
          <w:sz w:val="23"/>
          <w:szCs w:val="23"/>
        </w:rPr>
        <w:t xml:space="preserve">LA CASA DI RENATO </w:t>
      </w:r>
      <w:proofErr w:type="spellStart"/>
      <w:r w:rsidR="00AF2B45">
        <w:rPr>
          <w:sz w:val="23"/>
          <w:szCs w:val="23"/>
        </w:rPr>
        <w:t>j.d.o.o</w:t>
      </w:r>
      <w:proofErr w:type="spellEnd"/>
      <w:r w:rsidR="00AF2B45">
        <w:rPr>
          <w:sz w:val="23"/>
          <w:szCs w:val="23"/>
        </w:rPr>
        <w:t>. Pazin, Trg slobode 2/2, OIB: 50259005555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AF2B45">
        <w:rPr>
          <w:sz w:val="23"/>
          <w:szCs w:val="23"/>
        </w:rPr>
        <w:t>402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AF2B45">
        <w:rPr>
          <w:sz w:val="23"/>
          <w:szCs w:val="23"/>
          <w:lang w:val="pl-PL"/>
        </w:rPr>
        <w:t xml:space="preserve">nije pristupio nitko.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41BF3">
        <w:rPr>
          <w:sz w:val="23"/>
          <w:szCs w:val="23"/>
        </w:rPr>
        <w:t>25</w:t>
      </w:r>
      <w:r>
        <w:rPr>
          <w:sz w:val="23"/>
          <w:szCs w:val="23"/>
        </w:rPr>
        <w:t xml:space="preserve">. </w:t>
      </w:r>
      <w:r w:rsidR="00C41BF3">
        <w:rPr>
          <w:sz w:val="23"/>
          <w:szCs w:val="23"/>
        </w:rPr>
        <w:t>ožujka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C41BF3">
        <w:t>25</w:t>
      </w:r>
      <w:r>
        <w:t xml:space="preserve">. </w:t>
      </w:r>
      <w:r w:rsidR="00C41BF3">
        <w:t xml:space="preserve">ožujka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6F0675">
      <w:t>402/2018-12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2020D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C41BF3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2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2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2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CASA DI RENATO j.d.o.o. PAZIN zastupanog po punomoćniku Renato Dal Santo</izvorni_sadrzaj>
    <derivirana_varijabla naziv="DomainObject.Predmet.ProtustrankaFormated_1">  LA CASA DI RENATO j.d.o.o. PAZIN zastupanog po punomoćniku Renato Dal Santo</derivirana_varijabla>
  </DomainObject.Predmet.ProtustrankaFormated>
  <DomainObject.Predmet.ProtustrankaFormatedOIB>
    <izvorni_sadrzaj>  LA CASA DI RENATO j.d.o.o. PAZIN, OIB 50259005555 zastupanog po punomoćniku Renato Dal Santo</izvorni_sadrzaj>
    <derivirana_varijabla naziv="DomainObject.Predmet.ProtustrankaFormatedOIB_1">  LA CASA DI RENATO j.d.o.o. PAZIN, OIB 50259005555 zastupanog po punomoćniku Renato Dal Santo</derivirana_varijabla>
  </DomainObject.Predmet.ProtustrankaFormatedOIB>
  <DomainObject.Predmet.ProtustrankaFormatedWithAdress>
    <izvorni_sadrzaj> LA CASA DI RENATO j.d.o.o. PAZIN, Trg slobode 2/2, 52000 Pazin zastupanog po punomoćniku Renato Dal Santo</izvorni_sadrzaj>
    <derivirana_varijabla naziv="DomainObject.Predmet.ProtustrankaFormatedWithAdress_1"> LA CASA DI RENATO j.d.o.o. PAZIN, Trg slobode 2/2, 52000 Pazin zastupanog po punomoćniku Renato Dal Santo</derivirana_varijabla>
  </DomainObject.Predmet.ProtustrankaFormatedWithAdress>
  <DomainObject.Predmet.ProtustrankaFormatedWithAdressOIB>
    <izvorni_sadrzaj> LA CASA DI RENATO j.d.o.o. PAZIN, OIB 50259005555, Trg slobode 2/2, 52000 Pazin zastupanog po punomoćniku Renato Dal Santo</izvorni_sadrzaj>
    <derivirana_varijabla naziv="DomainObject.Predmet.ProtustrankaFormatedWithAdressOIB_1"> LA CASA DI RENATO j.d.o.o. PAZIN, OIB 50259005555, Trg slobode 2/2, 52000 Pazin zastupanog po punomoćniku Renato Dal Santo</derivirana_varijabla>
  </DomainObject.Predmet.ProtustrankaFormatedWithAdressOIB>
  <DomainObject.Predmet.ProtustrankaWithAdress>
    <izvorni_sadrzaj>LA CASA DI RENATO j.d.o.o. PAZIN Trg slobode 2/2, 52000 Pazin</izvorni_sadrzaj>
    <derivirana_varijabla naziv="DomainObject.Predmet.ProtustrankaWithAdress_1">LA CASA DI RENATO j.d.o.o. PAZIN Trg slobode 2/2, 52000 Pazin</derivirana_varijabla>
  </DomainObject.Predmet.ProtustrankaWithAdress>
  <DomainObject.Predmet.ProtustrankaWithAdressOIB>
    <izvorni_sadrzaj>LA CASA DI RENATO j.d.o.o. PAZIN, OIB 50259005555, Trg slobode 2/2, 52000 Pazin</izvorni_sadrzaj>
    <derivirana_varijabla naziv="DomainObject.Predmet.ProtustrankaWithAdressOIB_1">LA CASA DI RENATO j.d.o.o. PAZIN, OIB 50259005555, Trg slobode 2/2, 52000 Pazin</derivirana_varijabla>
  </DomainObject.Predmet.ProtustrankaWithAdressOIB>
  <DomainObject.Predmet.ProtustrankaNazivFormated>
    <izvorni_sadrzaj>LA CASA DI RENATO j.d.o.o. PAZIN</izvorni_sadrzaj>
    <derivirana_varijabla naziv="DomainObject.Predmet.ProtustrankaNazivFormated_1">LA CASA DI RENATO j.d.o.o. PAZIN</derivirana_varijabla>
  </DomainObject.Predmet.ProtustrankaNazivFormated>
  <DomainObject.Predmet.ProtustrankaNazivFormatedOIB>
    <izvorni_sadrzaj>LA CASA DI RENATO j.d.o.o. PAZIN, OIB 50259005555</izvorni_sadrzaj>
    <derivirana_varijabla naziv="DomainObject.Predmet.ProtustrankaNazivFormatedOIB_1">LA CASA DI RENATO j.d.o.o. PAZIN, OIB 50259005555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22239.21</izvorni_sadrzaj>
    <derivirana_varijabla naziv="DomainObject.Predmet.TrenutnaVrijednost_1">22239.21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CASA DI RENATO j.d.o.o. PAZIN zastupanog po punomoćniku Renato Dal Santo</item>
    </izvorni_sadrzaj>
    <derivirana_varijabla naziv="DomainObject.Predmet.ProtuStrankaListFormated_1">
      <item>LA CASA DI RENATO j.d.o.o. PAZIN zastupanog po punomoćniku Renato Dal Santo</item>
    </derivirana_varijabla>
  </DomainObject.Predmet.ProtuStrankaListFormated>
  <DomainObject.Predmet.ProtuStrankaListFormatedOIB>
    <izvorni_sadrzaj>
      <item>LA CASA DI RENATO j.d.o.o. PAZIN, OIB 50259005555 zastupanog po punomoćniku Renato Dal Santo</item>
    </izvorni_sadrzaj>
    <derivirana_varijabla naziv="DomainObject.Predmet.ProtuStrankaListFormatedOIB_1">
      <item>LA CASA DI RENATO j.d.o.o. PAZIN, OIB 50259005555 zastupanog po punomoćniku Renato Dal Santo</item>
    </derivirana_varijabla>
  </DomainObject.Predmet.ProtuStrankaListFormatedOIB>
  <DomainObject.Predmet.ProtuStrankaListFormatedWithAdress>
    <izvorni_sadrzaj>
      <item>LA CASA DI RENATO j.d.o.o. PAZIN, Trg slobode 2/2, 52000 Pazin zastupanog po punomoćniku Renato Dal Santo</item>
    </izvorni_sadrzaj>
    <derivirana_varijabla naziv="DomainObject.Predmet.ProtuStrankaListFormatedWithAdress_1">
      <item>LA CASA DI RENATO j.d.o.o. PAZIN, Trg slobode 2/2, 52000 Pazin zastupanog po punomoćniku Renato Dal Santo</item>
    </derivirana_varijabla>
  </DomainObject.Predmet.ProtuStrankaListFormatedWithAdress>
  <DomainObject.Predmet.ProtuStrankaListFormatedWithAdressOIB>
    <izvorni_sadrzaj>
      <item>LA CASA DI RENATO j.d.o.o. PAZIN, OIB 50259005555, Trg slobode 2/2, 52000 Pazin zastupanog po punomoćniku Renato Dal Santo</item>
    </izvorni_sadrzaj>
    <derivirana_varijabla naziv="DomainObject.Predmet.ProtuStrankaListFormatedWithAdressOIB_1">
      <item>LA CASA DI RENATO j.d.o.o. PAZIN, OIB 50259005555, Trg slobode 2/2, 52000 Pazin zastupanog po punomoćniku Renato Dal Santo</item>
    </derivirana_varijabla>
  </DomainObject.Predmet.ProtuStrankaListFormatedWithAdressOIB>
  <DomainObject.Predmet.ProtuStrankaListNazivFormated>
    <izvorni_sadrzaj>
      <item>LA CASA DI RENATO j.d.o.o. PAZIN</item>
    </izvorni_sadrzaj>
    <derivirana_varijabla naziv="DomainObject.Predmet.ProtuStrankaListNazivFormated_1">
      <item>LA CASA DI RENATO j.d.o.o. PAZIN</item>
    </derivirana_varijabla>
  </DomainObject.Predmet.ProtuStrankaListNazivFormated>
  <DomainObject.Predmet.ProtuStrankaListNazivFormatedOIB>
    <izvorni_sadrzaj>
      <item>LA CASA DI RENATO j.d.o.o. PAZIN, OIB 50259005555</item>
    </izvorni_sadrzaj>
    <derivirana_varijabla naziv="DomainObject.Predmet.ProtuStrankaListNazivFormatedOIB_1">
      <item>LA CASA DI RENATO j.d.o.o. PAZIN, OIB 50259005555</item>
    </derivirana_varijabla>
  </DomainObject.Predmet.ProtuStrankaListNazivFormatedOIB>
  <DomainObject.Predmet.OstaliListFormated>
    <izvorni_sadrzaj>
      <item>Renato Dal Santo punomoćnik sudionika u postupku LA CASA DI RENATO j.d.o.o. PAZIN</item>
    </izvorni_sadrzaj>
    <derivirana_varijabla naziv="DomainObject.Predmet.OstaliListFormated_1">
      <item>Renato Dal Santo punomoćnik sudionika u postupku LA CASA DI RENATO j.d.o.o. PAZIN</item>
    </derivirana_varijabla>
  </DomainObject.Predmet.OstaliListFormated>
  <DomainObject.Predmet.OstaliListFormatedOIB>
    <izvorni_sadrzaj>
      <item>Renato Dal Santo, OIB 04546857320 punomoćnik sudionika u postupku LA CASA DI RENATO j.d.o.o. PAZIN</item>
    </izvorni_sadrzaj>
    <derivirana_varijabla naziv="DomainObject.Predmet.OstaliListFormatedOIB_1">
      <item>Renato Dal Santo, OIB 04546857320 punomoćnik sudionika u postupku LA CASA DI RENATO j.d.o.o. PAZIN</item>
    </derivirana_varijabla>
  </DomainObject.Predmet.OstaliListFormatedOIB>
  <DomainObject.Predmet.OstaliListFormatedWithAdress>
    <izvorni_sadrzaj>
      <item>Renato Dal Santo, Katun Lindarski 61, 52000 Zabrežani punomoćnik sudionika u postupku LA CASA DI RENATO j.d.o.o. PAZIN</item>
    </izvorni_sadrzaj>
    <derivirana_varijabla naziv="DomainObject.Predmet.OstaliListFormatedWithAdress_1">
      <item>Renato Dal Santo, Katun Lindarski 61, 52000 Zabrežani punomoćnik sudionika u postupku LA CASA DI RENATO j.d.o.o. PAZIN</item>
    </derivirana_varijabla>
  </DomainObject.Predmet.OstaliListFormatedWithAdress>
  <DomainObject.Predmet.OstaliListFormatedWithAdressOIB>
    <izvorni_sadrzaj>
      <item>Renato Dal Santo, OIB 04546857320, Katun Lindarski 61, 52000 Zabrežani punomoćnik sudionika u postupku LA CASA DI RENATO j.d.o.o. PAZIN</item>
    </izvorni_sadrzaj>
    <derivirana_varijabla naziv="DomainObject.Predmet.OstaliListFormatedWithAdressOIB_1">
      <item>Renato Dal Santo, OIB 04546857320, Katun Lindarski 61, 52000 Zabrežani punomoćnik sudionika u postupku LA CASA DI RENATO j.d.o.o. PAZIN</item>
    </derivirana_varijabla>
  </DomainObject.Predmet.OstaliListFormatedWithAdressOIB>
  <DomainObject.Predmet.OstaliListNazivFormated>
    <izvorni_sadrzaj>
      <item>Renato Dal Santo</item>
    </izvorni_sadrzaj>
    <derivirana_varijabla naziv="DomainObject.Predmet.OstaliListNazivFormated_1">
      <item>Renato Dal Santo</item>
    </derivirana_varijabla>
  </DomainObject.Predmet.OstaliListNazivFormated>
  <DomainObject.Predmet.OstaliListNazivFormatedOIB>
    <izvorni_sadrzaj>
      <item>Renato Dal Santo, OIB 04546857320</item>
    </izvorni_sadrzaj>
    <derivirana_varijabla naziv="DomainObject.Predmet.OstaliListNazivFormatedOIB_1">
      <item>Renato Dal Santo, OIB 04546857320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CASA DI RENATO j.d.o.o. PAZIN</izvorni_sadrzaj>
    <derivirana_varijabla naziv="DomainObject.Predmet.ProtustrankaIDrugi_1">LA CASA DI RENATO j.d.o.o.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LA CASA DI RENATO j.d.o.o. PAZIN, OIB 50259005555, Trg slobode 2/2, 52000 Pazin</izvorni_sadrzaj>
    <derivirana_varijabla naziv="DomainObject.Predmet.ProtustrankaIDrugiAdressOIB_1">LA CASA DI RENATO j.d.o.o. PAZIN, OIB 50259005555, Trg slobode 2/2,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CASA DI RENATO j.d.o.o. PAZIN</item>
      <item>Renato Dal Santo</item>
    </izvorni_sadrzaj>
    <derivirana_varijabla naziv="DomainObject.Predmet.SudioniciListNaziv_1">
      <item>FINANCIJSKA AGENCIJA, RC RIJEKA, PODRUŽNICA PULA, PULA</item>
      <item>LA CASA DI RENATO j.d.o.o. PAZIN</item>
      <item>Renato Dal Santo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LA CASA DI RENATO j.d.o.o. PAZIN, OIB 50259005555, Trg slobode 2/2,52000 Pazin</item>
      <item>Renato Dal Santo, OIB 04546857320, Katun Lindarski 61,52000 Zabrežani</item>
    </izvorni_sadrzaj>
    <derivirana_varijabla naziv="DomainObject.Predmet.SudioniciListAdressOIB_1">
      <item>FINANCIJSKA AGENCIJA, RC RIJEKA, PODRUŽNICA PULA, PULA, OIB 85821130368, F. Kurelca 8,51000 Rijeka</item>
      <item>LA CASA DI RENATO j.d.o.o. PAZIN, OIB 50259005555, Trg slobode 2/2,52000 Pazin</item>
      <item>Renato Dal Santo, OIB 04546857320, Katun Lindarski 61,52000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50259005555</item>
      <item>, OIB 04546857320</item>
    </izvorni_sadrzaj>
    <derivirana_varijabla naziv="DomainObject.Predmet.SudioniciListNazivOIB_1">
      <item>, OIB 85821130368</item>
      <item>, OIB 50259005555</item>
      <item>, OIB 04546857320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St-402/2018-4</izvorni_sadrzaj>
    <derivirana_varijabla naziv="DomainObject.PredzadnjaOdlukaIzPredmeta.Oznaka_1">St-402/2018-4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2027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2019-03-25T08:28:00Z</dcterms:created>
  <dc:creator>Sanja Prodan</dc:creator>
  <cp:lastModifiedBy>Sanja Prodan</cp:lastModifiedBy>
  <cp:lastPrinted>2018-04-18T10:50:00Z</cp:lastPrinted>
  <dcterms:modified xmlns:xsi="http://www.w3.org/2001/XMLSchema-instance" xsi:type="dcterms:W3CDTF">2019-03-25T08:44:00Z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(St-402-2018-12-la casa di renato.docx)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