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e3d" w14:paraId="caeae3d" w:rsidRDefault="0019192E" w:rsidP="00FC1537" w:rsidR="0019192E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-316/15-6</w:t>
      </w:r>
    </w:p>
    <w:p w:rsidRDefault="0019192E" w:rsidP="00E87D86" w:rsidR="0019192E" w:rsidRPr="00FC1537">
      <w:pPr>
        <w:jc w:val="both"/>
      </w:pPr>
    </w:p>
    <w:p w:rsidRDefault="0019192E" w:rsidP="00E87D86" w:rsidR="0019192E" w:rsidRPr="00FC1537">
      <w:pPr>
        <w:jc w:val="both"/>
      </w:pPr>
    </w:p>
    <w:p w:rsidRDefault="0019192E" w:rsidP="00E87D86" w:rsidR="0019192E" w:rsidRPr="00FC1537">
      <w:pPr>
        <w:jc w:val="both"/>
      </w:pPr>
    </w:p>
    <w:p w:rsidRDefault="0019192E" w:rsidP="00E87D86" w:rsidR="0019192E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19192E" w:rsidP="00E87D86" w:rsidR="0019192E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19192E" w:rsidP="00FC1537" w:rsidR="0019192E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9192E" w:rsidP="00E87D86" w:rsidR="0019192E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9192E" w:rsidP="00E87D86" w:rsidR="0019192E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9192E" w:rsidP="00FC1537" w:rsidR="0019192E" w:rsidRPr="00FC1537">
      <w:pPr>
        <w:jc w:val="center"/>
      </w:pPr>
      <w:r>
        <w:t>R E P U B L I K A   H R V A T S K A</w:t>
      </w:r>
    </w:p>
    <w:p w:rsidRDefault="0019192E" w:rsidP="00E87D86" w:rsidR="0019192E"/>
    <w:p w:rsidRDefault="0019192E" w:rsidP="001F7D4E" w:rsidR="0019192E">
      <w:pPr>
        <w:jc w:val="center"/>
      </w:pPr>
      <w:r>
        <w:t>O G L A S</w:t>
      </w:r>
    </w:p>
    <w:p w:rsidRDefault="0019192E" w:rsidP="001F7D4E" w:rsidR="0019192E">
      <w:pPr>
        <w:jc w:val="center"/>
      </w:pPr>
    </w:p>
    <w:p w:rsidRDefault="0019192E" w:rsidP="001F7D4E" w:rsidR="0019192E" w:rsidRPr="00FC1537">
      <w:pPr>
        <w:jc w:val="center"/>
      </w:pPr>
    </w:p>
    <w:p w:rsidRDefault="0019192E" w:rsidP="00E87D86" w:rsidR="0019192E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GOF d.o.o. Vir, Sr</w:t>
      </w:r>
      <w:r w:rsidR="00D81BF8">
        <w:t>p</w:t>
      </w:r>
      <w:r>
        <w:t xml:space="preserve">ljica I br. 49, Vir, OIB: 37418397291,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1079CD">
        <w:t>02. studenoga</w:t>
      </w:r>
      <w:r>
        <w:t xml:space="preserve"> 2015</w:t>
      </w:r>
      <w:r w:rsidRPr="00FC1537">
        <w:t xml:space="preserve">., dana </w:t>
      </w:r>
      <w:r w:rsidR="001079CD">
        <w:t>22</w:t>
      </w:r>
      <w:r>
        <w:t xml:space="preserve">. prosinca 2015., objavio je </w:t>
      </w:r>
    </w:p>
    <w:p w:rsidRDefault="0019192E" w:rsidP="00E87D86" w:rsidR="0019192E">
      <w:pPr>
        <w:ind w:firstLine="720"/>
        <w:jc w:val="both"/>
      </w:pPr>
    </w:p>
    <w:p w:rsidRDefault="0019192E" w:rsidP="00E87D86" w:rsidR="0019192E">
      <w:pPr>
        <w:ind w:firstLine="720"/>
        <w:jc w:val="both"/>
      </w:pPr>
    </w:p>
    <w:p w:rsidRDefault="0019192E" w:rsidP="00083422" w:rsidR="0019192E" w:rsidRPr="00FC1537">
      <w:pPr>
        <w:jc w:val="center"/>
      </w:pPr>
      <w:r>
        <w:t>o g l a s</w:t>
      </w:r>
    </w:p>
    <w:p w:rsidRDefault="0019192E" w:rsidP="005C42A8" w:rsidR="0019192E">
      <w:pPr>
        <w:ind w:firstLine="315"/>
        <w:jc w:val="both"/>
      </w:pPr>
    </w:p>
    <w:p w:rsidRDefault="0019192E" w:rsidP="005C42A8" w:rsidR="0019192E">
      <w:pPr>
        <w:ind w:firstLine="315"/>
        <w:jc w:val="both"/>
      </w:pPr>
    </w:p>
    <w:p w:rsidRDefault="0019192E" w:rsidP="00DE074C" w:rsidR="0019192E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GOF d.o.o. Vir, Sprljica I br. 49, Vir, OIB: 37418397291, </w:t>
      </w:r>
      <w:r w:rsidRPr="00FC1537">
        <w:t xml:space="preserve">iznosi </w:t>
      </w:r>
      <w:r>
        <w:rPr>
          <w:b/>
        </w:rPr>
        <w:t>52</w:t>
      </w:r>
      <w:r w:rsidRPr="0011713A">
        <w:rPr>
          <w:b/>
        </w:rPr>
        <w:t>.</w:t>
      </w:r>
      <w:r>
        <w:rPr>
          <w:b/>
        </w:rPr>
        <w:t>976</w:t>
      </w:r>
      <w:r w:rsidRPr="0011713A">
        <w:rPr>
          <w:b/>
        </w:rPr>
        <w:t>,</w:t>
      </w:r>
      <w:r>
        <w:rPr>
          <w:b/>
        </w:rPr>
        <w:t xml:space="preserve">54 </w:t>
      </w:r>
      <w:r>
        <w:t>kuna.</w:t>
      </w:r>
    </w:p>
    <w:p w:rsidRDefault="0019192E" w:rsidP="00E87D86" w:rsidR="0019192E" w:rsidRPr="00FC1537">
      <w:pPr>
        <w:jc w:val="both"/>
      </w:pPr>
    </w:p>
    <w:p w:rsidRDefault="0019192E" w:rsidP="00CD5142" w:rsidR="0019192E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Bojan Pucarin iz Zadra,  Arbanaška 8</w:t>
      </w:r>
      <w:r w:rsidR="001079CD">
        <w:t>, OIB: 78725947689</w:t>
      </w:r>
      <w:r>
        <w:t xml:space="preserve">, </w:t>
      </w:r>
      <w:r w:rsidRPr="00FC1537">
        <w:t>dužnika</w:t>
      </w:r>
      <w:r>
        <w:t xml:space="preserve"> GOF d.o.o. Vir,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19192E" w:rsidP="00CD5142" w:rsidR="0019192E">
      <w:pPr>
        <w:jc w:val="both"/>
      </w:pPr>
    </w:p>
    <w:p w:rsidRDefault="0019192E" w:rsidP="001079CD" w:rsidR="001079CD">
      <w:pPr>
        <w:jc w:val="both"/>
      </w:pPr>
      <w:r>
        <w:tab/>
        <w:t>3</w:t>
      </w:r>
      <w:r w:rsidRPr="00FC1537">
        <w:t xml:space="preserve">. </w:t>
      </w:r>
      <w:r w:rsidR="001079CD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19192E" w:rsidP="00CD5142" w:rsidR="0019192E">
      <w:pPr>
        <w:jc w:val="both"/>
      </w:pPr>
    </w:p>
    <w:p w:rsidRDefault="0019192E" w:rsidP="00CD5142" w:rsidR="0019192E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GOF d.o.o. Vir, Sprljica I br. 49, Vir, OIB: 37418397291,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GOF d.o.o. Vir,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211-316-2015.</w:t>
      </w:r>
    </w:p>
    <w:p w:rsidRDefault="0019192E" w:rsidP="00CD5142" w:rsidR="0019192E">
      <w:pPr>
        <w:jc w:val="both"/>
      </w:pPr>
    </w:p>
    <w:p w:rsidRDefault="0019192E" w:rsidP="005C42A8" w:rsidR="0019192E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B2260D">
        <w:t>Z</w:t>
      </w:r>
      <w:r>
        <w:t xml:space="preserve">-a na odgovarajući način. </w:t>
      </w:r>
    </w:p>
    <w:p w:rsidRDefault="0019192E" w:rsidP="00E523B5" w:rsidR="0019192E">
      <w:pPr>
        <w:ind w:firstLine="315"/>
        <w:jc w:val="both"/>
      </w:pPr>
    </w:p>
    <w:p w:rsidRDefault="0019192E" w:rsidP="00E87D86" w:rsidR="0019192E" w:rsidRPr="00FC1537">
      <w:pPr>
        <w:jc w:val="center"/>
      </w:pPr>
      <w:r w:rsidRPr="00FC1537">
        <w:t xml:space="preserve">U Zadru, </w:t>
      </w:r>
      <w:r w:rsidR="00B2260D">
        <w:t>22</w:t>
      </w:r>
      <w:r>
        <w:t>. prosinca 2015</w:t>
      </w:r>
      <w:r w:rsidRPr="00FC1537">
        <w:t xml:space="preserve">. </w:t>
      </w:r>
    </w:p>
    <w:p w:rsidRDefault="0019192E" w:rsidP="00E87D86" w:rsidR="0019192E" w:rsidRPr="00FC1537">
      <w:pPr>
        <w:jc w:val="center"/>
      </w:pPr>
    </w:p>
    <w:p w:rsidRDefault="0019192E" w:rsidP="00E87D86" w:rsidR="0019192E" w:rsidRPr="00FC1537">
      <w:pPr>
        <w:jc w:val="right"/>
      </w:pPr>
    </w:p>
    <w:p w:rsidRDefault="0019192E" w:rsidP="001945B8" w:rsidR="0019192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STEČAJNI  SUDAC</w:t>
      </w:r>
    </w:p>
    <w:p w:rsidRDefault="0019192E" w:rsidP="001945B8" w:rsidR="0019192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19192E" w:rsidP="00B84EF6" w:rsidR="0019192E" w:rsidRPr="00FC1537">
      <w:pPr>
        <w:jc w:val="right"/>
      </w:pPr>
    </w:p>
    <w:p w:rsidRDefault="0019192E" w:rsidP="00B84EF6" w:rsidR="0019192E" w:rsidRPr="00FC1537">
      <w:pPr>
        <w:jc w:val="right"/>
      </w:pPr>
    </w:p>
    <w:p w:rsidRDefault="0019192E" w:rsidP="00B84EF6" w:rsidR="0019192E" w:rsidRPr="00FC1537"/>
    <w:p w:rsidRDefault="0019192E" w:rsidP="00E87D86" w:rsidR="0019192E" w:rsidRPr="00FC1537">
      <w:pPr>
        <w:jc w:val="both"/>
      </w:pPr>
    </w:p>
    <w:p w:rsidRDefault="0019192E" w:rsidP="00FC1537" w:rsidR="0019192E" w:rsidRPr="00B2260D">
      <w:pPr>
        <w:ind w:firstLine="708" w:left="12"/>
        <w:jc w:val="both"/>
      </w:pPr>
      <w:r w:rsidRPr="00B2260D">
        <w:t>DNA:</w:t>
      </w:r>
    </w:p>
    <w:p w:rsidRDefault="0019192E" w:rsidP="00E87D86" w:rsidR="0019192E" w:rsidRPr="00B2260D">
      <w:pPr>
        <w:numPr>
          <w:ilvl w:val="0"/>
          <w:numId w:val="2"/>
        </w:numPr>
        <w:jc w:val="both"/>
      </w:pPr>
      <w:r w:rsidRPr="00B2260D">
        <w:t>e-oglasna ploča suda</w:t>
      </w:r>
    </w:p>
    <w:p w:rsidRDefault="0019192E" w:rsidP="00E87D86" w:rsidR="0019192E" w:rsidRPr="00B2260D">
      <w:pPr>
        <w:ind w:firstLine="720"/>
        <w:jc w:val="both"/>
      </w:pPr>
    </w:p>
    <w:p w:rsidRDefault="0019192E" w:rsidP="00E87D86" w:rsidR="0019192E" w:rsidRPr="00FC1537">
      <w:pPr>
        <w:ind w:firstLine="720"/>
        <w:jc w:val="both"/>
      </w:pPr>
    </w:p>
    <w:p w:rsidRDefault="0019192E" w:rsidP="00E87D86" w:rsidR="0019192E" w:rsidRPr="00FC1537"/>
    <w:p w:rsidRDefault="0019192E" w:rsidP="00E87D86" w:rsidR="0019192E" w:rsidRPr="00FC1537"/>
    <w:p w:rsidRDefault="0019192E" w:rsidR="0019192E" w:rsidRPr="00FC1537"/>
    <w:sectPr w:rsidSect="00381900" w:rsidR="0019192E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92E" w:rsidP="00381900" w:rsidR="0019192E">
      <w:r>
        <w:separator/>
      </w:r>
    </w:p>
  </w:endnote>
  <w:endnote w:id="0" w:type="continuationSeparator">
    <w:p w:rsidRDefault="0019192E" w:rsidP="00381900" w:rsidR="00191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60D" w:rsidR="0019192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7C9C">
      <w:rPr>
        <w:noProof/>
      </w:rPr>
      <w:t>2</w:t>
    </w:r>
    <w:r>
      <w:rPr>
        <w:noProof/>
      </w:rPr>
      <w:fldChar w:fldCharType="end"/>
    </w:r>
  </w:p>
  <w:p w:rsidRDefault="0019192E" w:rsidR="001919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92E" w:rsidP="00381900" w:rsidR="0019192E">
      <w:r>
        <w:separator/>
      </w:r>
    </w:p>
  </w:footnote>
  <w:footnote w:id="0" w:type="continuationSeparator">
    <w:p w:rsidRDefault="0019192E" w:rsidP="00381900" w:rsidR="00191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60D" w:rsidP="00FC1537" w:rsidR="0019192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67C9C">
      <w:rPr>
        <w:noProof/>
      </w:rPr>
      <w:t>2</w:t>
    </w:r>
    <w:r>
      <w:rPr>
        <w:noProof/>
      </w:rPr>
      <w:fldChar w:fldCharType="end"/>
    </w:r>
    <w:r w:rsidR="0019192E">
      <w:tab/>
    </w:r>
    <w:r w:rsidR="0019192E">
      <w:tab/>
      <w:t xml:space="preserve">Poslovni broj: </w:t>
    </w:r>
    <w:r w:rsidR="0019192E" w:rsidRPr="00FC1537">
      <w:t>1 St</w:t>
    </w:r>
    <w:r w:rsidR="0019192E">
      <w:t>-316/15-6</w:t>
    </w:r>
  </w:p>
  <w:p w:rsidRDefault="0019192E" w:rsidR="0019192E">
    <w:pPr>
      <w:pStyle w:val="Zaglavlje"/>
      <w:jc w:val="center"/>
    </w:pPr>
  </w:p>
  <w:p w:rsidRDefault="0019192E" w:rsidP="00FC1537" w:rsidR="0019192E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67C9C"/>
    <w:rsid w:val="00083422"/>
    <w:rsid w:val="000C40BA"/>
    <w:rsid w:val="001079CD"/>
    <w:rsid w:val="0011713A"/>
    <w:rsid w:val="00120DFA"/>
    <w:rsid w:val="001307DE"/>
    <w:rsid w:val="00132B5C"/>
    <w:rsid w:val="00172C8F"/>
    <w:rsid w:val="0019192E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E4669"/>
    <w:rsid w:val="004212FB"/>
    <w:rsid w:val="00445AD6"/>
    <w:rsid w:val="00461269"/>
    <w:rsid w:val="00477976"/>
    <w:rsid w:val="004928EC"/>
    <w:rsid w:val="004B358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B3AB1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2260D"/>
    <w:rsid w:val="00B82590"/>
    <w:rsid w:val="00B84EF6"/>
    <w:rsid w:val="00BB16C9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1BF8"/>
    <w:rsid w:val="00D872FF"/>
    <w:rsid w:val="00DA096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067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530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GOF društvo s ograničenom odgovornošću za građenje i poslovne usluge</izvorni_sadrzaj>
    <derivirana_varijabla naziv="DomainObject.Predmet.ProtustrankaFormated_1">  GOF društvo s ograničenom odgovornošću za građenje i poslovne usluge</derivirana_varijabla>
  </DomainObject.Predmet.ProtustrankaFormated>
  <DomainObject.Predmet.ProtustrankaFormatedOIB>
    <izvorni_sadrzaj>  GOF društvo s ograničenom odgovornošću za građenje i poslovne usluge, OIB 37418397291</izvorni_sadrzaj>
    <derivirana_varijabla naziv="DomainObject.Predmet.ProtustrankaFormatedOIB_1">  GOF društvo s ograničenom odgovornošću za građenje i poslovne usluge, OIB 37418397291</derivirana_varijabla>
  </DomainObject.Predmet.ProtustrankaFormatedOIB>
  <DomainObject.Predmet.ProtustrankaFormatedWithAdress>
    <izvorni_sadrzaj> GOF društvo s ograničenom odgovornošću za građenje i poslovne usluge, Srpljica I br. 49, 23234 Vir</izvorni_sadrzaj>
    <derivirana_varijabla naziv="DomainObject.Predmet.ProtustrankaFormatedWithAdress_1"> GOF društvo s ograničenom odgovornošću za građenje i poslovne usluge, Srpljica I br. 49, 23234 Vir</derivirana_varijabla>
  </DomainObject.Predmet.ProtustrankaFormatedWithAdress>
  <DomainObject.Predmet.ProtustrankaFormatedWithAdressOIB>
    <izvorni_sadrzaj> GOF društvo s ograničenom odgovornošću za građenje i poslovne usluge, OIB 37418397291, Srpljica I br. 49, 23234 Vir</izvorni_sadrzaj>
    <derivirana_varijabla naziv="DomainObject.Predmet.ProtustrankaFormatedWithAdressOIB_1"> GOF društvo s ograničenom odgovornošću za građenje i poslovne usluge, OIB 37418397291, Srpljica I br. 49, 23234 Vir</derivirana_varijabla>
  </DomainObject.Predmet.ProtustrankaFormatedWithAdressOIB>
  <DomainObject.Predmet.ProtustrankaWithAdress>
    <izvorni_sadrzaj>GOF društvo s ograničenom odgovornošću za građenje i poslovne usluge Srpljica I br. 49, 23234 Vir</izvorni_sadrzaj>
    <derivirana_varijabla naziv="DomainObject.Predmet.ProtustrankaWithAdress_1">GOF društvo s ograničenom odgovornošću za građenje i poslovne usluge Srpljica I br. 49, 23234 Vir</derivirana_varijabla>
  </DomainObject.Predmet.ProtustrankaWithAdress>
  <DomainObject.Predmet.ProtustrankaWithAdressOIB>
    <izvorni_sadrzaj>GOF društvo s ograničenom odgovornošću za građenje i poslovne usluge, OIB 37418397291, Srpljica I br. 49, 23234 Vir</izvorni_sadrzaj>
    <derivirana_varijabla naziv="DomainObject.Predmet.ProtustrankaWithAdressOIB_1">GOF društvo s ograničenom odgovornošću za građenje i poslovne usluge, OIB 37418397291, Srpljica I br. 49, 23234 Vir</derivirana_varijabla>
  </DomainObject.Predmet.ProtustrankaWithAdressOIB>
  <DomainObject.Predmet.ProtustrankaNazivFormated>
    <izvorni_sadrzaj>GOF društvo s ograničenom odgovornošću za građenje i poslovne usluge</izvorni_sadrzaj>
    <derivirana_varijabla naziv="DomainObject.Predmet.ProtustrankaNazivFormated_1">GOF društvo s ograničenom odgovornošću za građenje i poslovne usluge</derivirana_varijabla>
  </DomainObject.Predmet.ProtustrankaNazivFormated>
  <DomainObject.Predmet.ProtustrankaNazivFormatedOIB>
    <izvorni_sadrzaj>GOF društvo s ograničenom odgovornošću za građenje i poslovne usluge, OIB 37418397291</izvorni_sadrzaj>
    <derivirana_varijabla naziv="DomainObject.Predmet.ProtustrankaNazivFormatedOIB_1">GOF društvo s ograničenom odgovornošću za građenje i poslovne usluge, OIB 37418397291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52976.54</izvorni_sadrzaj>
    <derivirana_varijabla naziv="DomainObject.Predmet.TrenutnaVrijednost_1">52976.54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GOF društvo s ograničenom odgovornošću za građenje i poslovne usluge</item>
    </izvorni_sadrzaj>
    <derivirana_varijabla naziv="DomainObject.Predmet.ProtuStrankaListFormated_1">
      <item>GOF društvo s ograničenom odgovornošću za građenje i poslovne usluge</item>
    </derivirana_varijabla>
  </DomainObject.Predmet.ProtuStrankaListFormated>
  <DomainObject.Predmet.ProtuStrankaListFormatedOIB>
    <izvorni_sadrzaj>
      <item>GOF društvo s ograničenom odgovornošću za građenje i poslovne usluge, OIB 37418397291</item>
    </izvorni_sadrzaj>
    <derivirana_varijabla naziv="DomainObject.Predmet.ProtuStrankaListFormatedOIB_1">
      <item>GOF društvo s ograničenom odgovornošću za građenje i poslovne usluge, OIB 37418397291</item>
    </derivirana_varijabla>
  </DomainObject.Predmet.ProtuStrankaListFormatedOIB>
  <DomainObject.Predmet.ProtuStrankaListFormatedWithAdress>
    <izvorni_sadrzaj>
      <item>GOF društvo s ograničenom odgovornošću za građenje i poslovne usluge, Srpljica I br. 49, 23234 Vir</item>
    </izvorni_sadrzaj>
    <derivirana_varijabla naziv="DomainObject.Predmet.ProtuStrankaListFormatedWithAdress_1">
      <item>GOF društvo s ograničenom odgovornošću za građenje i poslovne usluge, Srpljica I br. 49, 23234 Vir</item>
    </derivirana_varijabla>
  </DomainObject.Predmet.ProtuStrankaListFormatedWithAdress>
  <DomainObject.Predmet.ProtuStrankaListFormatedWithAdressOIB>
    <izvorni_sadrzaj>
      <item>GOF društvo s ograničenom odgovornošću za građenje i poslovne usluge, OIB 37418397291, Srpljica I br. 49, 23234 Vir</item>
    </izvorni_sadrzaj>
    <derivirana_varijabla naziv="DomainObject.Predmet.ProtuStrankaListFormatedWithAdressOIB_1">
      <item>GOF društvo s ograničenom odgovornošću za građenje i poslovne usluge, OIB 37418397291, Srpljica I br. 49, 23234 Vir</item>
    </derivirana_varijabla>
  </DomainObject.Predmet.ProtuStrankaListFormatedWithAdressOIB>
  <DomainObject.Predmet.ProtuStrankaListNazivFormated>
    <izvorni_sadrzaj>
      <item>GOF društvo s ograničenom odgovornošću za građenje i poslovne usluge</item>
    </izvorni_sadrzaj>
    <derivirana_varijabla naziv="DomainObject.Predmet.ProtuStrankaListNazivFormated_1">
      <item>GOF društvo s ograničenom odgovornošću za građenje i poslovne usluge</item>
    </derivirana_varijabla>
  </DomainObject.Predmet.ProtuStrankaListNazivFormated>
  <DomainObject.Predmet.ProtuStrankaListNazivFormatedOIB>
    <izvorni_sadrzaj>
      <item>GOF društvo s ograničenom odgovornošću za građenje i poslovne usluge, OIB 37418397291</item>
    </izvorni_sadrzaj>
    <derivirana_varijabla naziv="DomainObject.Predmet.ProtuStrankaListNazivFormatedOIB_1">
      <item>GOF društvo s ograničenom odgovornošću za građenje i poslovne usluge, OIB 37418397291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GOF društvo s ograničenom odgovornošću za građenje i poslovne usluge</izvorni_sadrzaj>
    <derivirana_varijabla naziv="DomainObject.Predmet.ProtustrankaIDrugi_1">GOF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GOF društvo s ograničenom odgovornošću za građenje i poslovne usluge, OIB 37418397291, Srpljica I br. 49, 23234 Vir</izvorni_sadrzaj>
    <derivirana_varijabla naziv="DomainObject.Predmet.ProtustrankaIDrugiAdressOIB_1">GOF društvo s ograničenom odgovornošću za građenje i poslovne usluge, OIB 37418397291, Srpljica I br.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GOF društvo s ograničenom odgovornošću za građenje i poslovne usluge</item>
    </izvorni_sadrzaj>
    <derivirana_varijabla naziv="DomainObject.Predmet.SudioniciListNaziv_1">
      <item>FINA</item>
      <item>GOF društvo s ograničenom odgovornošću za građenje i poslovne usluge</item>
    </derivirana_varijabla>
  </DomainObject.Predmet.SudioniciListNaziv>
  <DomainObject.Predmet.SudioniciListAdressOIB>
    <izvorni_sadrzaj>
      <item>FINA, OIB 85821130368</item>
      <item>GOF društvo s ograničenom odgovornošću za građenje i poslovne usluge, OIB 37418397291, Srpljica I br. 49,23234 Vir</item>
    </izvorni_sadrzaj>
    <derivirana_varijabla naziv="DomainObject.Predmet.SudioniciListAdressOIB_1">
      <item>FINA, OIB 85821130368</item>
      <item>GOF društvo s ograničenom odgovornošću za građenje i poslovne usluge, OIB 37418397291, Srpljica I br. 49,23234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37418397291</item>
    </izvorni_sadrzaj>
    <derivirana_varijabla naziv="DomainObject.Predmet.SudioniciListNazivOIB_1">
      <item>, OIB 85821130368</item>
      <item>, OIB 37418397291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2112</properties:Characters>
  <properties:Lines>67</properties:Lines>
  <properties:Paragraphs>18</properties:Paragraphs>
  <properties:TotalTime>36</properties:TotalTime>
  <properties:ScaleCrop>false</properties:ScaleCrop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2015-12-21T08:37:00Z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2015-12-24T08:22:00Z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