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5fd7" w14:paraId="73f5fd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A3A2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St-6356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34980" w:rsidRPr="00034980">
        <w:t xml:space="preserve"> </w:t>
      </w:r>
      <w:r w:rsidR="00034980" w:rsidRPr="00034980">
        <w:rPr>
          <w:rFonts w:cs="Times New Roman" w:eastAsia="Times New Roman" w:hAnsi="Times New Roman" w:ascii="Times New Roman"/>
          <w:sz w:val="24"/>
          <w:szCs w:val="24"/>
          <w:lang w:eastAsia="hr-HR"/>
        </w:rPr>
        <w:t>ŠUŠKOVIĆ UGOSTITELJSTVO d.o.o., Zagreb, Vladimira Varićaka 1, MBS: 080732917, OIB: 25069473728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34980" w:rsidRPr="00034980">
        <w:t xml:space="preserve"> </w:t>
      </w:r>
      <w:r w:rsidR="00034980" w:rsidRPr="00034980">
        <w:rPr>
          <w:rFonts w:cs="Times New Roman" w:eastAsia="Times New Roman" w:hAnsi="Times New Roman" w:ascii="Times New Roman"/>
          <w:sz w:val="24"/>
          <w:szCs w:val="24"/>
          <w:lang w:eastAsia="hr-HR"/>
        </w:rPr>
        <w:t>ŠUŠKOVIĆ UGOSTITELJSTVO d.o.o., Zagreb, Vladimira Varićaka 1, MBS: 080732917, OIB: 25069473728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619B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Cincar, Svete Ane 15b, Osijek, OIB: 60464850994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34980" w:rsidRPr="00034980">
        <w:t xml:space="preserve"> </w:t>
      </w:r>
      <w:r w:rsidR="00034980" w:rsidRPr="00034980">
        <w:rPr>
          <w:rFonts w:cs="Times New Roman" w:hAnsi="Times New Roman" w:ascii="Times New Roman"/>
          <w:sz w:val="24"/>
          <w:szCs w:val="24"/>
        </w:rPr>
        <w:t>ŠUŠKOVIĆ UGOSTITELJSTVO d.o.o., Zagreb, Vladimira Varićaka 1, MBS: 080732917, OIB: 25069473728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0349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16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4796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travnja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24.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C63B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3A3A2C">
      <w:rPr>
        <w:rFonts w:cs="Times New Roman" w:hAnsi="Times New Roman" w:ascii="Times New Roman"/>
        <w:sz w:val="24"/>
        <w:szCs w:val="24"/>
      </w:rPr>
      <w:t>356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34980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4619B"/>
    <w:rsid w:val="0035447B"/>
    <w:rsid w:val="00354606"/>
    <w:rsid w:val="00367681"/>
    <w:rsid w:val="0037567F"/>
    <w:rsid w:val="00393011"/>
    <w:rsid w:val="003A1F20"/>
    <w:rsid w:val="003A3A2C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C63BA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C6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3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C63B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C63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C63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C6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3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C63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C63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C63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6356</izvorni_sadrzaj>
    <derivirana_varijabla naziv="DomainObject.Predmet.Broj_1">6356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St-6356/2015</izvorni_sadrzaj>
    <derivirana_varijabla naziv="DomainObject.Predmet.OznakaBroj_1">St-6356/2015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ŠUŠKOVIĆ UGOSTITELJSTVO d.o.o. zastupanog po punomoćniku Nenad Šušković-kozjak</izvorni_sadrzaj>
    <derivirana_varijabla naziv="DomainObject.Predmet.ProtustrankaFormated_1">  ŠUŠKOVIĆ UGOSTITELJSTVO d.o.o. zastupanog po punomoćniku Nenad Šušković-kozjak</derivirana_varijabla>
  </DomainObject.Predmet.ProtustrankaFormated>
  <DomainObject.Predmet.ProtustrankaFormatedOIB>
    <izvorni_sadrzaj>  ŠUŠKOVIĆ UGOSTITELJSTVO d.o.o., OIB 25069473728 zastupanog po punomoćniku Nenad Šušković-kozjak</izvorni_sadrzaj>
    <derivirana_varijabla naziv="DomainObject.Predmet.ProtustrankaFormatedOIB_1">  ŠUŠKOVIĆ UGOSTITELJSTVO d.o.o., OIB 25069473728 zastupanog po punomoćniku Nenad Šušković-kozjak</derivirana_varijabla>
  </DomainObject.Predmet.ProtustrankaFormatedOIB>
  <DomainObject.Predmet.ProtustrankaFormatedWithAdress>
    <izvorni_sadrzaj> ŠUŠKOVIĆ UGOSTITELJSTVO d.o.o., Vladimira Varićaka 1, 10000 Zagreb zastupanog po punomoćniku Nenad Šušković-kozjak</izvorni_sadrzaj>
    <derivirana_varijabla naziv="DomainObject.Predmet.ProtustrankaFormatedWithAdress_1"> ŠUŠKOVIĆ UGOSTITELJSTVO d.o.o., Vladimira Varićaka 1, 10000 Zagreb zastupanog po punomoćniku Nenad Šušković-kozjak</derivirana_varijabla>
  </DomainObject.Predmet.ProtustrankaFormatedWithAdress>
  <DomainObject.Predmet.ProtustrankaFormatedWithAdressOIB>
    <izvorni_sadrzaj> ŠUŠKOVIĆ UGOSTITELJSTVO d.o.o., OIB 25069473728, Vladimira Varićaka 1, 10000 Zagreb zastupanog po punomoćniku Nenad Šušković-kozjak</izvorni_sadrzaj>
    <derivirana_varijabla naziv="DomainObject.Predmet.ProtustrankaFormatedWithAdressOIB_1"> ŠUŠKOVIĆ UGOSTITELJSTVO d.o.o., OIB 25069473728, Vladimira Varićaka 1, 10000 Zagreb zastupanog po punomoćniku Nenad Šušković-kozjak</derivirana_varijabla>
  </DomainObject.Predmet.ProtustrankaFormatedWithAdressOIB>
  <DomainObject.Predmet.ProtustrankaWithAdress>
    <izvorni_sadrzaj>ŠUŠKOVIĆ UGOSTITELJSTVO d.o.o. Vladimira Varićaka 1, 10000 Zagreb</izvorni_sadrzaj>
    <derivirana_varijabla naziv="DomainObject.Predmet.ProtustrankaWithAdress_1">ŠUŠKOVIĆ UGOSTITELJSTVO d.o.o. Vladimira Varićaka 1, 10000 Zagreb</derivirana_varijabla>
  </DomainObject.Predmet.ProtustrankaWithAdress>
  <DomainObject.Predmet.ProtustrankaWithAdressOIB>
    <izvorni_sadrzaj>ŠUŠKOVIĆ UGOSTITELJSTVO d.o.o., OIB 25069473728, Vladimira Varićaka 1, 10000 Zagreb</izvorni_sadrzaj>
    <derivirana_varijabla naziv="DomainObject.Predmet.ProtustrankaWithAdressOIB_1">ŠUŠKOVIĆ UGOSTITELJSTVO d.o.o., OIB 25069473728, Vladimira Varićaka 1, 10000 Zagreb</derivirana_varijabla>
  </DomainObject.Predmet.ProtustrankaWithAdressOIB>
  <DomainObject.Predmet.ProtustrankaNazivFormated>
    <izvorni_sadrzaj>ŠUŠKOVIĆ UGOSTITELJSTVO d.o.o.</izvorni_sadrzaj>
    <derivirana_varijabla naziv="DomainObject.Predmet.ProtustrankaNazivFormated_1">ŠUŠKOVIĆ UGOSTITELJSTVO d.o.o.</derivirana_varijabla>
  </DomainObject.Predmet.ProtustrankaNazivFormated>
  <DomainObject.Predmet.ProtustrankaNazivFormatedOIB>
    <izvorni_sadrzaj>ŠUŠKOVIĆ UGOSTITELJSTVO d.o.o., OIB 25069473728</izvorni_sadrzaj>
    <derivirana_varijabla naziv="DomainObject.Predmet.ProtustrankaNazivFormatedOIB_1">ŠUŠKOVIĆ UGOSTITELJSTVO d.o.o., OIB 25069473728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ŠUŠKOVIĆ UGOSTITELJSTVO d.o.o. zastupanog po punomoćniku Nenad Šušković-kozjak</item>
    </izvorni_sadrzaj>
    <derivirana_varijabla naziv="DomainObject.Predmet.ProtuStrankaListFormated_1">
      <item>ŠUŠKOVIĆ UGOSTITELJSTVO d.o.o. zastupanog po punomoćniku Nenad Šušković-kozjak</item>
    </derivirana_varijabla>
  </DomainObject.Predmet.ProtuStrankaListFormated>
  <DomainObject.Predmet.ProtuStrankaListFormatedOIB>
    <izvorni_sadrzaj>
      <item>ŠUŠKOVIĆ UGOSTITELJSTVO d.o.o., OIB 25069473728 zastupanog po punomoćniku Nenad Šušković-kozjak</item>
    </izvorni_sadrzaj>
    <derivirana_varijabla naziv="DomainObject.Predmet.ProtuStrankaListFormatedOIB_1">
      <item>ŠUŠKOVIĆ UGOSTITELJSTVO d.o.o., OIB 25069473728 zastupanog po punomoćniku Nenad Šušković-kozjak</item>
    </derivirana_varijabla>
  </DomainObject.Predmet.ProtuStrankaListFormatedOIB>
  <DomainObject.Predmet.ProtuStrankaListFormatedWithAdress>
    <izvorni_sadrzaj>
      <item>ŠUŠKOVIĆ UGOSTITELJSTVO d.o.o., Vladimira Varićaka 1, 10000 Zagreb zastupanog po punomoćniku Nenad Šušković-kozjak</item>
    </izvorni_sadrzaj>
    <derivirana_varijabla naziv="DomainObject.Predmet.ProtuStrankaListFormatedWithAdress_1">
      <item>ŠUŠKOVIĆ UGOSTITELJSTVO d.o.o., Vladimira Varićaka 1, 10000 Zagreb zastupanog po punomoćniku Nenad Šušković-kozjak</item>
    </derivirana_varijabla>
  </DomainObject.Predmet.ProtuStrankaListFormatedWithAdress>
  <DomainObject.Predmet.ProtuStrankaListFormatedWithAdressOIB>
    <izvorni_sadrzaj>
      <item>ŠUŠKOVIĆ UGOSTITELJSTVO d.o.o., OIB 25069473728, Vladimira Varićaka 1, 10000 Zagreb zastupanog po punomoćniku Nenad Šušković-kozjak</item>
    </izvorni_sadrzaj>
    <derivirana_varijabla naziv="DomainObject.Predmet.ProtuStrankaListFormatedWithAdressOIB_1">
      <item>ŠUŠKOVIĆ UGOSTITELJSTVO d.o.o., OIB 25069473728, Vladimira Varićaka 1, 10000 Zagreb zastupanog po punomoćniku Nenad Šušković-kozjak</item>
    </derivirana_varijabla>
  </DomainObject.Predmet.ProtuStrankaListFormatedWithAdressOIB>
  <DomainObject.Predmet.ProtuStrankaListNazivFormated>
    <izvorni_sadrzaj>
      <item>ŠUŠKOVIĆ UGOSTITELJSTVO d.o.o.</item>
    </izvorni_sadrzaj>
    <derivirana_varijabla naziv="DomainObject.Predmet.ProtuStrankaListNazivFormated_1">
      <item>ŠUŠKOVIĆ UGOSTITELJSTVO d.o.o.</item>
    </derivirana_varijabla>
  </DomainObject.Predmet.ProtuStrankaListNazivFormated>
  <DomainObject.Predmet.ProtuStrankaListNazivFormatedOIB>
    <izvorni_sadrzaj>
      <item>ŠUŠKOVIĆ UGOSTITELJSTVO d.o.o., OIB 25069473728</item>
    </izvorni_sadrzaj>
    <derivirana_varijabla naziv="DomainObject.Predmet.ProtuStrankaListNazivFormatedOIB_1">
      <item>ŠUŠKOVIĆ UGOSTITELJSTVO d.o.o., OIB 25069473728</item>
    </derivirana_varijabla>
  </DomainObject.Predmet.ProtuStrankaListNazivFormatedOIB>
  <DomainObject.Predmet.OstaliListFormated>
    <izvorni_sadrzaj>
      <item>Nenad Šušković-kozjak punomoćnik sudionika u postupku ŠUŠKOVIĆ UGOSTITELJSTVO d.o.o.</item>
    </izvorni_sadrzaj>
    <derivirana_varijabla naziv="DomainObject.Predmet.OstaliListFormated_1">
      <item>Nenad Šušković-kozjak punomoćnik sudionika u postupku ŠUŠKOVIĆ UGOSTITELJSTVO d.o.o.</item>
    </derivirana_varijabla>
  </DomainObject.Predmet.OstaliListFormated>
  <DomainObject.Predmet.OstaliListFormatedOIB>
    <izvorni_sadrzaj>
      <item>Nenad Šušković-kozjak, OIB 23264350707 punomoćnik sudionika u postupku ŠUŠKOVIĆ UGOSTITELJSTVO d.o.o.</item>
    </izvorni_sadrzaj>
    <derivirana_varijabla naziv="DomainObject.Predmet.OstaliListFormatedOIB_1">
      <item>Nenad Šušković-kozjak, OIB 23264350707 punomoćnik sudionika u postupku ŠUŠKOVIĆ UGOSTITELJSTVO d.o.o.</item>
    </derivirana_varijabla>
  </DomainObject.Predmet.OstaliListFormatedOIB>
  <DomainObject.Predmet.OstaliListFormatedWithAdress>
    <izvorni_sadrzaj>
      <item>Nenad Šušković-kozjak, Lojenov Prilaz 8, 10000 Zagreb punomoćnik sudionika u postupku ŠUŠKOVIĆ UGOSTITELJSTVO d.o.o.</item>
    </izvorni_sadrzaj>
    <derivirana_varijabla naziv="DomainObject.Predmet.OstaliListFormatedWithAdress_1">
      <item>Nenad Šušković-kozjak, Lojenov Prilaz 8, 10000 Zagreb punomoćnik sudionika u postupku ŠUŠKOVIĆ UGOSTITELJSTVO d.o.o.</item>
    </derivirana_varijabla>
  </DomainObject.Predmet.OstaliListFormatedWithAdress>
  <DomainObject.Predmet.OstaliListFormatedWithAdressOIB>
    <izvorni_sadrzaj>
      <item>Nenad Šušković-kozjak, OIB 23264350707, Lojenov Prilaz 8, 10000 Zagreb punomoćnik sudionika u postupku ŠUŠKOVIĆ UGOSTITELJSTVO d.o.o.</item>
    </izvorni_sadrzaj>
    <derivirana_varijabla naziv="DomainObject.Predmet.OstaliListFormatedWithAdressOIB_1">
      <item>Nenad Šušković-kozjak, OIB 23264350707, Lojenov Prilaz 8, 10000 Zagreb punomoćnik sudionika u postupku ŠUŠKOVIĆ UGOSTITELJSTVO d.o.o.</item>
    </derivirana_varijabla>
  </DomainObject.Predmet.OstaliListFormatedWithAdressOIB>
  <DomainObject.Predmet.OstaliListNazivFormated>
    <izvorni_sadrzaj>
      <item>Nenad Šušković-kozjak</item>
    </izvorni_sadrzaj>
    <derivirana_varijabla naziv="DomainObject.Predmet.OstaliListNazivFormated_1">
      <item>Nenad Šušković-kozjak</item>
    </derivirana_varijabla>
  </DomainObject.Predmet.OstaliListNazivFormated>
  <DomainObject.Predmet.OstaliListNazivFormatedOIB>
    <izvorni_sadrzaj>
      <item>Nenad Šušković-kozjak, OIB 23264350707</item>
    </izvorni_sadrzaj>
    <derivirana_varijabla naziv="DomainObject.Predmet.OstaliListNazivFormatedOIB_1">
      <item>Nenad Šušković-kozjak, OIB 23264350707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ŠUŠKOVIĆ UGOSTITELJSTVO d.o.o.</izvorni_sadrzaj>
    <derivirana_varijabla naziv="DomainObject.Predmet.ProtustrankaIDrugi_1">ŠUŠKOVIĆ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ŠUŠKOVIĆ UGOSTITELJSTVO d.o.o., OIB 25069473728, Vladimira Varićaka 1, 10000 Zagreb</izvorni_sadrzaj>
    <derivirana_varijabla naziv="DomainObject.Predmet.ProtustrankaIDrugiAdressOIB_1">ŠUŠKOVIĆ UGOSTITELJSTVO d.o.o., OIB 25069473728, Vladimira Varićaka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ŠUŠKOVIĆ UGOSTITELJSTVO d.o.o.</item>
      <item>Nenad Šušković-kozjak</item>
    </izvorni_sadrzaj>
    <derivirana_varijabla naziv="DomainObject.Predmet.SudioniciListNaziv_1">
      <item>FINA Regionalni centar Zagreb</item>
      <item>ŠUŠKOVIĆ UGOSTITELJSTVO d.o.o.</item>
      <item>Nenad Šušković-kozjak</item>
    </derivirana_varijabla>
  </DomainObject.Predmet.SudioniciListNaziv>
  <DomainObject.Predmet.SudioniciListAdressOIB>
    <izvorni_sadrzaj>
      <item>FINA Regionalni centar Zagreb, OIB 85821130368, Trg svibanjskih žrtava 1995. 1,10000 Zagreb</item>
      <item>ŠUŠKOVIĆ UGOSTITELJSTVO d.o.o., OIB 25069473728, Vladimira Varićaka 1,10000 Zagreb</item>
      <item>Nenad Šušković-kozjak, OIB 23264350707, Lojenov Prilaz 8,10000 Zagreb</item>
    </izvorni_sadrzaj>
    <derivirana_varijabla naziv="DomainObject.Predmet.SudioniciListAdressOIB_1">
      <item>FINA Regionalni centar Zagreb, OIB 85821130368, Trg svibanjskih žrtava 1995. 1,10000 Zagreb</item>
      <item>ŠUŠKOVIĆ UGOSTITELJSTVO d.o.o., OIB 25069473728, Vladimira Varićaka 1,10000 Zagreb</item>
      <item>Nenad Šušković-kozjak, OIB 23264350707, Lojenov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25069473728</item>
      <item>, OIB 23264350707</item>
    </izvorni_sadrzaj>
    <derivirana_varijabla naziv="DomainObject.Predmet.SudioniciListNazivOIB_1">
      <item>, OIB 85821130368</item>
      <item>, OIB 25069473728</item>
      <item>, OIB 23264350707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2813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2016-08-23T11:55:00Z</dcterms:created>
  <dc:creator>Ivan Turčić</dc:creator>
  <cp:lastModifiedBy>Ivan Turčić</cp:lastModifiedBy>
  <dcterms:modified xmlns:xsi="http://www.w3.org/2001/XMLSchema-instance" xsi:type="dcterms:W3CDTF">2016-08-24T07:20:00Z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