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f0876" w14:paraId="66f0876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B25EAD" w:rsidR="00B25EAD">
      <w:pPr>
        <w:ind w:firstLine="708"/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777B1" w:rsidP="00B25EAD" w:rsidR="00403F01" w:rsidRPr="004777B1">
      <w:pPr>
        <w:rPr>
          <w:b/>
          <w:lang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E812B6">
        <w:t>DŽANAN d.o.o., Ivana Gorana Kovačića 6, Podgora, OIB: 05599796511</w:t>
      </w:r>
      <w:r w:rsidR="00634348">
        <w:rPr>
          <w:lang w:val="hr-HR"/>
        </w:rPr>
        <w:t xml:space="preserve">, dana </w:t>
      </w:r>
      <w:r w:rsidR="00A33BEC">
        <w:rPr>
          <w:lang w:val="hr-HR"/>
        </w:rPr>
        <w:t>1</w:t>
      </w:r>
      <w:r w:rsidR="00E30B48">
        <w:rPr>
          <w:lang w:val="hr-HR"/>
        </w:rPr>
        <w:t>6. svibnja</w:t>
      </w:r>
      <w:r w:rsidR="00B25EAD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E812B6">
        <w:t>DŽANAN d.o.o., Ivana Gorana Kovačića 6, Podgora, OIB: 05599796511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</w:t>
      </w:r>
      <w:r w:rsidR="00E30B48">
        <w:rPr>
          <w:lang w:val="hr-HR"/>
        </w:rPr>
        <w:t>16. svibnja</w:t>
      </w:r>
      <w:r w:rsidR="002D3D3D">
        <w:rPr>
          <w:lang w:val="hr-HR"/>
        </w:rPr>
        <w:t xml:space="preserve"> </w:t>
      </w:r>
      <w:r w:rsidR="00B25EAD">
        <w:rPr>
          <w:lang w:val="hr-HR"/>
        </w:rPr>
        <w:t>2016</w:t>
      </w:r>
      <w:r w:rsidR="002D3D3D">
        <w:rPr>
          <w:lang w:val="hr-HR"/>
        </w:rPr>
        <w:t xml:space="preserve">. godine u </w:t>
      </w:r>
      <w:r w:rsidR="00E30B48">
        <w:rPr>
          <w:lang w:val="hr-HR"/>
        </w:rPr>
        <w:t>14</w:t>
      </w:r>
      <w:r w:rsidR="00B32A5D">
        <w:rPr>
          <w:lang w:val="hr-HR"/>
        </w:rPr>
        <w:t>.00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E30B48">
        <w:rPr>
          <w:lang w:val="hr-HR"/>
        </w:rPr>
        <w:t>Mateo Erceg, Radnička cesta 30, Zagreb, OIB: 93602617826.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E812B6">
        <w:t>DŽANAN d.o.o., Ivana Gorana Kovačića 6, Podgora, OIB: 05599796511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1C219C">
        <w:rPr>
          <w:lang w:val="hr-HR"/>
        </w:rPr>
        <w:t>30. listopada</w:t>
      </w:r>
      <w:r w:rsidR="00440C3D">
        <w:rPr>
          <w:lang w:val="hr-HR"/>
        </w:rPr>
        <w:t xml:space="preserve"> 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</w:t>
      </w:r>
      <w:r w:rsidR="00E812B6">
        <w:t>DŽANAN d.o.o., Ivana Gorana Kovačića 6, Podgora, OIB: 05599796511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219C">
        <w:rPr>
          <w:lang w:val="hr-HR"/>
        </w:rPr>
        <w:t>1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812B6">
        <w:rPr>
          <w:lang w:val="hr-HR"/>
        </w:rPr>
        <w:t>1157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E812B6">
        <w:rPr>
          <w:lang w:val="hr-HR"/>
        </w:rPr>
        <w:t>85.300,85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 xml:space="preserve">, kao i da prema </w:t>
      </w:r>
      <w:r>
        <w:rPr>
          <w:lang w:val="hr-HR"/>
        </w:rPr>
        <w:lastRenderedPageBreak/>
        <w:t>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D830C1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2C3EEF">
        <w:rPr>
          <w:lang w:val="hr-HR"/>
        </w:rPr>
        <w:t>1</w:t>
      </w:r>
      <w:r w:rsidR="00E30B48">
        <w:rPr>
          <w:lang w:val="hr-HR"/>
        </w:rPr>
        <w:t>6. svibnja</w:t>
      </w:r>
      <w:r w:rsidR="002C3EEF">
        <w:rPr>
          <w:lang w:val="hr-HR"/>
        </w:rPr>
        <w:t xml:space="preserve"> 2016.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E30B48" w:rsidP="00E30B48" w:rsidR="00E30B48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  <w:r w:rsidR="00B36CA8">
        <w:rPr>
          <w:lang w:val="hr-HR"/>
        </w:rPr>
        <w:t>Makarska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E30B48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</w:t>
      </w:r>
      <w:r w:rsidR="00520266">
        <w:rPr>
          <w:lang w:val="hr-HR"/>
        </w:rPr>
        <w:t xml:space="preserve"> (</w:t>
      </w:r>
      <w:r w:rsidR="002C3EEF">
        <w:rPr>
          <w:lang w:val="hr-HR"/>
        </w:rPr>
        <w:t>po</w:t>
      </w:r>
      <w:r w:rsidR="00520266"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0673" w:rsidRPr="00640673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E6013F">
      <w:t>. St-</w:t>
    </w:r>
    <w:r w:rsidR="00E812B6">
      <w:t>240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E812B6">
      <w:t>240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B6A56"/>
    <w:rsid w:val="005D78D5"/>
    <w:rsid w:val="005F7162"/>
    <w:rsid w:val="00634348"/>
    <w:rsid w:val="00640673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457E4"/>
    <w:rsid w:val="007725FF"/>
    <w:rsid w:val="007A51CD"/>
    <w:rsid w:val="007A74B6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56DFE"/>
    <w:rsid w:val="00984E8A"/>
    <w:rsid w:val="009966BF"/>
    <w:rsid w:val="009A23E9"/>
    <w:rsid w:val="009D46D2"/>
    <w:rsid w:val="009F79BB"/>
    <w:rsid w:val="009F7B0D"/>
    <w:rsid w:val="00A31ADC"/>
    <w:rsid w:val="00A33BEC"/>
    <w:rsid w:val="00A83CF1"/>
    <w:rsid w:val="00A97762"/>
    <w:rsid w:val="00AA1815"/>
    <w:rsid w:val="00AC4892"/>
    <w:rsid w:val="00B25EAD"/>
    <w:rsid w:val="00B32A5D"/>
    <w:rsid w:val="00B347F0"/>
    <w:rsid w:val="00B36CA8"/>
    <w:rsid w:val="00B54D39"/>
    <w:rsid w:val="00B6615F"/>
    <w:rsid w:val="00BD03FF"/>
    <w:rsid w:val="00BF6161"/>
    <w:rsid w:val="00C30FC8"/>
    <w:rsid w:val="00C435B4"/>
    <w:rsid w:val="00C5093E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30B48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406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DŽANAN društvo s ograničenom odgovornošću za građenje</izvorni_sadrzaj>
    <derivirana_varijabla naziv="DomainObject.Predmet.ProtustrankaFormated_1">  DŽANAN društvo s ograničenom odgovornošću za građenje</derivirana_varijabla>
  </DomainObject.Predmet.ProtustrankaFormated>
  <DomainObject.Predmet.ProtustrankaFormatedOIB>
    <izvorni_sadrzaj>  DŽANAN društvo s ograničenom odgovornošću za građenje, OIB 05599796511</izvorni_sadrzaj>
    <derivirana_varijabla naziv="DomainObject.Predmet.ProtustrankaFormatedOIB_1">  DŽANAN društvo s ograničenom odgovornošću za građenje, OIB 05599796511</derivirana_varijabla>
  </DomainObject.Predmet.ProtustrankaFormatedOIB>
  <DomainObject.Predmet.ProtustrankaFormatedWithAdress>
    <izvorni_sadrzaj> DŽANAN društvo s ograničenom odgovornošću za građenje, Ivana Gorana Kovačića 6, 21327 Podgora</izvorni_sadrzaj>
    <derivirana_varijabla naziv="DomainObject.Predmet.ProtustrankaFormatedWithAdress_1"> DŽANAN društvo s ograničenom odgovornošću za građenje, Ivana Gorana Kovačića 6, 21327 Podgora</derivirana_varijabla>
  </DomainObject.Predmet.ProtustrankaFormatedWithAdress>
  <DomainObject.Predmet.ProtustrankaFormatedWithAdressOIB>
    <izvorni_sadrzaj> DŽANAN društvo s ograničenom odgovornošću za građenje, OIB 05599796511, Ivana Gorana Kovačića 6, 21327 Podgora</izvorni_sadrzaj>
    <derivirana_varijabla naziv="DomainObject.Predmet.ProtustrankaFormatedWithAdressOIB_1"> DŽANAN društvo s ograničenom odgovornošću za građenje, OIB 05599796511, Ivana Gorana Kovačića 6, 21327 Podgora</derivirana_varijabla>
  </DomainObject.Predmet.ProtustrankaFormatedWithAdressOIB>
  <DomainObject.Predmet.ProtustrankaWithAdress>
    <izvorni_sadrzaj>DŽANAN društvo s ograničenom odgovornošću za građenje Ivana Gorana Kovačića 6, 21327 Podgora</izvorni_sadrzaj>
    <derivirana_varijabla naziv="DomainObject.Predmet.ProtustrankaWithAdress_1">DŽANAN društvo s ograničenom odgovornošću za građenje Ivana Gorana Kovačića 6, 21327 Podgora</derivirana_varijabla>
  </DomainObject.Predmet.ProtustrankaWithAdress>
  <DomainObject.Predmet.ProtustrankaWithAdressOIB>
    <izvorni_sadrzaj>DŽANAN društvo s ograničenom odgovornošću za građenje, OIB 05599796511, Ivana Gorana Kovačića 6, 21327 Podgora</izvorni_sadrzaj>
    <derivirana_varijabla naziv="DomainObject.Predmet.ProtustrankaWithAdressOIB_1">DŽANAN društvo s ograničenom odgovornošću za građenje, OIB 05599796511, Ivana Gorana Kovačića 6, 21327 Podgora</derivirana_varijabla>
  </DomainObject.Predmet.ProtustrankaWithAdressOIB>
  <DomainObject.Predmet.ProtustrankaNazivFormated>
    <izvorni_sadrzaj>DŽANAN društvo s ograničenom odgovornošću za građenje</izvorni_sadrzaj>
    <derivirana_varijabla naziv="DomainObject.Predmet.ProtustrankaNazivFormated_1">DŽANAN društvo s ograničenom odgovornošću za građenje</derivirana_varijabla>
  </DomainObject.Predmet.ProtustrankaNazivFormated>
  <DomainObject.Predmet.ProtustrankaNazivFormatedOIB>
    <izvorni_sadrzaj>DŽANAN društvo s ograničenom odgovornošću za građenje, OIB 05599796511</izvorni_sadrzaj>
    <derivirana_varijabla naziv="DomainObject.Predmet.ProtustrankaNazivFormatedOIB_1">DŽANAN društvo s ograničenom odgovornošću za građenje, OIB 05599796511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85472.66</izvorni_sadrzaj>
    <derivirana_varijabla naziv="DomainObject.Predmet.TrenutnaVrijednost_1">85472.66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DŽANAN društvo s ograničenom odgovornošću za građenje</item>
    </izvorni_sadrzaj>
    <derivirana_varijabla naziv="DomainObject.Predmet.ProtuStrankaListFormated_1">
      <item>DŽANAN društvo s ograničenom odgovornošću za građenje</item>
    </derivirana_varijabla>
  </DomainObject.Predmet.ProtuStrankaListFormated>
  <DomainObject.Predmet.ProtuStrankaListFormatedOIB>
    <izvorni_sadrzaj>
      <item>DŽANAN društvo s ograničenom odgovornošću za građenje, OIB 05599796511</item>
    </izvorni_sadrzaj>
    <derivirana_varijabla naziv="DomainObject.Predmet.ProtuStrankaListFormatedOIB_1">
      <item>DŽANAN društvo s ograničenom odgovornošću za građenje, OIB 05599796511</item>
    </derivirana_varijabla>
  </DomainObject.Predmet.ProtuStrankaListFormatedOIB>
  <DomainObject.Predmet.ProtuStrankaListFormatedWithAdress>
    <izvorni_sadrzaj>
      <item>DŽANAN društvo s ograničenom odgovornošću za građenje, Ivana Gorana Kovačića 6, 21327 Podgora</item>
    </izvorni_sadrzaj>
    <derivirana_varijabla naziv="DomainObject.Predmet.ProtuStrankaListFormatedWithAdress_1">
      <item>DŽANAN društvo s ograničenom odgovornošću za građenje, Ivana Gorana Kovačića 6, 21327 Podgora</item>
    </derivirana_varijabla>
  </DomainObject.Predmet.ProtuStrankaListFormatedWithAdress>
  <DomainObject.Predmet.ProtuStrankaListFormatedWithAdressOIB>
    <izvorni_sadrzaj>
      <item>DŽANAN društvo s ograničenom odgovornošću za građenje, OIB 05599796511, Ivana Gorana Kovačića 6, 21327 Podgora</item>
    </izvorni_sadrzaj>
    <derivirana_varijabla naziv="DomainObject.Predmet.ProtuStrankaListFormatedWithAdressOIB_1">
      <item>DŽANAN društvo s ograničenom odgovornošću za građenje, OIB 05599796511, Ivana Gorana Kovačića 6, 21327 Podgora</item>
    </derivirana_varijabla>
  </DomainObject.Predmet.ProtuStrankaListFormatedWithAdressOIB>
  <DomainObject.Predmet.ProtuStrankaListNazivFormated>
    <izvorni_sadrzaj>
      <item>DŽANAN društvo s ograničenom odgovornošću za građenje</item>
    </izvorni_sadrzaj>
    <derivirana_varijabla naziv="DomainObject.Predmet.ProtuStrankaListNazivFormated_1">
      <item>DŽANAN društvo s ograničenom odgovornošću za građenje</item>
    </derivirana_varijabla>
  </DomainObject.Predmet.ProtuStrankaListNazivFormated>
  <DomainObject.Predmet.ProtuStrankaListNazivFormatedOIB>
    <izvorni_sadrzaj>
      <item>DŽANAN društvo s ograničenom odgovornošću za građenje, OIB 05599796511</item>
    </izvorni_sadrzaj>
    <derivirana_varijabla naziv="DomainObject.Predmet.ProtuStrankaListNazivFormatedOIB_1">
      <item>DŽANAN društvo s ograničenom odgovornošću za građenje, OIB 05599796511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DŽANAN društvo s ograničenom odgovornošću za građenje</izvorni_sadrzaj>
    <derivirana_varijabla naziv="DomainObject.Predmet.ProtustrankaIDrugi_1">DŽANAN društvo s ograničenom odgovornošću za građenje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DŽANAN društvo s ograničenom odgovornošću za građenje, OIB 05599796511, Ivana Gorana Kovačića 6, 21327 Podgora</izvorni_sadrzaj>
    <derivirana_varijabla naziv="DomainObject.Predmet.ProtustrankaIDrugiAdressOIB_1">DŽANAN društvo s ograničenom odgovornošću za građenje, OIB 05599796511, Ivana Gorana Kovačića 6, 21327 Podgora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DŽANAN društvo s ograničenom odgovornošću za građenje</item>
    </izvorni_sadrzaj>
    <derivirana_varijabla naziv="DomainObject.Predmet.SudioniciListNaziv_1">
      <item>FINA SPLIT</item>
      <item>DŽANAN društvo s ograničenom odgovornošću za građenje</item>
    </derivirana_varijabla>
  </DomainObject.Predmet.SudioniciListNaziv>
  <DomainObject.Predmet.SudioniciListAdressOIB>
    <izvorni_sadrzaj>
      <item>FINA SPLIT, OIB 85821130368, Mažuranićevo šetalište 24 b,21000 Split</item>
      <item>DŽANAN društvo s ograničenom odgovornošću za građenje, OIB 05599796511, Ivana Gorana Kovačića 6,21327 Podgora</item>
    </izvorni_sadrzaj>
    <derivirana_varijabla naziv="DomainObject.Predmet.SudioniciListAdressOIB_1">
      <item>FINA SPLIT, OIB 85821130368, Mažuranićevo šetalište 24 b,21000 Split</item>
      <item>DŽANAN društvo s ograničenom odgovornošću za građenje, OIB 05599796511, Ivana Gorana Kovačića 6,21327 Podgora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05599796511</item>
    </izvorni_sadrzaj>
    <derivirana_varijabla naziv="DomainObject.Predmet.SudioniciListNazivOIB_1">
      <item>, OIB 85821130368</item>
      <item>, OIB 05599796511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6976D0-A8F0-4B27-82B4-E7A850BFD4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770</properties:Words>
  <properties:Characters>4124</properties:Characters>
  <properties:Lines>116</properties:Lines>
  <properties:Paragraphs>33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2016-05-16T08:42:00Z</cp:lastPrinted>
  <dcterms:modified xmlns:xsi="http://www.w3.org/2001/XMLSchema-instance" xsi:type="dcterms:W3CDTF">2016-05-16T11:26:00Z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