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fd9e" w14:paraId="6f1fd9e" w:rsidRDefault="006C34E7" w:rsidP="006C34E7" w:rsidR="006C34E7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394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141</w:t>
      </w:r>
      <w:proofErr w:type="spellEnd"/>
    </w:p>
    <w:p w:rsidRDefault="006C34E7" w:rsidP="006C34E7" w:rsidR="006C34E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4E7" w:rsidP="006C34E7" w:rsidR="006C34E7" w:rsidRPr="00D21A2C"/>
    <w:p w:rsidRDefault="006C34E7" w:rsidP="006C34E7" w:rsidR="006C34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C34E7" w:rsidP="006C34E7" w:rsidR="006C34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C34E7" w:rsidP="006C34E7" w:rsidR="006C34E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C34E7" w:rsidP="006C34E7" w:rsidR="006C34E7" w:rsidRPr="00183CF3">
      <w:pPr>
        <w:ind w:hanging="720" w:left="360"/>
        <w:rPr>
          <w:sz w:val="22"/>
          <w:szCs w:val="22"/>
        </w:rPr>
      </w:pPr>
    </w:p>
    <w:p w:rsidRDefault="006C34E7" w:rsidP="006C34E7" w:rsidR="006C34E7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6C34E7" w:rsidP="006C34E7" w:rsidR="006C34E7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C34E7" w:rsidP="006C34E7" w:rsidR="006C34E7">
      <w:r>
        <w:tab/>
      </w:r>
    </w:p>
    <w:p w:rsidRDefault="006C34E7" w:rsidP="006C34E7" w:rsidR="006C34E7" w:rsidRPr="003D63C7"/>
    <w:p w:rsidRDefault="006C34E7" w:rsidP="006C34E7" w:rsidR="006C34E7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 w:rsidRPr="001641E3">
        <w:t>ARCUS</w:t>
      </w:r>
      <w:proofErr w:type="spellEnd"/>
      <w:r w:rsidRPr="001641E3">
        <w:t xml:space="preserve"> GRAĐENJE d.o.o. za građevinarstvo, trgovinu, prijevoz i usluge, u stečaju, Valpovo, Vijenac </w:t>
      </w:r>
      <w:proofErr w:type="spellStart"/>
      <w:r w:rsidRPr="001641E3">
        <w:t>107</w:t>
      </w:r>
      <w:proofErr w:type="spellEnd"/>
      <w:r w:rsidRPr="001641E3">
        <w:t xml:space="preserve">. brigade HV 1, </w:t>
      </w:r>
      <w:proofErr w:type="spellStart"/>
      <w:r w:rsidRPr="001641E3">
        <w:t>MBS</w:t>
      </w:r>
      <w:proofErr w:type="spellEnd"/>
      <w:r w:rsidRPr="001641E3">
        <w:t xml:space="preserve"> </w:t>
      </w:r>
      <w:proofErr w:type="spellStart"/>
      <w:r w:rsidRPr="001641E3">
        <w:t>030009992</w:t>
      </w:r>
      <w:proofErr w:type="spellEnd"/>
      <w:r w:rsidRPr="001641E3">
        <w:t xml:space="preserve">, </w:t>
      </w:r>
      <w:proofErr w:type="spellStart"/>
      <w:r w:rsidRPr="001641E3">
        <w:t>OIB</w:t>
      </w:r>
      <w:proofErr w:type="spellEnd"/>
      <w:r w:rsidRPr="001641E3">
        <w:t xml:space="preserve"> </w:t>
      </w:r>
      <w:proofErr w:type="spellStart"/>
      <w:r w:rsidRPr="001641E3">
        <w:t>30421133582</w:t>
      </w:r>
      <w:proofErr w:type="spellEnd"/>
      <w:r w:rsidRPr="002B059A">
        <w:t>,</w:t>
      </w:r>
      <w:r>
        <w:t xml:space="preserve">  dana </w:t>
      </w:r>
      <w:proofErr w:type="spellStart"/>
      <w:r>
        <w:t>10</w:t>
      </w:r>
      <w:proofErr w:type="spellEnd"/>
      <w:r>
        <w:t xml:space="preserve">. listopada  </w:t>
      </w:r>
      <w:proofErr w:type="spellStart"/>
      <w:r>
        <w:t>2016</w:t>
      </w:r>
      <w:proofErr w:type="spellEnd"/>
      <w:r>
        <w:t xml:space="preserve">.  </w:t>
      </w:r>
    </w:p>
    <w:p w:rsidRDefault="00CC3E41" w:rsidP="00CC3E41" w:rsidR="00CC3E41">
      <w:pPr>
        <w:jc w:val="both"/>
      </w:pPr>
    </w:p>
    <w:p w:rsidRDefault="00CC3E41" w:rsidP="00CC3E41" w:rsidR="00CC3E41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875910" w:rsidP="00875910" w:rsidR="00875910">
      <w:pPr>
        <w:ind w:left="720"/>
        <w:jc w:val="center"/>
      </w:pPr>
    </w:p>
    <w:p w:rsidRDefault="001651F0" w:rsidR="001651F0">
      <w:pPr>
        <w:pStyle w:val="Tijeloteksta"/>
        <w:ind w:left="360"/>
        <w:jc w:val="left"/>
        <w:rPr>
          <w:b/>
          <w:bCs/>
        </w:rPr>
      </w:pPr>
    </w:p>
    <w:p w:rsidRDefault="008015F8" w:rsidP="005B5D89" w:rsidR="005A7F7C">
      <w:pPr>
        <w:pStyle w:val="Tijeloteksta"/>
        <w:numPr>
          <w:ilvl w:val="0"/>
          <w:numId w:val="1"/>
        </w:numPr>
      </w:pPr>
      <w:r>
        <w:t>Članovima Odbora vjerovnika u stečajnom postupku nad dužnikom</w:t>
      </w:r>
      <w:r w:rsidR="00875910">
        <w:t xml:space="preserve"> </w:t>
      </w:r>
      <w:proofErr w:type="spellStart"/>
      <w:r w:rsidR="006C34E7" w:rsidRPr="001641E3">
        <w:t>ARCUS</w:t>
      </w:r>
      <w:proofErr w:type="spellEnd"/>
      <w:r w:rsidR="006C34E7" w:rsidRPr="001641E3">
        <w:t xml:space="preserve"> GRAĐENJE d.o.o. za građevinarstvo, trgovinu, prijevoz i usluge, u stečaju, Valpovo, Vijenac </w:t>
      </w:r>
      <w:proofErr w:type="spellStart"/>
      <w:r w:rsidR="006C34E7" w:rsidRPr="001641E3">
        <w:t>107</w:t>
      </w:r>
      <w:proofErr w:type="spellEnd"/>
      <w:r w:rsidR="006C34E7" w:rsidRPr="001641E3">
        <w:t>. brigade HV 1</w:t>
      </w:r>
      <w:r w:rsidR="00875910">
        <w:t xml:space="preserve">, </w:t>
      </w:r>
      <w:r>
        <w:t>određuje</w:t>
      </w:r>
      <w:r w:rsidR="005A7F7C">
        <w:t xml:space="preserve"> </w:t>
      </w:r>
      <w:r w:rsidR="005B5D89">
        <w:t xml:space="preserve">se nagrada za rad u iznosu od </w:t>
      </w:r>
      <w:proofErr w:type="spellStart"/>
      <w:r w:rsidR="005B5D89">
        <w:t>18</w:t>
      </w:r>
      <w:r w:rsidR="00CC3E41">
        <w:t>9</w:t>
      </w:r>
      <w:proofErr w:type="spellEnd"/>
      <w:r w:rsidR="00CC3E41">
        <w:t>,</w:t>
      </w:r>
      <w:proofErr w:type="spellStart"/>
      <w:r w:rsidR="00CC3E41">
        <w:t>2</w:t>
      </w:r>
      <w:r w:rsidR="00875910">
        <w:t>0</w:t>
      </w:r>
      <w:proofErr w:type="spellEnd"/>
      <w:r>
        <w:t xml:space="preserve"> kn neto po održanoj sjednici Odbora vjero</w:t>
      </w:r>
      <w:r w:rsidR="00875910">
        <w:t xml:space="preserve">vnika, i nazočnosti istima (članak </w:t>
      </w:r>
      <w:proofErr w:type="spellStart"/>
      <w:r w:rsidR="009333AC">
        <w:t>102</w:t>
      </w:r>
      <w:proofErr w:type="spellEnd"/>
      <w:r w:rsidR="009333AC">
        <w:t>.</w:t>
      </w:r>
      <w:r>
        <w:t xml:space="preserve"> st</w:t>
      </w:r>
      <w:r w:rsidR="00875910">
        <w:t xml:space="preserve">av </w:t>
      </w:r>
      <w:r>
        <w:t>1. S</w:t>
      </w:r>
      <w:r w:rsidR="00875910">
        <w:t>tečajnog zakona).</w:t>
      </w:r>
    </w:p>
    <w:p w:rsidRDefault="008015F8" w:rsidR="008015F8">
      <w:pPr>
        <w:pStyle w:val="Tijeloteksta"/>
        <w:numPr>
          <w:ilvl w:val="0"/>
          <w:numId w:val="1"/>
        </w:numPr>
      </w:pPr>
      <w:r>
        <w:t>Stečajni upravitelj isplatiti će gore navedeni iznos nagrade članovima Odbora vjerovnika prema evidenciji o nazočnosti sjednicama Odbora vjerovnika.</w:t>
      </w:r>
    </w:p>
    <w:p w:rsidRDefault="008015F8" w:rsidP="00606139" w:rsidR="008015F8" w:rsidRPr="005B5D89">
      <w:pPr>
        <w:pStyle w:val="Tijeloteksta"/>
        <w:numPr>
          <w:ilvl w:val="0"/>
          <w:numId w:val="1"/>
        </w:numPr>
        <w:rPr>
          <w:b/>
          <w:bCs/>
        </w:rPr>
      </w:pPr>
      <w:r>
        <w:t>Ovo r</w:t>
      </w:r>
      <w:r w:rsidR="009333AC">
        <w:t xml:space="preserve">ješenje objavljuje se </w:t>
      </w:r>
      <w:r>
        <w:t xml:space="preserve">na </w:t>
      </w:r>
      <w:r w:rsidR="009333AC">
        <w:t xml:space="preserve">mrežnoj stranici e-oglasna ploča suda. </w:t>
      </w:r>
      <w:r>
        <w:t xml:space="preserve"> </w:t>
      </w:r>
    </w:p>
    <w:p w:rsidRDefault="005B5D89" w:rsidP="005B5D89" w:rsidR="005B5D89">
      <w:pPr>
        <w:pStyle w:val="Tijeloteksta"/>
        <w:ind w:left="1065"/>
        <w:rPr>
          <w:b/>
          <w:bCs/>
        </w:rPr>
      </w:pPr>
    </w:p>
    <w:p w:rsidRDefault="005A7F7C" w:rsidP="007D6432" w:rsidR="008015F8">
      <w:pPr>
        <w:pStyle w:val="Tijeloteksta"/>
        <w:ind w:left="360"/>
        <w:jc w:val="center"/>
      </w:pPr>
      <w:r>
        <w:t>U Osijeku</w:t>
      </w:r>
      <w:r w:rsidR="006C34E7">
        <w:t xml:space="preserve"> </w:t>
      </w:r>
      <w:proofErr w:type="spellStart"/>
      <w:r w:rsidR="006C34E7">
        <w:t>10</w:t>
      </w:r>
      <w:proofErr w:type="spellEnd"/>
      <w:r w:rsidR="00CC3E41">
        <w:t xml:space="preserve">. listopad </w:t>
      </w:r>
      <w:r w:rsidR="00875910">
        <w:t xml:space="preserve"> </w:t>
      </w:r>
      <w:proofErr w:type="spellStart"/>
      <w:r w:rsidR="00875910">
        <w:t>2016</w:t>
      </w:r>
      <w:proofErr w:type="spellEnd"/>
      <w:r w:rsidR="00875910">
        <w:t>.</w:t>
      </w:r>
    </w:p>
    <w:p w:rsidRDefault="008015F8" w:rsidR="008015F8">
      <w:pPr>
        <w:pStyle w:val="Tijeloteksta"/>
        <w:ind w:left="360"/>
        <w:jc w:val="left"/>
      </w:pPr>
      <w:r>
        <w:t>Zapisničar</w:t>
      </w:r>
    </w:p>
    <w:p w:rsidRDefault="008015F8" w:rsidP="007D6432" w:rsidR="009333AC">
      <w:pPr>
        <w:pStyle w:val="Tijeloteksta"/>
        <w:ind w:left="360"/>
        <w:jc w:val="left"/>
      </w:pPr>
      <w:r>
        <w:t>Maja Kocijan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5D89">
        <w:tab/>
      </w:r>
      <w:r w:rsidR="00550606">
        <w:t xml:space="preserve">  </w:t>
      </w:r>
      <w:r>
        <w:t>STEČAJNI SUDAC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B5D89">
        <w:tab/>
        <w:t xml:space="preserve">    </w:t>
      </w:r>
      <w:r>
        <w:t>Jadranka Herman</w:t>
      </w:r>
    </w:p>
    <w:p w:rsidRDefault="00381BEC" w:rsidR="00381BEC">
      <w:pPr>
        <w:pStyle w:val="Tijeloteksta"/>
        <w:ind w:left="360"/>
        <w:jc w:val="left"/>
      </w:pPr>
    </w:p>
    <w:p w:rsidRDefault="00547CED" w:rsidP="00606139" w:rsidR="00547CED">
      <w:pPr>
        <w:pStyle w:val="Tijeloteksta"/>
        <w:jc w:val="left"/>
      </w:pPr>
    </w:p>
    <w:p w:rsidRDefault="008015F8" w:rsidR="008015F8">
      <w:pPr>
        <w:pStyle w:val="Tijeloteksta"/>
        <w:ind w:left="360"/>
        <w:jc w:val="left"/>
      </w:pPr>
      <w:r>
        <w:t>POUKA O PRAVNOM LIJEKU:</w:t>
      </w:r>
    </w:p>
    <w:p w:rsidRDefault="001651F0" w:rsidP="001651F0" w:rsidR="008015F8">
      <w:pPr>
        <w:pStyle w:val="Tijeloteksta"/>
        <w:ind w:left="360"/>
      </w:pPr>
      <w:r>
        <w:t xml:space="preserve">Protiv ovog rješenja pravo žalbe ima stečajni </w:t>
      </w:r>
      <w:r w:rsidR="009333AC">
        <w:t xml:space="preserve">upravitelj i svi članovi Odbora vjerovnika (članak </w:t>
      </w:r>
      <w:proofErr w:type="spellStart"/>
      <w:r w:rsidR="009333AC">
        <w:t>102</w:t>
      </w:r>
      <w:proofErr w:type="spellEnd"/>
      <w:r w:rsidR="009333AC">
        <w:t xml:space="preserve">. stav 5. Stečajnog zakona). </w:t>
      </w:r>
      <w:r>
        <w:t xml:space="preserve"> Žalba se </w:t>
      </w:r>
      <w:r w:rsidR="007D6432">
        <w:t xml:space="preserve"> izjavljuje u roku 8 dana od dana dostave rješenja. </w:t>
      </w:r>
    </w:p>
    <w:p w:rsidRDefault="007D6432" w:rsidP="001651F0" w:rsidR="007D6432">
      <w:pPr>
        <w:pStyle w:val="Tijeloteksta"/>
        <w:ind w:left="360"/>
      </w:pPr>
    </w:p>
    <w:p w:rsidRDefault="008015F8" w:rsidR="008015F8">
      <w:pPr>
        <w:pStyle w:val="Tijeloteksta"/>
        <w:ind w:left="360"/>
        <w:jc w:val="left"/>
      </w:pPr>
      <w:r>
        <w:t>DNA</w:t>
      </w:r>
    </w:p>
    <w:p w:rsidRDefault="008015F8" w:rsidR="008015F8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6C34E7">
        <w:t xml:space="preserve"> Renata Horvatin</w:t>
      </w:r>
    </w:p>
    <w:p w:rsidRDefault="008015F8" w:rsidR="008015F8">
      <w:pPr>
        <w:pStyle w:val="Tijeloteksta"/>
        <w:numPr>
          <w:ilvl w:val="0"/>
          <w:numId w:val="2"/>
        </w:numPr>
        <w:jc w:val="left"/>
      </w:pPr>
      <w:r>
        <w:t>Članovi Odbora vjerovnika</w:t>
      </w:r>
      <w:r w:rsidR="003F365B">
        <w:t xml:space="preserve"> (</w:t>
      </w:r>
      <w:proofErr w:type="spellStart"/>
      <w:r w:rsidR="003F365B">
        <w:t>3x</w:t>
      </w:r>
      <w:proofErr w:type="spellEnd"/>
      <w:r w:rsidR="003F365B">
        <w:t>)</w:t>
      </w:r>
    </w:p>
    <w:p w:rsidRDefault="006C34E7" w:rsidP="006C34E7" w:rsidR="006C34E7">
      <w:pPr>
        <w:numPr>
          <w:ilvl w:val="0"/>
          <w:numId w:val="7"/>
        </w:numPr>
        <w:jc w:val="both"/>
      </w:pPr>
      <w:r>
        <w:t>RH MF Porezna uprava -</w:t>
      </w:r>
      <w:r w:rsidR="00E0160A">
        <w:t xml:space="preserve"> </w:t>
      </w:r>
      <w:proofErr w:type="spellStart"/>
      <w:r>
        <w:t>ŽDO</w:t>
      </w:r>
      <w:proofErr w:type="spellEnd"/>
      <w:r>
        <w:t xml:space="preserve"> Osijek, N/R Milenko Perić</w:t>
      </w:r>
    </w:p>
    <w:p w:rsidRDefault="006C34E7" w:rsidP="006C34E7" w:rsidR="006C34E7">
      <w:pPr>
        <w:numPr>
          <w:ilvl w:val="0"/>
          <w:numId w:val="7"/>
        </w:numPr>
        <w:jc w:val="both"/>
      </w:pPr>
      <w:r>
        <w:t>Vodovod Osijek d.d. Osijek, Poljski put 1 – N/R Vlasta Pavić</w:t>
      </w:r>
    </w:p>
    <w:p w:rsidRDefault="006C34E7" w:rsidP="006C34E7" w:rsidR="006C34E7">
      <w:pPr>
        <w:numPr>
          <w:ilvl w:val="0"/>
          <w:numId w:val="7"/>
        </w:numPr>
        <w:jc w:val="both"/>
      </w:pPr>
      <w:r>
        <w:t xml:space="preserve">Vesna </w:t>
      </w:r>
      <w:proofErr w:type="spellStart"/>
      <w:r>
        <w:t>Koški</w:t>
      </w:r>
      <w:proofErr w:type="spellEnd"/>
      <w:r>
        <w:t xml:space="preserve"> odvjetnica iz Osijeka, </w:t>
      </w:r>
      <w:r w:rsidR="00E0160A">
        <w:t xml:space="preserve">kralja Zvonimira </w:t>
      </w:r>
      <w:proofErr w:type="spellStart"/>
      <w:r w:rsidR="00E0160A">
        <w:t>17</w:t>
      </w:r>
      <w:proofErr w:type="spellEnd"/>
    </w:p>
    <w:p w:rsidRDefault="009D36CC" w:rsidP="006C34E7" w:rsidR="009D36CC">
      <w:pPr>
        <w:pStyle w:val="Odlomakpopisa"/>
        <w:numPr>
          <w:ilvl w:val="0"/>
          <w:numId w:val="2"/>
        </w:numPr>
        <w:jc w:val="both"/>
      </w:pPr>
      <w:r>
        <w:t>e-oglasna ploča suda</w:t>
      </w:r>
    </w:p>
    <w:p w:rsidRDefault="00E0160A" w:rsidP="009D36CC" w:rsidR="00550606">
      <w:pPr>
        <w:pStyle w:val="Odlomakpopisa"/>
        <w:numPr>
          <w:ilvl w:val="0"/>
          <w:numId w:val="2"/>
        </w:numPr>
        <w:jc w:val="both"/>
      </w:pPr>
      <w:r>
        <w:t>kal. 10/11</w:t>
      </w:r>
    </w:p>
    <w:p w:rsidRDefault="00F124F8" w:rsidP="00F124F8" w:rsidR="00F124F8">
      <w:pPr>
        <w:pStyle w:val="Tijeloteksta"/>
        <w:ind w:left="360"/>
        <w:jc w:val="left"/>
      </w:pPr>
    </w:p>
    <w:sectPr w:rsidSect="00606139" w:rsidR="00F124F8">
      <w:headerReference w:type="default" r:id="rId11"/>
      <w:pgSz w:code="9" w:h="16838" w:w="11906"/>
      <w:pgMar w:gutter="0" w:footer="709" w:header="709" w:left="1704" w:bottom="1079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4FD" w:rsidR="00CB44FD">
      <w:r>
        <w:separator/>
      </w:r>
    </w:p>
  </w:endnote>
  <w:endnote w:id="0" w:type="continuationSeparator">
    <w:p w:rsidRDefault="00CB44FD" w:rsidR="00CB4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4FD" w:rsidR="00CB44FD">
      <w:r>
        <w:separator/>
      </w:r>
    </w:p>
  </w:footnote>
  <w:footnote w:id="0" w:type="continuationSeparator">
    <w:p w:rsidRDefault="00CB44FD" w:rsidR="00CB4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139" w:rsidP="00606139" w:rsidR="006061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D528A"/>
    <w:multiLevelType w:val="hybridMultilevel"/>
    <w:tmpl w:val="01BE3308"/>
    <w:lvl w:tplc="0498A6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DEB3BD0"/>
    <w:multiLevelType w:val="hybridMultilevel"/>
    <w:tmpl w:val="DDC20408"/>
    <w:lvl w:tplc="8D4E84F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84308B"/>
    <w:multiLevelType w:val="hybridMultilevel"/>
    <w:tmpl w:val="E07484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A16C00"/>
    <w:multiLevelType w:val="hybridMultilevel"/>
    <w:tmpl w:val="FEDCD060"/>
    <w:lvl w:tplc="7E6467B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64073300"/>
    <w:multiLevelType w:val="hybridMultilevel"/>
    <w:tmpl w:val="0C5437F6"/>
    <w:lvl w:tplc="43F8147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EB39C4"/>
    <w:multiLevelType w:val="hybridMultilevel"/>
    <w:tmpl w:val="82E07452"/>
    <w:lvl w:tplc="2B826448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CED"/>
    <w:rsid w:val="00001662"/>
    <w:rsid w:val="00046D36"/>
    <w:rsid w:val="001651F0"/>
    <w:rsid w:val="00182073"/>
    <w:rsid w:val="001C50D0"/>
    <w:rsid w:val="00233A54"/>
    <w:rsid w:val="00324E5B"/>
    <w:rsid w:val="00381BEC"/>
    <w:rsid w:val="003F365B"/>
    <w:rsid w:val="00437396"/>
    <w:rsid w:val="00547CED"/>
    <w:rsid w:val="00550606"/>
    <w:rsid w:val="005A7F7C"/>
    <w:rsid w:val="005B5D89"/>
    <w:rsid w:val="005E61C3"/>
    <w:rsid w:val="00606139"/>
    <w:rsid w:val="006C34E7"/>
    <w:rsid w:val="00706AAE"/>
    <w:rsid w:val="00752C44"/>
    <w:rsid w:val="007C6819"/>
    <w:rsid w:val="007D6432"/>
    <w:rsid w:val="008015F8"/>
    <w:rsid w:val="00875910"/>
    <w:rsid w:val="009333AC"/>
    <w:rsid w:val="009D36CC"/>
    <w:rsid w:val="00AC05B5"/>
    <w:rsid w:val="00BF214B"/>
    <w:rsid w:val="00CB44FD"/>
    <w:rsid w:val="00CB54E5"/>
    <w:rsid w:val="00CC3E41"/>
    <w:rsid w:val="00D54E08"/>
    <w:rsid w:val="00DB2456"/>
    <w:rsid w:val="00DE37BF"/>
    <w:rsid w:val="00E0160A"/>
    <w:rsid w:val="00E90D50"/>
    <w:rsid w:val="00F124F8"/>
    <w:rsid w:val="00F8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060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1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1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1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1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060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1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1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1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1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4F5D6-0EB4-4200-B5C7-E5A234898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1301</properties:Characters>
  <properties:Lines>48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2016-10-10T10:17:00Z</dcterms:created>
  <dc:creator>..</dc:creator>
  <cp:lastModifiedBy>Maja Kocijan</cp:lastModifiedBy>
  <cp:lastPrinted>2016-10-10T10:21:00Z</cp:lastPrinted>
  <dcterms:modified xmlns:xsi="http://www.w3.org/2001/XMLSchema-instance" xsi:type="dcterms:W3CDTF">2016-10-10T10:38:00Z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